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5C21" w:rsidRDefault="00345C21"/>
    <w:tbl>
      <w:tblPr>
        <w:tblW w:w="0" w:type="auto"/>
        <w:tblLayout w:type="fixed"/>
        <w:tblCellMar>
          <w:left w:w="0" w:type="dxa"/>
          <w:right w:w="0" w:type="dxa"/>
        </w:tblCellMar>
        <w:tblLook w:val="04A0" w:firstRow="1" w:lastRow="0" w:firstColumn="1" w:lastColumn="0" w:noHBand="0" w:noVBand="1"/>
      </w:tblPr>
      <w:tblGrid>
        <w:gridCol w:w="709"/>
        <w:gridCol w:w="1843"/>
        <w:gridCol w:w="567"/>
        <w:gridCol w:w="709"/>
        <w:gridCol w:w="567"/>
        <w:gridCol w:w="1842"/>
        <w:gridCol w:w="3402"/>
      </w:tblGrid>
      <w:tr w:rsidR="00B3440E" w:rsidRPr="00430B8D" w:rsidTr="00050411">
        <w:trPr>
          <w:trHeight w:hRule="exact" w:val="1304"/>
        </w:trPr>
        <w:tc>
          <w:tcPr>
            <w:tcW w:w="9639" w:type="dxa"/>
            <w:gridSpan w:val="7"/>
            <w:tcBorders>
              <w:bottom w:val="single" w:sz="24" w:space="0" w:color="6EAA00"/>
            </w:tcBorders>
            <w:shd w:val="clear" w:color="auto" w:fill="auto"/>
          </w:tcPr>
          <w:p w:rsidR="00B3440E" w:rsidRPr="00430B8D" w:rsidRDefault="00B3440E" w:rsidP="00050411">
            <w:pPr>
              <w:jc w:val="center"/>
            </w:pPr>
            <w:bookmarkStart w:id="0" w:name="_Toc311649019"/>
            <w:r>
              <w:rPr>
                <w:noProof/>
              </w:rPr>
              <w:drawing>
                <wp:inline distT="0" distB="0" distL="0" distR="0" wp14:anchorId="7463DC23" wp14:editId="36012FCA">
                  <wp:extent cx="1790700" cy="581025"/>
                  <wp:effectExtent l="0" t="0" r="0" b="9525"/>
                  <wp:docPr id="10" name="Image 2" descr="Description : Description : Description : Logo ARTE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escription : Description : Description : Logo ARTEL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0700" cy="581025"/>
                          </a:xfrm>
                          <a:prstGeom prst="rect">
                            <a:avLst/>
                          </a:prstGeom>
                          <a:noFill/>
                          <a:ln>
                            <a:noFill/>
                          </a:ln>
                        </pic:spPr>
                      </pic:pic>
                    </a:graphicData>
                  </a:graphic>
                </wp:inline>
              </w:drawing>
            </w:r>
          </w:p>
        </w:tc>
      </w:tr>
      <w:tr w:rsidR="00B3440E" w:rsidRPr="00F66638" w:rsidTr="00050411">
        <w:trPr>
          <w:trHeight w:hRule="exact" w:val="851"/>
        </w:trPr>
        <w:tc>
          <w:tcPr>
            <w:tcW w:w="9639" w:type="dxa"/>
            <w:gridSpan w:val="7"/>
            <w:tcBorders>
              <w:top w:val="single" w:sz="24" w:space="0" w:color="6EAA00"/>
            </w:tcBorders>
            <w:shd w:val="clear" w:color="auto" w:fill="auto"/>
          </w:tcPr>
          <w:p w:rsidR="00B3440E" w:rsidRPr="00F66638" w:rsidRDefault="00B3440E" w:rsidP="00050411">
            <w:pPr>
              <w:pStyle w:val="sentence"/>
            </w:pPr>
          </w:p>
        </w:tc>
      </w:tr>
      <w:tr w:rsidR="00B3440E" w:rsidRPr="00774BB3" w:rsidTr="00050411">
        <w:trPr>
          <w:trHeight w:hRule="exact" w:val="1942"/>
        </w:trPr>
        <w:tc>
          <w:tcPr>
            <w:tcW w:w="6237" w:type="dxa"/>
            <w:gridSpan w:val="6"/>
            <w:shd w:val="clear" w:color="auto" w:fill="auto"/>
            <w:vAlign w:val="center"/>
          </w:tcPr>
          <w:p w:rsidR="00B3440E" w:rsidRDefault="001C4042" w:rsidP="00050411">
            <w:pPr>
              <w:pStyle w:val="PAYS"/>
              <w:keepLines w:val="0"/>
              <w:jc w:val="left"/>
              <w:rPr>
                <w:bCs/>
              </w:rPr>
            </w:pPr>
            <w:r>
              <w:rPr>
                <w:bCs/>
              </w:rPr>
              <w:t>Département de la SARTHE</w:t>
            </w:r>
          </w:p>
          <w:p w:rsidR="00AC3EBA" w:rsidRDefault="00AC3EBA" w:rsidP="00050411">
            <w:pPr>
              <w:pStyle w:val="PAYS"/>
              <w:keepLines w:val="0"/>
              <w:jc w:val="left"/>
              <w:rPr>
                <w:bCs/>
              </w:rPr>
            </w:pPr>
          </w:p>
          <w:p w:rsidR="00B3440E" w:rsidRPr="007C0F8C" w:rsidRDefault="00B3440E" w:rsidP="00D02BD8">
            <w:pPr>
              <w:pStyle w:val="PDG0"/>
              <w:spacing w:line="240" w:lineRule="auto"/>
              <w:jc w:val="left"/>
              <w:rPr>
                <w:sz w:val="32"/>
                <w:szCs w:val="32"/>
              </w:rPr>
            </w:pPr>
            <w:r>
              <w:rPr>
                <w:sz w:val="32"/>
                <w:szCs w:val="32"/>
              </w:rPr>
              <w:t xml:space="preserve">COMMUNE DE </w:t>
            </w:r>
            <w:r w:rsidR="00D02BD8">
              <w:rPr>
                <w:sz w:val="32"/>
                <w:szCs w:val="32"/>
              </w:rPr>
              <w:t>CONNERRE</w:t>
            </w:r>
          </w:p>
        </w:tc>
        <w:tc>
          <w:tcPr>
            <w:tcW w:w="3402" w:type="dxa"/>
            <w:shd w:val="clear" w:color="auto" w:fill="auto"/>
            <w:vAlign w:val="center"/>
          </w:tcPr>
          <w:p w:rsidR="0052735B" w:rsidRDefault="0052735B" w:rsidP="00050411">
            <w:pPr>
              <w:pStyle w:val="PDG1"/>
            </w:pPr>
          </w:p>
          <w:p w:rsidR="0052735B" w:rsidRDefault="0052735B" w:rsidP="00050411">
            <w:pPr>
              <w:pStyle w:val="PDG1"/>
            </w:pPr>
          </w:p>
          <w:p w:rsidR="0052735B" w:rsidRDefault="0052735B" w:rsidP="00050411">
            <w:pPr>
              <w:pStyle w:val="PDG1"/>
            </w:pPr>
          </w:p>
          <w:p w:rsidR="00B3440E" w:rsidRPr="00774BB3" w:rsidRDefault="00B3440E" w:rsidP="00050411">
            <w:pPr>
              <w:pStyle w:val="PDG1"/>
            </w:pPr>
          </w:p>
        </w:tc>
      </w:tr>
      <w:tr w:rsidR="00B3440E" w:rsidRPr="00E3496A" w:rsidTr="00050411">
        <w:trPr>
          <w:trHeight w:hRule="exact" w:val="7527"/>
        </w:trPr>
        <w:tc>
          <w:tcPr>
            <w:tcW w:w="9639" w:type="dxa"/>
            <w:gridSpan w:val="7"/>
            <w:shd w:val="clear" w:color="auto" w:fill="auto"/>
          </w:tcPr>
          <w:p w:rsidR="0052735B" w:rsidRDefault="0052735B" w:rsidP="00050411">
            <w:pPr>
              <w:pStyle w:val="PDG2"/>
            </w:pPr>
          </w:p>
          <w:p w:rsidR="00B3440E" w:rsidRDefault="00B3440E" w:rsidP="00050411">
            <w:pPr>
              <w:pStyle w:val="PDG2"/>
            </w:pPr>
            <w:r>
              <w:t>Révision n</w:t>
            </w:r>
            <w:r w:rsidR="00CE3289" w:rsidRPr="00CE3289">
              <w:t>° 1</w:t>
            </w:r>
            <w:r w:rsidRPr="00CE3289">
              <w:t xml:space="preserve"> du</w:t>
            </w:r>
            <w:r>
              <w:t xml:space="preserve"> plan de zonage d’assainissement EU</w:t>
            </w:r>
          </w:p>
          <w:p w:rsidR="001C4042" w:rsidRDefault="001C4042" w:rsidP="00050411">
            <w:pPr>
              <w:pStyle w:val="PDG2"/>
            </w:pPr>
          </w:p>
          <w:p w:rsidR="00B3440E" w:rsidRPr="00D430AC" w:rsidRDefault="00B3440E" w:rsidP="00050411">
            <w:pPr>
              <w:pStyle w:val="PDG3"/>
              <w:rPr>
                <w:sz w:val="36"/>
                <w:szCs w:val="36"/>
              </w:rPr>
            </w:pPr>
            <w:r>
              <w:rPr>
                <w:sz w:val="36"/>
                <w:szCs w:val="36"/>
              </w:rPr>
              <w:t>Notice de présentation</w:t>
            </w:r>
          </w:p>
          <w:p w:rsidR="00B3440E" w:rsidRDefault="00B3440E" w:rsidP="00050411">
            <w:pPr>
              <w:pStyle w:val="PDG4"/>
              <w:spacing w:before="600"/>
            </w:pPr>
            <w:r>
              <w:t>Rapport</w:t>
            </w:r>
          </w:p>
          <w:p w:rsidR="00B3440E" w:rsidRPr="00E3496A" w:rsidRDefault="00B3440E" w:rsidP="00050411">
            <w:pPr>
              <w:pStyle w:val="EX"/>
              <w:rPr>
                <w:bCs/>
                <w:color w:val="FFFFFF"/>
              </w:rPr>
            </w:pPr>
            <w:r w:rsidRPr="00E3496A">
              <w:rPr>
                <w:color w:val="FFFFFF"/>
              </w:rPr>
              <w:t>ORIGINAL</w:t>
            </w:r>
          </w:p>
        </w:tc>
      </w:tr>
      <w:tr w:rsidR="00B3440E" w:rsidRPr="00774BB3" w:rsidTr="00050411">
        <w:trPr>
          <w:trHeight w:hRule="exact" w:val="1985"/>
        </w:trPr>
        <w:tc>
          <w:tcPr>
            <w:tcW w:w="4395" w:type="dxa"/>
            <w:gridSpan w:val="5"/>
            <w:shd w:val="clear" w:color="auto" w:fill="auto"/>
            <w:vAlign w:val="bottom"/>
          </w:tcPr>
          <w:p w:rsidR="00B3440E" w:rsidRPr="00E43897" w:rsidRDefault="00B3440E" w:rsidP="00050411">
            <w:pPr>
              <w:pStyle w:val="PDG5"/>
              <w:rPr>
                <w:smallCaps/>
                <w:sz w:val="24"/>
              </w:rPr>
            </w:pPr>
            <w:r w:rsidRPr="00E43897">
              <w:rPr>
                <w:smallCaps/>
                <w:sz w:val="24"/>
              </w:rPr>
              <w:t>Ville &amp; Transport</w:t>
            </w:r>
          </w:p>
          <w:p w:rsidR="00B3440E" w:rsidRPr="0073568C" w:rsidRDefault="00B3440E" w:rsidP="00050411">
            <w:pPr>
              <w:pStyle w:val="PDG5"/>
              <w:rPr>
                <w:smallCaps/>
                <w:sz w:val="20"/>
                <w:szCs w:val="20"/>
              </w:rPr>
            </w:pPr>
            <w:r w:rsidRPr="0073568C">
              <w:rPr>
                <w:smallCaps/>
                <w:sz w:val="20"/>
                <w:szCs w:val="20"/>
              </w:rPr>
              <w:t>Direction Régionale Ouest</w:t>
            </w:r>
          </w:p>
          <w:p w:rsidR="00B3440E" w:rsidRDefault="00B3440E" w:rsidP="00050411">
            <w:pPr>
              <w:pStyle w:val="AG"/>
              <w:keepLines w:val="0"/>
              <w:spacing w:before="20"/>
            </w:pPr>
            <w:r>
              <w:t>Espace bureaux Sillon de Bretagne</w:t>
            </w:r>
          </w:p>
          <w:p w:rsidR="00B3440E" w:rsidRDefault="00B3440E" w:rsidP="00050411">
            <w:pPr>
              <w:pStyle w:val="AG"/>
              <w:keepLines w:val="0"/>
              <w:spacing w:before="20"/>
            </w:pPr>
            <w:r>
              <w:t>8 avenue des Thébaudières</w:t>
            </w:r>
          </w:p>
          <w:p w:rsidR="00B3440E" w:rsidRDefault="00B3440E" w:rsidP="00050411">
            <w:pPr>
              <w:pStyle w:val="AG"/>
              <w:keepLines w:val="0"/>
              <w:spacing w:before="20"/>
            </w:pPr>
            <w:r>
              <w:t>CS 20232</w:t>
            </w:r>
          </w:p>
          <w:p w:rsidR="00B3440E" w:rsidRDefault="00B3440E" w:rsidP="00050411">
            <w:pPr>
              <w:pStyle w:val="AG"/>
              <w:keepLines w:val="0"/>
              <w:spacing w:before="20"/>
            </w:pPr>
            <w:r>
              <w:t>44815 SAINT HERBLAIN CEDEX</w:t>
            </w:r>
          </w:p>
          <w:p w:rsidR="00B3440E" w:rsidRDefault="00B3440E" w:rsidP="00050411">
            <w:pPr>
              <w:pStyle w:val="AG"/>
              <w:keepLines w:val="0"/>
              <w:spacing w:before="20"/>
            </w:pPr>
          </w:p>
          <w:p w:rsidR="00B3440E" w:rsidRDefault="00B3440E" w:rsidP="00050411">
            <w:pPr>
              <w:pStyle w:val="AG"/>
              <w:keepLines w:val="0"/>
            </w:pPr>
            <w:r>
              <w:t>Tel. : 02 28 09 18 00</w:t>
            </w:r>
          </w:p>
          <w:p w:rsidR="00B3440E" w:rsidRPr="0039593A" w:rsidRDefault="00B3440E" w:rsidP="00050411">
            <w:pPr>
              <w:pStyle w:val="AG"/>
              <w:keepLines w:val="0"/>
              <w:spacing w:before="20"/>
              <w:rPr>
                <w:b/>
                <w:bCs w:val="0"/>
              </w:rPr>
            </w:pPr>
            <w:r>
              <w:t>Fax : 02 40 94 80 99</w:t>
            </w:r>
          </w:p>
        </w:tc>
        <w:tc>
          <w:tcPr>
            <w:tcW w:w="5244" w:type="dxa"/>
            <w:gridSpan w:val="2"/>
            <w:shd w:val="clear" w:color="auto" w:fill="auto"/>
            <w:vAlign w:val="bottom"/>
          </w:tcPr>
          <w:p w:rsidR="00B3440E" w:rsidRPr="00774BB3" w:rsidRDefault="00B3440E" w:rsidP="00050411">
            <w:pPr>
              <w:pStyle w:val="PDG1"/>
              <w:jc w:val="right"/>
            </w:pPr>
          </w:p>
        </w:tc>
      </w:tr>
      <w:tr w:rsidR="00B3440E" w:rsidRPr="00774BB3" w:rsidTr="00050411">
        <w:trPr>
          <w:trHeight w:hRule="exact" w:val="170"/>
        </w:trPr>
        <w:tc>
          <w:tcPr>
            <w:tcW w:w="4395" w:type="dxa"/>
            <w:gridSpan w:val="5"/>
            <w:tcBorders>
              <w:bottom w:val="single" w:sz="24" w:space="0" w:color="6EAA00"/>
            </w:tcBorders>
            <w:shd w:val="clear" w:color="auto" w:fill="auto"/>
          </w:tcPr>
          <w:p w:rsidR="00B3440E" w:rsidRPr="0039593A" w:rsidRDefault="00B3440E" w:rsidP="00050411">
            <w:pPr>
              <w:pStyle w:val="PDG7"/>
            </w:pPr>
          </w:p>
        </w:tc>
        <w:tc>
          <w:tcPr>
            <w:tcW w:w="5244" w:type="dxa"/>
            <w:gridSpan w:val="2"/>
            <w:tcBorders>
              <w:bottom w:val="single" w:sz="24" w:space="0" w:color="6EAA00"/>
            </w:tcBorders>
            <w:shd w:val="clear" w:color="auto" w:fill="auto"/>
            <w:vAlign w:val="bottom"/>
          </w:tcPr>
          <w:p w:rsidR="00B3440E" w:rsidRPr="00774BB3" w:rsidRDefault="00B3440E" w:rsidP="00050411">
            <w:pPr>
              <w:pStyle w:val="PDG7"/>
            </w:pPr>
          </w:p>
        </w:tc>
      </w:tr>
      <w:tr w:rsidR="00B3440E" w:rsidRPr="0039593A" w:rsidTr="00050411">
        <w:trPr>
          <w:trHeight w:hRule="exact" w:val="170"/>
        </w:trPr>
        <w:tc>
          <w:tcPr>
            <w:tcW w:w="3828" w:type="dxa"/>
            <w:gridSpan w:val="4"/>
            <w:tcBorders>
              <w:top w:val="single" w:sz="24" w:space="0" w:color="6EAA00"/>
            </w:tcBorders>
            <w:shd w:val="clear" w:color="auto" w:fill="auto"/>
            <w:vAlign w:val="center"/>
          </w:tcPr>
          <w:p w:rsidR="00B3440E" w:rsidRPr="0039593A" w:rsidRDefault="00B3440E" w:rsidP="00050411">
            <w:pPr>
              <w:pStyle w:val="PDG7"/>
            </w:pPr>
          </w:p>
        </w:tc>
        <w:tc>
          <w:tcPr>
            <w:tcW w:w="5811" w:type="dxa"/>
            <w:gridSpan w:val="3"/>
            <w:tcBorders>
              <w:top w:val="single" w:sz="24" w:space="0" w:color="6EAA00"/>
            </w:tcBorders>
            <w:shd w:val="clear" w:color="auto" w:fill="auto"/>
            <w:vAlign w:val="center"/>
          </w:tcPr>
          <w:p w:rsidR="00B3440E" w:rsidRPr="0039593A" w:rsidRDefault="00B3440E" w:rsidP="00050411">
            <w:pPr>
              <w:pStyle w:val="PDG7"/>
            </w:pPr>
          </w:p>
        </w:tc>
      </w:tr>
      <w:tr w:rsidR="00B3440E" w:rsidRPr="00BB4DE1" w:rsidTr="00050411">
        <w:tc>
          <w:tcPr>
            <w:tcW w:w="709" w:type="dxa"/>
            <w:shd w:val="clear" w:color="auto" w:fill="auto"/>
            <w:vAlign w:val="center"/>
          </w:tcPr>
          <w:p w:rsidR="00B3440E" w:rsidRPr="00BB4DE1" w:rsidRDefault="00B3440E" w:rsidP="00050411">
            <w:pPr>
              <w:pStyle w:val="REF"/>
            </w:pPr>
            <w:r w:rsidRPr="00C963E0">
              <w:t>date </w:t>
            </w:r>
            <w:r>
              <w:t xml:space="preserve">: </w:t>
            </w:r>
          </w:p>
        </w:tc>
        <w:tc>
          <w:tcPr>
            <w:tcW w:w="1843" w:type="dxa"/>
            <w:shd w:val="clear" w:color="auto" w:fill="auto"/>
            <w:vAlign w:val="center"/>
          </w:tcPr>
          <w:p w:rsidR="00B3440E" w:rsidRPr="00BB4DE1" w:rsidRDefault="00532506" w:rsidP="00050411">
            <w:pPr>
              <w:pStyle w:val="PDG7"/>
              <w:rPr>
                <w:b/>
              </w:rPr>
            </w:pPr>
            <w:r>
              <w:t>MARS</w:t>
            </w:r>
            <w:r w:rsidR="00735F5A">
              <w:t xml:space="preserve"> 2018</w:t>
            </w:r>
          </w:p>
        </w:tc>
        <w:tc>
          <w:tcPr>
            <w:tcW w:w="567" w:type="dxa"/>
            <w:shd w:val="clear" w:color="auto" w:fill="auto"/>
            <w:vAlign w:val="center"/>
          </w:tcPr>
          <w:p w:rsidR="00B3440E" w:rsidRPr="00BB4DE1" w:rsidRDefault="00B3440E" w:rsidP="00050411">
            <w:pPr>
              <w:pStyle w:val="S0"/>
            </w:pPr>
            <w:r>
              <w:t>REF :</w:t>
            </w:r>
          </w:p>
        </w:tc>
        <w:tc>
          <w:tcPr>
            <w:tcW w:w="1276" w:type="dxa"/>
            <w:gridSpan w:val="2"/>
            <w:shd w:val="clear" w:color="auto" w:fill="auto"/>
            <w:vAlign w:val="center"/>
          </w:tcPr>
          <w:p w:rsidR="00B3440E" w:rsidRPr="00BB4DE1" w:rsidRDefault="001C4042" w:rsidP="00050411">
            <w:pPr>
              <w:pStyle w:val="PDG8"/>
            </w:pPr>
            <w:r>
              <w:t>4-51-3309</w:t>
            </w:r>
          </w:p>
        </w:tc>
        <w:tc>
          <w:tcPr>
            <w:tcW w:w="5244" w:type="dxa"/>
            <w:gridSpan w:val="2"/>
            <w:shd w:val="clear" w:color="auto" w:fill="auto"/>
            <w:vAlign w:val="center"/>
          </w:tcPr>
          <w:p w:rsidR="00B3440E" w:rsidRPr="00BB4DE1" w:rsidRDefault="00B3440E" w:rsidP="00050411">
            <w:pPr>
              <w:pStyle w:val="sentence"/>
              <w:spacing w:before="100" w:beforeAutospacing="1"/>
            </w:pPr>
            <w:r>
              <w:t>ARTELIA</w:t>
            </w:r>
          </w:p>
        </w:tc>
      </w:tr>
    </w:tbl>
    <w:p w:rsidR="004531A9" w:rsidRPr="00FA7399" w:rsidRDefault="004531A9" w:rsidP="00050411">
      <w:pPr>
        <w:widowControl w:val="0"/>
        <w:rPr>
          <w:sz w:val="18"/>
        </w:rPr>
      </w:pPr>
    </w:p>
    <w:p w:rsidR="0073568C" w:rsidRPr="00FA7399" w:rsidRDefault="0073568C" w:rsidP="00050411">
      <w:pPr>
        <w:widowControl w:val="0"/>
        <w:rPr>
          <w:sz w:val="18"/>
        </w:rPr>
        <w:sectPr w:rsidR="0073568C" w:rsidRPr="00FA7399" w:rsidSect="00050411">
          <w:headerReference w:type="default" r:id="rId9"/>
          <w:footerReference w:type="first" r:id="rId10"/>
          <w:pgSz w:w="11907" w:h="16840" w:code="9"/>
          <w:pgMar w:top="1134" w:right="1134" w:bottom="851" w:left="1134" w:header="454" w:footer="454" w:gutter="0"/>
          <w:pgNumType w:start="1"/>
          <w:cols w:space="720"/>
          <w:docGrid w:linePitch="272"/>
        </w:sectPr>
      </w:pPr>
    </w:p>
    <w:tbl>
      <w:tblPr>
        <w:tblW w:w="68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795"/>
        <w:gridCol w:w="850"/>
        <w:gridCol w:w="324"/>
        <w:gridCol w:w="324"/>
        <w:gridCol w:w="324"/>
        <w:gridCol w:w="324"/>
        <w:gridCol w:w="328"/>
        <w:gridCol w:w="1565"/>
      </w:tblGrid>
      <w:tr w:rsidR="00404EA1" w:rsidTr="00404EA1">
        <w:trPr>
          <w:jc w:val="center"/>
        </w:trPr>
        <w:tc>
          <w:tcPr>
            <w:tcW w:w="2795" w:type="dxa"/>
            <w:tcBorders>
              <w:bottom w:val="nil"/>
            </w:tcBorders>
          </w:tcPr>
          <w:bookmarkEnd w:id="0"/>
          <w:p w:rsidR="00404EA1" w:rsidRPr="00E25807" w:rsidRDefault="00404EA1" w:rsidP="00050411">
            <w:pPr>
              <w:widowControl w:val="0"/>
              <w:spacing w:before="120"/>
              <w:jc w:val="center"/>
            </w:pPr>
            <w:r>
              <w:rPr>
                <w:noProof/>
              </w:rPr>
              <w:lastRenderedPageBreak/>
              <w:drawing>
                <wp:inline distT="0" distB="0" distL="0" distR="0" wp14:anchorId="5E27BA88" wp14:editId="352BD3C4">
                  <wp:extent cx="1505110" cy="493200"/>
                  <wp:effectExtent l="0" t="0" r="0" b="254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Artelia_300dpi.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05110" cy="493200"/>
                          </a:xfrm>
                          <a:prstGeom prst="rect">
                            <a:avLst/>
                          </a:prstGeom>
                        </pic:spPr>
                      </pic:pic>
                    </a:graphicData>
                  </a:graphic>
                </wp:inline>
              </w:drawing>
            </w:r>
          </w:p>
        </w:tc>
        <w:tc>
          <w:tcPr>
            <w:tcW w:w="850" w:type="dxa"/>
            <w:tcBorders>
              <w:bottom w:val="nil"/>
            </w:tcBorders>
            <w:vAlign w:val="center"/>
          </w:tcPr>
          <w:p w:rsidR="00404EA1" w:rsidRDefault="00404EA1" w:rsidP="00050411">
            <w:pPr>
              <w:widowControl w:val="0"/>
              <w:jc w:val="center"/>
              <w:rPr>
                <w:sz w:val="14"/>
              </w:rPr>
            </w:pPr>
            <w:r>
              <w:rPr>
                <w:sz w:val="16"/>
              </w:rPr>
              <w:t>N° Affaire</w:t>
            </w:r>
          </w:p>
        </w:tc>
        <w:tc>
          <w:tcPr>
            <w:tcW w:w="1624" w:type="dxa"/>
            <w:gridSpan w:val="5"/>
            <w:tcBorders>
              <w:bottom w:val="nil"/>
            </w:tcBorders>
            <w:vAlign w:val="center"/>
          </w:tcPr>
          <w:p w:rsidR="00404EA1" w:rsidRPr="005D2B14" w:rsidRDefault="00404EA1" w:rsidP="00050411">
            <w:pPr>
              <w:widowControl w:val="0"/>
              <w:jc w:val="center"/>
              <w:rPr>
                <w:sz w:val="16"/>
                <w:szCs w:val="16"/>
              </w:rPr>
            </w:pPr>
            <w:r>
              <w:rPr>
                <w:sz w:val="16"/>
                <w:szCs w:val="16"/>
              </w:rPr>
              <w:t>4-</w:t>
            </w:r>
            <w:r w:rsidR="001C4042">
              <w:rPr>
                <w:sz w:val="16"/>
                <w:szCs w:val="16"/>
              </w:rPr>
              <w:t>51-3309</w:t>
            </w:r>
          </w:p>
        </w:tc>
        <w:tc>
          <w:tcPr>
            <w:tcW w:w="1565" w:type="dxa"/>
            <w:vAlign w:val="center"/>
          </w:tcPr>
          <w:p w:rsidR="00404EA1" w:rsidRDefault="00404EA1" w:rsidP="00050411">
            <w:pPr>
              <w:widowControl w:val="0"/>
              <w:jc w:val="center"/>
              <w:rPr>
                <w:sz w:val="14"/>
              </w:rPr>
            </w:pPr>
            <w:r>
              <w:rPr>
                <w:sz w:val="16"/>
              </w:rPr>
              <w:t>Etabli et vérifié par</w:t>
            </w:r>
          </w:p>
        </w:tc>
      </w:tr>
      <w:tr w:rsidR="00404EA1" w:rsidTr="00404EA1">
        <w:trPr>
          <w:trHeight w:val="240"/>
          <w:jc w:val="center"/>
        </w:trPr>
        <w:tc>
          <w:tcPr>
            <w:tcW w:w="2795" w:type="dxa"/>
            <w:tcBorders>
              <w:top w:val="nil"/>
              <w:bottom w:val="nil"/>
            </w:tcBorders>
          </w:tcPr>
          <w:p w:rsidR="00404EA1" w:rsidRDefault="00404EA1" w:rsidP="00050411">
            <w:pPr>
              <w:widowControl w:val="0"/>
              <w:spacing w:before="60" w:after="60"/>
              <w:jc w:val="center"/>
              <w:rPr>
                <w:sz w:val="14"/>
              </w:rPr>
            </w:pPr>
            <w:r>
              <w:rPr>
                <w:sz w:val="14"/>
              </w:rPr>
              <w:t>Ville &amp; Transport</w:t>
            </w:r>
            <w:r>
              <w:rPr>
                <w:sz w:val="14"/>
              </w:rPr>
              <w:br/>
              <w:t>Direction Régionale Ouest</w:t>
            </w:r>
            <w:r>
              <w:rPr>
                <w:sz w:val="14"/>
              </w:rPr>
              <w:br/>
              <w:t>Espace bureaux Sillon de Bretagne</w:t>
            </w:r>
            <w:r>
              <w:rPr>
                <w:sz w:val="14"/>
              </w:rPr>
              <w:br/>
              <w:t>8 avenue des Thébaudières – CS 20232</w:t>
            </w:r>
            <w:r>
              <w:rPr>
                <w:sz w:val="14"/>
              </w:rPr>
              <w:br/>
              <w:t>44815 SAINT HERBLAIN CEDEX</w:t>
            </w:r>
          </w:p>
        </w:tc>
        <w:tc>
          <w:tcPr>
            <w:tcW w:w="850" w:type="dxa"/>
            <w:tcBorders>
              <w:top w:val="single" w:sz="6" w:space="0" w:color="auto"/>
            </w:tcBorders>
            <w:vAlign w:val="center"/>
          </w:tcPr>
          <w:p w:rsidR="00404EA1" w:rsidRDefault="00404EA1" w:rsidP="00050411">
            <w:pPr>
              <w:widowControl w:val="0"/>
              <w:jc w:val="center"/>
              <w:rPr>
                <w:sz w:val="14"/>
              </w:rPr>
            </w:pPr>
            <w:r>
              <w:rPr>
                <w:sz w:val="16"/>
              </w:rPr>
              <w:t>Date</w:t>
            </w:r>
          </w:p>
        </w:tc>
        <w:tc>
          <w:tcPr>
            <w:tcW w:w="1624" w:type="dxa"/>
            <w:gridSpan w:val="5"/>
            <w:tcBorders>
              <w:top w:val="single" w:sz="6" w:space="0" w:color="auto"/>
            </w:tcBorders>
            <w:vAlign w:val="center"/>
          </w:tcPr>
          <w:p w:rsidR="00404EA1" w:rsidRPr="004153C9" w:rsidRDefault="00532506" w:rsidP="00050411">
            <w:pPr>
              <w:widowControl w:val="0"/>
              <w:jc w:val="center"/>
              <w:rPr>
                <w:caps/>
                <w:sz w:val="16"/>
              </w:rPr>
            </w:pPr>
            <w:r>
              <w:rPr>
                <w:caps/>
                <w:sz w:val="16"/>
              </w:rPr>
              <w:t>MARS</w:t>
            </w:r>
            <w:r w:rsidR="00404EA1">
              <w:rPr>
                <w:caps/>
                <w:sz w:val="16"/>
              </w:rPr>
              <w:t xml:space="preserve"> 201</w:t>
            </w:r>
            <w:r w:rsidR="001C4042">
              <w:rPr>
                <w:caps/>
                <w:sz w:val="16"/>
              </w:rPr>
              <w:t>8</w:t>
            </w:r>
          </w:p>
        </w:tc>
        <w:tc>
          <w:tcPr>
            <w:tcW w:w="1565" w:type="dxa"/>
            <w:tcBorders>
              <w:bottom w:val="nil"/>
            </w:tcBorders>
            <w:vAlign w:val="center"/>
          </w:tcPr>
          <w:p w:rsidR="00404EA1" w:rsidRPr="00B3440E" w:rsidRDefault="00EF5C50" w:rsidP="00050411">
            <w:pPr>
              <w:widowControl w:val="0"/>
              <w:jc w:val="center"/>
              <w:rPr>
                <w:sz w:val="16"/>
              </w:rPr>
            </w:pPr>
            <w:r w:rsidRPr="00B3440E">
              <w:rPr>
                <w:sz w:val="16"/>
              </w:rPr>
              <w:t>GUILLANTON</w:t>
            </w:r>
            <w:r w:rsidR="00B3440E">
              <w:rPr>
                <w:sz w:val="16"/>
              </w:rPr>
              <w:t xml:space="preserve"> A.</w:t>
            </w:r>
          </w:p>
        </w:tc>
      </w:tr>
      <w:tr w:rsidR="00404EA1" w:rsidTr="00404EA1">
        <w:trPr>
          <w:trHeight w:val="331"/>
          <w:jc w:val="center"/>
        </w:trPr>
        <w:tc>
          <w:tcPr>
            <w:tcW w:w="2795" w:type="dxa"/>
            <w:tcBorders>
              <w:top w:val="nil"/>
            </w:tcBorders>
          </w:tcPr>
          <w:p w:rsidR="00404EA1" w:rsidRDefault="00404EA1" w:rsidP="00050411">
            <w:pPr>
              <w:widowControl w:val="0"/>
              <w:jc w:val="center"/>
              <w:rPr>
                <w:sz w:val="14"/>
              </w:rPr>
            </w:pPr>
            <w:r>
              <w:rPr>
                <w:sz w:val="14"/>
              </w:rPr>
              <w:t>Tél. : 02 28 09 18 00</w:t>
            </w:r>
            <w:r>
              <w:br/>
            </w:r>
            <w:r>
              <w:rPr>
                <w:sz w:val="14"/>
              </w:rPr>
              <w:t>Fax : 02 40 94 80 99</w:t>
            </w:r>
          </w:p>
        </w:tc>
        <w:tc>
          <w:tcPr>
            <w:tcW w:w="850" w:type="dxa"/>
            <w:vAlign w:val="center"/>
          </w:tcPr>
          <w:p w:rsidR="00404EA1" w:rsidRDefault="00404EA1" w:rsidP="00050411">
            <w:pPr>
              <w:widowControl w:val="0"/>
              <w:jc w:val="center"/>
              <w:rPr>
                <w:sz w:val="14"/>
              </w:rPr>
            </w:pPr>
            <w:r>
              <w:rPr>
                <w:sz w:val="16"/>
              </w:rPr>
              <w:t>Indice</w:t>
            </w:r>
          </w:p>
        </w:tc>
        <w:tc>
          <w:tcPr>
            <w:tcW w:w="324" w:type="dxa"/>
            <w:vAlign w:val="center"/>
          </w:tcPr>
          <w:p w:rsidR="00404EA1" w:rsidRDefault="00404EA1" w:rsidP="00050411">
            <w:pPr>
              <w:widowControl w:val="0"/>
              <w:jc w:val="center"/>
              <w:rPr>
                <w:sz w:val="16"/>
              </w:rPr>
            </w:pPr>
            <w:r>
              <w:rPr>
                <w:sz w:val="16"/>
              </w:rPr>
              <w:t>A</w:t>
            </w:r>
          </w:p>
        </w:tc>
        <w:tc>
          <w:tcPr>
            <w:tcW w:w="324" w:type="dxa"/>
            <w:vAlign w:val="center"/>
          </w:tcPr>
          <w:p w:rsidR="00404EA1" w:rsidRDefault="00532506" w:rsidP="00050411">
            <w:pPr>
              <w:widowControl w:val="0"/>
              <w:jc w:val="center"/>
              <w:rPr>
                <w:sz w:val="16"/>
              </w:rPr>
            </w:pPr>
            <w:r>
              <w:rPr>
                <w:sz w:val="16"/>
              </w:rPr>
              <w:t>B</w:t>
            </w:r>
          </w:p>
        </w:tc>
        <w:tc>
          <w:tcPr>
            <w:tcW w:w="324" w:type="dxa"/>
            <w:vAlign w:val="center"/>
          </w:tcPr>
          <w:p w:rsidR="00404EA1" w:rsidRDefault="00404EA1" w:rsidP="00050411">
            <w:pPr>
              <w:widowControl w:val="0"/>
              <w:jc w:val="center"/>
              <w:rPr>
                <w:sz w:val="14"/>
              </w:rPr>
            </w:pPr>
          </w:p>
        </w:tc>
        <w:tc>
          <w:tcPr>
            <w:tcW w:w="324" w:type="dxa"/>
            <w:vAlign w:val="center"/>
          </w:tcPr>
          <w:p w:rsidR="00404EA1" w:rsidRDefault="00404EA1" w:rsidP="00050411">
            <w:pPr>
              <w:widowControl w:val="0"/>
              <w:jc w:val="center"/>
              <w:rPr>
                <w:sz w:val="16"/>
              </w:rPr>
            </w:pPr>
          </w:p>
        </w:tc>
        <w:tc>
          <w:tcPr>
            <w:tcW w:w="328" w:type="dxa"/>
            <w:vAlign w:val="center"/>
          </w:tcPr>
          <w:p w:rsidR="00404EA1" w:rsidRDefault="00404EA1" w:rsidP="00050411">
            <w:pPr>
              <w:widowControl w:val="0"/>
              <w:jc w:val="center"/>
              <w:rPr>
                <w:sz w:val="16"/>
              </w:rPr>
            </w:pPr>
          </w:p>
        </w:tc>
        <w:tc>
          <w:tcPr>
            <w:tcW w:w="1565" w:type="dxa"/>
            <w:tcBorders>
              <w:top w:val="nil"/>
            </w:tcBorders>
            <w:vAlign w:val="center"/>
          </w:tcPr>
          <w:p w:rsidR="00404EA1" w:rsidRDefault="00404EA1" w:rsidP="00050411">
            <w:pPr>
              <w:widowControl w:val="0"/>
              <w:jc w:val="center"/>
              <w:rPr>
                <w:sz w:val="14"/>
              </w:rPr>
            </w:pPr>
          </w:p>
        </w:tc>
      </w:tr>
    </w:tbl>
    <w:p w:rsidR="00EF58A8" w:rsidRDefault="00EF58A8" w:rsidP="00050411">
      <w:pPr>
        <w:widowControl w:val="0"/>
        <w:rPr>
          <w:lang w:val="en-US"/>
        </w:rPr>
      </w:pPr>
    </w:p>
    <w:p w:rsidR="00EF58A8" w:rsidRDefault="00EF58A8" w:rsidP="00050411">
      <w:pPr>
        <w:pStyle w:val="TRAITVERT"/>
        <w:keepLines w:val="0"/>
        <w:widowControl w:val="0"/>
        <w:ind w:right="792"/>
        <w:jc w:val="center"/>
        <w:sectPr w:rsidR="00EF58A8" w:rsidSect="00050411">
          <w:pgSz w:w="11906" w:h="16838" w:code="9"/>
          <w:pgMar w:top="1134" w:right="567" w:bottom="1134" w:left="1134" w:header="454" w:footer="454" w:gutter="0"/>
          <w:pgNumType w:fmt="upperLetter" w:start="1"/>
          <w:cols w:space="708"/>
          <w:vAlign w:val="bottom"/>
          <w:titlePg/>
          <w:docGrid w:linePitch="360"/>
        </w:sectPr>
      </w:pPr>
    </w:p>
    <w:p w:rsidR="004531A9" w:rsidRPr="00F93723" w:rsidRDefault="004531A9" w:rsidP="00050411">
      <w:pPr>
        <w:pStyle w:val="TSOM"/>
        <w:widowControl w:val="0"/>
        <w:spacing w:before="0" w:after="360"/>
      </w:pPr>
      <w:r w:rsidRPr="00F93723">
        <w:lastRenderedPageBreak/>
        <w:t>SOMMAIRE</w:t>
      </w:r>
    </w:p>
    <w:p w:rsidR="00730018" w:rsidRDefault="00E76705">
      <w:pPr>
        <w:pStyle w:val="TM2"/>
        <w:rPr>
          <w:rFonts w:asciiTheme="minorHAnsi" w:eastAsiaTheme="minorEastAsia" w:hAnsiTheme="minorHAnsi" w:cstheme="minorBidi"/>
          <w:caps w:val="0"/>
          <w:color w:val="auto"/>
          <w:szCs w:val="22"/>
        </w:rPr>
      </w:pPr>
      <w:r>
        <w:fldChar w:fldCharType="begin"/>
      </w:r>
      <w:r>
        <w:instrText xml:space="preserve"> TOC \h \z \t "Titre 1;2;Titre 2;3;Titre 3;4;Titre 4;5;TITC;1;TILAT;2;TSEC;1;TNXA;1;TNX1;1" </w:instrText>
      </w:r>
      <w:r>
        <w:fldChar w:fldCharType="separate"/>
      </w:r>
      <w:hyperlink w:anchor="_Toc514078811" w:history="1">
        <w:r w:rsidR="00730018" w:rsidRPr="00FF78B4">
          <w:rPr>
            <w:rStyle w:val="Lienhypertexte"/>
          </w:rPr>
          <w:t>1.</w:t>
        </w:r>
        <w:r w:rsidR="00730018">
          <w:rPr>
            <w:rFonts w:asciiTheme="minorHAnsi" w:eastAsiaTheme="minorEastAsia" w:hAnsiTheme="minorHAnsi" w:cstheme="minorBidi"/>
            <w:caps w:val="0"/>
            <w:color w:val="auto"/>
            <w:szCs w:val="22"/>
          </w:rPr>
          <w:tab/>
        </w:r>
        <w:r w:rsidR="00730018" w:rsidRPr="00FF78B4">
          <w:rPr>
            <w:rStyle w:val="Lienhypertexte"/>
          </w:rPr>
          <w:t>Introduction</w:t>
        </w:r>
        <w:r w:rsidR="00730018">
          <w:rPr>
            <w:webHidden/>
          </w:rPr>
          <w:tab/>
        </w:r>
        <w:r w:rsidR="00730018">
          <w:rPr>
            <w:webHidden/>
          </w:rPr>
          <w:fldChar w:fldCharType="begin"/>
        </w:r>
        <w:r w:rsidR="00730018">
          <w:rPr>
            <w:webHidden/>
          </w:rPr>
          <w:instrText xml:space="preserve"> PAGEREF _Toc514078811 \h </w:instrText>
        </w:r>
        <w:r w:rsidR="00730018">
          <w:rPr>
            <w:webHidden/>
          </w:rPr>
        </w:r>
        <w:r w:rsidR="00730018">
          <w:rPr>
            <w:webHidden/>
          </w:rPr>
          <w:fldChar w:fldCharType="separate"/>
        </w:r>
        <w:r w:rsidR="002D62B4">
          <w:rPr>
            <w:webHidden/>
          </w:rPr>
          <w:t>3</w:t>
        </w:r>
        <w:r w:rsidR="00730018">
          <w:rPr>
            <w:webHidden/>
          </w:rPr>
          <w:fldChar w:fldCharType="end"/>
        </w:r>
      </w:hyperlink>
    </w:p>
    <w:p w:rsidR="00730018" w:rsidRDefault="002D62B4">
      <w:pPr>
        <w:pStyle w:val="TM2"/>
        <w:rPr>
          <w:rFonts w:asciiTheme="minorHAnsi" w:eastAsiaTheme="minorEastAsia" w:hAnsiTheme="minorHAnsi" w:cstheme="minorBidi"/>
          <w:caps w:val="0"/>
          <w:color w:val="auto"/>
          <w:szCs w:val="22"/>
        </w:rPr>
      </w:pPr>
      <w:hyperlink w:anchor="_Toc514078812" w:history="1">
        <w:r w:rsidR="00730018" w:rsidRPr="00FF78B4">
          <w:rPr>
            <w:rStyle w:val="Lienhypertexte"/>
          </w:rPr>
          <w:t>2.</w:t>
        </w:r>
        <w:r w:rsidR="00730018">
          <w:rPr>
            <w:rFonts w:asciiTheme="minorHAnsi" w:eastAsiaTheme="minorEastAsia" w:hAnsiTheme="minorHAnsi" w:cstheme="minorBidi"/>
            <w:caps w:val="0"/>
            <w:color w:val="auto"/>
            <w:szCs w:val="22"/>
          </w:rPr>
          <w:tab/>
        </w:r>
        <w:r w:rsidR="00730018" w:rsidRPr="00FF78B4">
          <w:rPr>
            <w:rStyle w:val="Lienhypertexte"/>
          </w:rPr>
          <w:t>Contexte général de l’étude</w:t>
        </w:r>
        <w:r w:rsidR="00730018">
          <w:rPr>
            <w:webHidden/>
          </w:rPr>
          <w:tab/>
        </w:r>
        <w:r w:rsidR="00730018">
          <w:rPr>
            <w:webHidden/>
          </w:rPr>
          <w:fldChar w:fldCharType="begin"/>
        </w:r>
        <w:r w:rsidR="00730018">
          <w:rPr>
            <w:webHidden/>
          </w:rPr>
          <w:instrText xml:space="preserve"> PAGEREF _Toc514078812 \h </w:instrText>
        </w:r>
        <w:r w:rsidR="00730018">
          <w:rPr>
            <w:webHidden/>
          </w:rPr>
        </w:r>
        <w:r w:rsidR="00730018">
          <w:rPr>
            <w:webHidden/>
          </w:rPr>
          <w:fldChar w:fldCharType="separate"/>
        </w:r>
        <w:r>
          <w:rPr>
            <w:webHidden/>
          </w:rPr>
          <w:t>4</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13" w:history="1">
        <w:r w:rsidR="00730018" w:rsidRPr="00FF78B4">
          <w:rPr>
            <w:rStyle w:val="Lienhypertexte"/>
            <w:rFonts w:eastAsia="Trebuchet MS"/>
            <w:b/>
          </w:rPr>
          <w:t>2.1.</w:t>
        </w:r>
        <w:r w:rsidR="00730018">
          <w:rPr>
            <w:rFonts w:asciiTheme="minorHAnsi" w:eastAsiaTheme="minorEastAsia" w:hAnsiTheme="minorHAnsi" w:cstheme="minorBidi"/>
            <w:caps w:val="0"/>
            <w:color w:val="auto"/>
            <w:sz w:val="22"/>
          </w:rPr>
          <w:tab/>
        </w:r>
        <w:r w:rsidR="00730018" w:rsidRPr="00FF78B4">
          <w:rPr>
            <w:rStyle w:val="Lienhypertexte"/>
            <w:rFonts w:eastAsia="Trebuchet MS"/>
          </w:rPr>
          <w:t>Situation</w:t>
        </w:r>
        <w:r w:rsidR="00730018">
          <w:rPr>
            <w:webHidden/>
          </w:rPr>
          <w:tab/>
        </w:r>
        <w:r w:rsidR="00730018">
          <w:rPr>
            <w:webHidden/>
          </w:rPr>
          <w:fldChar w:fldCharType="begin"/>
        </w:r>
        <w:r w:rsidR="00730018">
          <w:rPr>
            <w:webHidden/>
          </w:rPr>
          <w:instrText xml:space="preserve"> PAGEREF _Toc514078813 \h </w:instrText>
        </w:r>
        <w:r w:rsidR="00730018">
          <w:rPr>
            <w:webHidden/>
          </w:rPr>
        </w:r>
        <w:r w:rsidR="00730018">
          <w:rPr>
            <w:webHidden/>
          </w:rPr>
          <w:fldChar w:fldCharType="separate"/>
        </w:r>
        <w:r>
          <w:rPr>
            <w:webHidden/>
          </w:rPr>
          <w:t>4</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14" w:history="1">
        <w:r w:rsidR="00730018" w:rsidRPr="00FF78B4">
          <w:rPr>
            <w:rStyle w:val="Lienhypertexte"/>
            <w:b/>
          </w:rPr>
          <w:t>2.2.</w:t>
        </w:r>
        <w:r w:rsidR="00730018">
          <w:rPr>
            <w:rFonts w:asciiTheme="minorHAnsi" w:eastAsiaTheme="minorEastAsia" w:hAnsiTheme="minorHAnsi" w:cstheme="minorBidi"/>
            <w:caps w:val="0"/>
            <w:color w:val="auto"/>
            <w:sz w:val="22"/>
          </w:rPr>
          <w:tab/>
        </w:r>
        <w:r w:rsidR="00730018" w:rsidRPr="00FF78B4">
          <w:rPr>
            <w:rStyle w:val="Lienhypertexte"/>
          </w:rPr>
          <w:t>Démographie – Habitat</w:t>
        </w:r>
        <w:r w:rsidR="00730018">
          <w:rPr>
            <w:webHidden/>
          </w:rPr>
          <w:tab/>
        </w:r>
        <w:r w:rsidR="00730018">
          <w:rPr>
            <w:webHidden/>
          </w:rPr>
          <w:fldChar w:fldCharType="begin"/>
        </w:r>
        <w:r w:rsidR="00730018">
          <w:rPr>
            <w:webHidden/>
          </w:rPr>
          <w:instrText xml:space="preserve"> PAGEREF _Toc514078814 \h </w:instrText>
        </w:r>
        <w:r w:rsidR="00730018">
          <w:rPr>
            <w:webHidden/>
          </w:rPr>
        </w:r>
        <w:r w:rsidR="00730018">
          <w:rPr>
            <w:webHidden/>
          </w:rPr>
          <w:fldChar w:fldCharType="separate"/>
        </w:r>
        <w:r>
          <w:rPr>
            <w:webHidden/>
          </w:rPr>
          <w:t>6</w:t>
        </w:r>
        <w:r w:rsidR="00730018">
          <w:rPr>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15" w:history="1">
        <w:r w:rsidR="00730018" w:rsidRPr="00FF78B4">
          <w:rPr>
            <w:rStyle w:val="Lienhypertexte"/>
            <w:noProof/>
          </w:rPr>
          <w:t>2.2.1.</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Démographie</w:t>
        </w:r>
        <w:r w:rsidR="00730018">
          <w:rPr>
            <w:noProof/>
            <w:webHidden/>
          </w:rPr>
          <w:tab/>
        </w:r>
        <w:r w:rsidR="00730018">
          <w:rPr>
            <w:noProof/>
            <w:webHidden/>
          </w:rPr>
          <w:fldChar w:fldCharType="begin"/>
        </w:r>
        <w:r w:rsidR="00730018">
          <w:rPr>
            <w:noProof/>
            <w:webHidden/>
          </w:rPr>
          <w:instrText xml:space="preserve"> PAGEREF _Toc514078815 \h </w:instrText>
        </w:r>
        <w:r w:rsidR="00730018">
          <w:rPr>
            <w:noProof/>
            <w:webHidden/>
          </w:rPr>
        </w:r>
        <w:r w:rsidR="00730018">
          <w:rPr>
            <w:noProof/>
            <w:webHidden/>
          </w:rPr>
          <w:fldChar w:fldCharType="separate"/>
        </w:r>
        <w:r>
          <w:rPr>
            <w:noProof/>
            <w:webHidden/>
          </w:rPr>
          <w:t>6</w:t>
        </w:r>
        <w:r w:rsidR="00730018">
          <w:rPr>
            <w:noProof/>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16" w:history="1">
        <w:r w:rsidR="00730018" w:rsidRPr="00FF78B4">
          <w:rPr>
            <w:rStyle w:val="Lienhypertexte"/>
            <w:noProof/>
          </w:rPr>
          <w:t>2.2.2.</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Habitat</w:t>
        </w:r>
        <w:r w:rsidR="00730018">
          <w:rPr>
            <w:noProof/>
            <w:webHidden/>
          </w:rPr>
          <w:tab/>
        </w:r>
        <w:r w:rsidR="00730018">
          <w:rPr>
            <w:noProof/>
            <w:webHidden/>
          </w:rPr>
          <w:fldChar w:fldCharType="begin"/>
        </w:r>
        <w:r w:rsidR="00730018">
          <w:rPr>
            <w:noProof/>
            <w:webHidden/>
          </w:rPr>
          <w:instrText xml:space="preserve"> PAGEREF _Toc514078816 \h </w:instrText>
        </w:r>
        <w:r w:rsidR="00730018">
          <w:rPr>
            <w:noProof/>
            <w:webHidden/>
          </w:rPr>
        </w:r>
        <w:r w:rsidR="00730018">
          <w:rPr>
            <w:noProof/>
            <w:webHidden/>
          </w:rPr>
          <w:fldChar w:fldCharType="separate"/>
        </w:r>
        <w:r>
          <w:rPr>
            <w:noProof/>
            <w:webHidden/>
          </w:rPr>
          <w:t>6</w:t>
        </w:r>
        <w:r w:rsidR="00730018">
          <w:rPr>
            <w:noProof/>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17" w:history="1">
        <w:r w:rsidR="00730018" w:rsidRPr="00FF78B4">
          <w:rPr>
            <w:rStyle w:val="Lienhypertexte"/>
            <w:b/>
          </w:rPr>
          <w:t>2.3.</w:t>
        </w:r>
        <w:r w:rsidR="00730018">
          <w:rPr>
            <w:rFonts w:asciiTheme="minorHAnsi" w:eastAsiaTheme="minorEastAsia" w:hAnsiTheme="minorHAnsi" w:cstheme="minorBidi"/>
            <w:caps w:val="0"/>
            <w:color w:val="auto"/>
            <w:sz w:val="22"/>
          </w:rPr>
          <w:tab/>
        </w:r>
        <w:r w:rsidR="00730018" w:rsidRPr="00FF78B4">
          <w:rPr>
            <w:rStyle w:val="Lienhypertexte"/>
          </w:rPr>
          <w:t>Urbanisme</w:t>
        </w:r>
        <w:r w:rsidR="00730018">
          <w:rPr>
            <w:webHidden/>
          </w:rPr>
          <w:tab/>
        </w:r>
        <w:r w:rsidR="00730018">
          <w:rPr>
            <w:webHidden/>
          </w:rPr>
          <w:fldChar w:fldCharType="begin"/>
        </w:r>
        <w:r w:rsidR="00730018">
          <w:rPr>
            <w:webHidden/>
          </w:rPr>
          <w:instrText xml:space="preserve"> PAGEREF _Toc514078817 \h </w:instrText>
        </w:r>
        <w:r w:rsidR="00730018">
          <w:rPr>
            <w:webHidden/>
          </w:rPr>
        </w:r>
        <w:r w:rsidR="00730018">
          <w:rPr>
            <w:webHidden/>
          </w:rPr>
          <w:fldChar w:fldCharType="separate"/>
        </w:r>
        <w:r>
          <w:rPr>
            <w:webHidden/>
          </w:rPr>
          <w:t>6</w:t>
        </w:r>
        <w:r w:rsidR="00730018">
          <w:rPr>
            <w:webHidden/>
          </w:rPr>
          <w:fldChar w:fldCharType="end"/>
        </w:r>
      </w:hyperlink>
    </w:p>
    <w:p w:rsidR="00730018" w:rsidRDefault="002D62B4">
      <w:pPr>
        <w:pStyle w:val="TM2"/>
        <w:rPr>
          <w:rFonts w:asciiTheme="minorHAnsi" w:eastAsiaTheme="minorEastAsia" w:hAnsiTheme="minorHAnsi" w:cstheme="minorBidi"/>
          <w:caps w:val="0"/>
          <w:color w:val="auto"/>
          <w:szCs w:val="22"/>
        </w:rPr>
      </w:pPr>
      <w:hyperlink w:anchor="_Toc514078818" w:history="1">
        <w:r w:rsidR="00730018" w:rsidRPr="00FF78B4">
          <w:rPr>
            <w:rStyle w:val="Lienhypertexte"/>
          </w:rPr>
          <w:t>3.</w:t>
        </w:r>
        <w:r w:rsidR="00730018">
          <w:rPr>
            <w:rFonts w:asciiTheme="minorHAnsi" w:eastAsiaTheme="minorEastAsia" w:hAnsiTheme="minorHAnsi" w:cstheme="minorBidi"/>
            <w:caps w:val="0"/>
            <w:color w:val="auto"/>
            <w:szCs w:val="22"/>
          </w:rPr>
          <w:tab/>
        </w:r>
        <w:r w:rsidR="00730018" w:rsidRPr="00FF78B4">
          <w:rPr>
            <w:rStyle w:val="Lienhypertexte"/>
          </w:rPr>
          <w:t>Le milieu naturel</w:t>
        </w:r>
        <w:r w:rsidR="00730018">
          <w:rPr>
            <w:webHidden/>
          </w:rPr>
          <w:tab/>
        </w:r>
        <w:r w:rsidR="00730018">
          <w:rPr>
            <w:webHidden/>
          </w:rPr>
          <w:fldChar w:fldCharType="begin"/>
        </w:r>
        <w:r w:rsidR="00730018">
          <w:rPr>
            <w:webHidden/>
          </w:rPr>
          <w:instrText xml:space="preserve"> PAGEREF _Toc514078818 \h </w:instrText>
        </w:r>
        <w:r w:rsidR="00730018">
          <w:rPr>
            <w:webHidden/>
          </w:rPr>
        </w:r>
        <w:r w:rsidR="00730018">
          <w:rPr>
            <w:webHidden/>
          </w:rPr>
          <w:fldChar w:fldCharType="separate"/>
        </w:r>
        <w:r>
          <w:rPr>
            <w:webHidden/>
          </w:rPr>
          <w:t>7</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19" w:history="1">
        <w:r w:rsidR="00730018" w:rsidRPr="00FF78B4">
          <w:rPr>
            <w:rStyle w:val="Lienhypertexte"/>
            <w:b/>
          </w:rPr>
          <w:t>3.1.</w:t>
        </w:r>
        <w:r w:rsidR="00730018">
          <w:rPr>
            <w:rFonts w:asciiTheme="minorHAnsi" w:eastAsiaTheme="minorEastAsia" w:hAnsiTheme="minorHAnsi" w:cstheme="minorBidi"/>
            <w:caps w:val="0"/>
            <w:color w:val="auto"/>
            <w:sz w:val="22"/>
          </w:rPr>
          <w:tab/>
        </w:r>
        <w:r w:rsidR="00730018" w:rsidRPr="00FF78B4">
          <w:rPr>
            <w:rStyle w:val="Lienhypertexte"/>
          </w:rPr>
          <w:t>Contexte geologique</w:t>
        </w:r>
        <w:r w:rsidR="00730018">
          <w:rPr>
            <w:webHidden/>
          </w:rPr>
          <w:tab/>
        </w:r>
        <w:r w:rsidR="00730018">
          <w:rPr>
            <w:webHidden/>
          </w:rPr>
          <w:fldChar w:fldCharType="begin"/>
        </w:r>
        <w:r w:rsidR="00730018">
          <w:rPr>
            <w:webHidden/>
          </w:rPr>
          <w:instrText xml:space="preserve"> PAGEREF _Toc514078819 \h </w:instrText>
        </w:r>
        <w:r w:rsidR="00730018">
          <w:rPr>
            <w:webHidden/>
          </w:rPr>
        </w:r>
        <w:r w:rsidR="00730018">
          <w:rPr>
            <w:webHidden/>
          </w:rPr>
          <w:fldChar w:fldCharType="separate"/>
        </w:r>
        <w:r>
          <w:rPr>
            <w:webHidden/>
          </w:rPr>
          <w:t>7</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0" w:history="1">
        <w:r w:rsidR="00730018" w:rsidRPr="00FF78B4">
          <w:rPr>
            <w:rStyle w:val="Lienhypertexte"/>
            <w:b/>
          </w:rPr>
          <w:t>3.2.</w:t>
        </w:r>
        <w:r w:rsidR="00730018">
          <w:rPr>
            <w:rFonts w:asciiTheme="minorHAnsi" w:eastAsiaTheme="minorEastAsia" w:hAnsiTheme="minorHAnsi" w:cstheme="minorBidi"/>
            <w:caps w:val="0"/>
            <w:color w:val="auto"/>
            <w:sz w:val="22"/>
          </w:rPr>
          <w:tab/>
        </w:r>
        <w:r w:rsidR="00730018" w:rsidRPr="00FF78B4">
          <w:rPr>
            <w:rStyle w:val="Lienhypertexte"/>
          </w:rPr>
          <w:t>Le climat</w:t>
        </w:r>
        <w:r w:rsidR="00730018">
          <w:rPr>
            <w:webHidden/>
          </w:rPr>
          <w:tab/>
        </w:r>
        <w:r w:rsidR="00730018">
          <w:rPr>
            <w:webHidden/>
          </w:rPr>
          <w:fldChar w:fldCharType="begin"/>
        </w:r>
        <w:r w:rsidR="00730018">
          <w:rPr>
            <w:webHidden/>
          </w:rPr>
          <w:instrText xml:space="preserve"> PAGEREF _Toc514078820 \h </w:instrText>
        </w:r>
        <w:r w:rsidR="00730018">
          <w:rPr>
            <w:webHidden/>
          </w:rPr>
        </w:r>
        <w:r w:rsidR="00730018">
          <w:rPr>
            <w:webHidden/>
          </w:rPr>
          <w:fldChar w:fldCharType="separate"/>
        </w:r>
        <w:r>
          <w:rPr>
            <w:webHidden/>
          </w:rPr>
          <w:t>9</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1" w:history="1">
        <w:r w:rsidR="00730018" w:rsidRPr="00FF78B4">
          <w:rPr>
            <w:rStyle w:val="Lienhypertexte"/>
            <w:b/>
          </w:rPr>
          <w:t>3.3.</w:t>
        </w:r>
        <w:r w:rsidR="00730018">
          <w:rPr>
            <w:rFonts w:asciiTheme="minorHAnsi" w:eastAsiaTheme="minorEastAsia" w:hAnsiTheme="minorHAnsi" w:cstheme="minorBidi"/>
            <w:caps w:val="0"/>
            <w:color w:val="auto"/>
            <w:sz w:val="22"/>
          </w:rPr>
          <w:tab/>
        </w:r>
        <w:r w:rsidR="00730018" w:rsidRPr="00FF78B4">
          <w:rPr>
            <w:rStyle w:val="Lienhypertexte"/>
          </w:rPr>
          <w:t>Le contexte hydrographique</w:t>
        </w:r>
        <w:r w:rsidR="00730018">
          <w:rPr>
            <w:webHidden/>
          </w:rPr>
          <w:tab/>
        </w:r>
        <w:r w:rsidR="00730018">
          <w:rPr>
            <w:webHidden/>
          </w:rPr>
          <w:fldChar w:fldCharType="begin"/>
        </w:r>
        <w:r w:rsidR="00730018">
          <w:rPr>
            <w:webHidden/>
          </w:rPr>
          <w:instrText xml:space="preserve"> PAGEREF _Toc514078821 \h </w:instrText>
        </w:r>
        <w:r w:rsidR="00730018">
          <w:rPr>
            <w:webHidden/>
          </w:rPr>
        </w:r>
        <w:r w:rsidR="00730018">
          <w:rPr>
            <w:webHidden/>
          </w:rPr>
          <w:fldChar w:fldCharType="separate"/>
        </w:r>
        <w:r>
          <w:rPr>
            <w:webHidden/>
          </w:rPr>
          <w:t>11</w:t>
        </w:r>
        <w:r w:rsidR="00730018">
          <w:rPr>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22" w:history="1">
        <w:r w:rsidR="00730018" w:rsidRPr="00FF78B4">
          <w:rPr>
            <w:rStyle w:val="Lienhypertexte"/>
            <w:noProof/>
          </w:rPr>
          <w:t>3.3.1.</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Les usages de l’eau</w:t>
        </w:r>
        <w:r w:rsidR="00730018">
          <w:rPr>
            <w:noProof/>
            <w:webHidden/>
          </w:rPr>
          <w:tab/>
        </w:r>
        <w:r w:rsidR="00730018">
          <w:rPr>
            <w:noProof/>
            <w:webHidden/>
          </w:rPr>
          <w:fldChar w:fldCharType="begin"/>
        </w:r>
        <w:r w:rsidR="00730018">
          <w:rPr>
            <w:noProof/>
            <w:webHidden/>
          </w:rPr>
          <w:instrText xml:space="preserve"> PAGEREF _Toc514078822 \h </w:instrText>
        </w:r>
        <w:r w:rsidR="00730018">
          <w:rPr>
            <w:noProof/>
            <w:webHidden/>
          </w:rPr>
        </w:r>
        <w:r w:rsidR="00730018">
          <w:rPr>
            <w:noProof/>
            <w:webHidden/>
          </w:rPr>
          <w:fldChar w:fldCharType="separate"/>
        </w:r>
        <w:r>
          <w:rPr>
            <w:noProof/>
            <w:webHidden/>
          </w:rPr>
          <w:t>13</w:t>
        </w:r>
        <w:r w:rsidR="00730018">
          <w:rPr>
            <w:noProof/>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3" w:history="1">
        <w:r w:rsidR="00730018" w:rsidRPr="00FF78B4">
          <w:rPr>
            <w:rStyle w:val="Lienhypertexte"/>
            <w:b/>
          </w:rPr>
          <w:t>3.4.</w:t>
        </w:r>
        <w:r w:rsidR="00730018">
          <w:rPr>
            <w:rFonts w:asciiTheme="minorHAnsi" w:eastAsiaTheme="minorEastAsia" w:hAnsiTheme="minorHAnsi" w:cstheme="minorBidi"/>
            <w:caps w:val="0"/>
            <w:color w:val="auto"/>
            <w:sz w:val="22"/>
          </w:rPr>
          <w:tab/>
        </w:r>
        <w:r w:rsidR="00730018" w:rsidRPr="00FF78B4">
          <w:rPr>
            <w:rStyle w:val="Lienhypertexte"/>
          </w:rPr>
          <w:t>zones protegées</w:t>
        </w:r>
        <w:r w:rsidR="00730018">
          <w:rPr>
            <w:webHidden/>
          </w:rPr>
          <w:tab/>
        </w:r>
        <w:r w:rsidR="00730018">
          <w:rPr>
            <w:webHidden/>
          </w:rPr>
          <w:fldChar w:fldCharType="begin"/>
        </w:r>
        <w:r w:rsidR="00730018">
          <w:rPr>
            <w:webHidden/>
          </w:rPr>
          <w:instrText xml:space="preserve"> PAGEREF _Toc514078823 \h </w:instrText>
        </w:r>
        <w:r w:rsidR="00730018">
          <w:rPr>
            <w:webHidden/>
          </w:rPr>
        </w:r>
        <w:r w:rsidR="00730018">
          <w:rPr>
            <w:webHidden/>
          </w:rPr>
          <w:fldChar w:fldCharType="separate"/>
        </w:r>
        <w:r>
          <w:rPr>
            <w:webHidden/>
          </w:rPr>
          <w:t>13</w:t>
        </w:r>
        <w:r w:rsidR="00730018">
          <w:rPr>
            <w:webHidden/>
          </w:rPr>
          <w:fldChar w:fldCharType="end"/>
        </w:r>
      </w:hyperlink>
    </w:p>
    <w:p w:rsidR="00730018" w:rsidRDefault="002D62B4">
      <w:pPr>
        <w:pStyle w:val="TM2"/>
        <w:rPr>
          <w:rFonts w:asciiTheme="minorHAnsi" w:eastAsiaTheme="minorEastAsia" w:hAnsiTheme="minorHAnsi" w:cstheme="minorBidi"/>
          <w:caps w:val="0"/>
          <w:color w:val="auto"/>
          <w:szCs w:val="22"/>
        </w:rPr>
      </w:pPr>
      <w:hyperlink w:anchor="_Toc514078824" w:history="1">
        <w:r w:rsidR="00730018" w:rsidRPr="00FF78B4">
          <w:rPr>
            <w:rStyle w:val="Lienhypertexte"/>
          </w:rPr>
          <w:t>4.</w:t>
        </w:r>
        <w:r w:rsidR="00730018">
          <w:rPr>
            <w:rFonts w:asciiTheme="minorHAnsi" w:eastAsiaTheme="minorEastAsia" w:hAnsiTheme="minorHAnsi" w:cstheme="minorBidi"/>
            <w:caps w:val="0"/>
            <w:color w:val="auto"/>
            <w:szCs w:val="22"/>
          </w:rPr>
          <w:tab/>
        </w:r>
        <w:r w:rsidR="00730018" w:rsidRPr="00FF78B4">
          <w:rPr>
            <w:rStyle w:val="Lienhypertexte"/>
          </w:rPr>
          <w:t>CONTEXTE REGLEMENTAIRE</w:t>
        </w:r>
        <w:r w:rsidR="00730018">
          <w:rPr>
            <w:webHidden/>
          </w:rPr>
          <w:tab/>
        </w:r>
        <w:r w:rsidR="00730018">
          <w:rPr>
            <w:webHidden/>
          </w:rPr>
          <w:fldChar w:fldCharType="begin"/>
        </w:r>
        <w:r w:rsidR="00730018">
          <w:rPr>
            <w:webHidden/>
          </w:rPr>
          <w:instrText xml:space="preserve"> PAGEREF _Toc514078824 \h </w:instrText>
        </w:r>
        <w:r w:rsidR="00730018">
          <w:rPr>
            <w:webHidden/>
          </w:rPr>
        </w:r>
        <w:r w:rsidR="00730018">
          <w:rPr>
            <w:webHidden/>
          </w:rPr>
          <w:fldChar w:fldCharType="separate"/>
        </w:r>
        <w:r>
          <w:rPr>
            <w:webHidden/>
          </w:rPr>
          <w:t>15</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5" w:history="1">
        <w:r w:rsidR="00730018" w:rsidRPr="00FF78B4">
          <w:rPr>
            <w:rStyle w:val="Lienhypertexte"/>
            <w:b/>
          </w:rPr>
          <w:t>4.1.</w:t>
        </w:r>
        <w:r w:rsidR="00730018">
          <w:rPr>
            <w:rFonts w:asciiTheme="minorHAnsi" w:eastAsiaTheme="minorEastAsia" w:hAnsiTheme="minorHAnsi" w:cstheme="minorBidi"/>
            <w:caps w:val="0"/>
            <w:color w:val="auto"/>
            <w:sz w:val="22"/>
          </w:rPr>
          <w:tab/>
        </w:r>
        <w:r w:rsidR="00730018" w:rsidRPr="00FF78B4">
          <w:rPr>
            <w:rStyle w:val="Lienhypertexte"/>
          </w:rPr>
          <w:t>Rappels réglementaire en matière d’assainissement</w:t>
        </w:r>
        <w:r w:rsidR="00730018">
          <w:rPr>
            <w:webHidden/>
          </w:rPr>
          <w:tab/>
        </w:r>
        <w:r w:rsidR="00730018">
          <w:rPr>
            <w:webHidden/>
          </w:rPr>
          <w:fldChar w:fldCharType="begin"/>
        </w:r>
        <w:r w:rsidR="00730018">
          <w:rPr>
            <w:webHidden/>
          </w:rPr>
          <w:instrText xml:space="preserve"> PAGEREF _Toc514078825 \h </w:instrText>
        </w:r>
        <w:r w:rsidR="00730018">
          <w:rPr>
            <w:webHidden/>
          </w:rPr>
        </w:r>
        <w:r w:rsidR="00730018">
          <w:rPr>
            <w:webHidden/>
          </w:rPr>
          <w:fldChar w:fldCharType="separate"/>
        </w:r>
        <w:r>
          <w:rPr>
            <w:webHidden/>
          </w:rPr>
          <w:t>15</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6" w:history="1">
        <w:r w:rsidR="00730018" w:rsidRPr="00FF78B4">
          <w:rPr>
            <w:rStyle w:val="Lienhypertexte"/>
            <w:b/>
          </w:rPr>
          <w:t>4.2.</w:t>
        </w:r>
        <w:r w:rsidR="00730018">
          <w:rPr>
            <w:rFonts w:asciiTheme="minorHAnsi" w:eastAsiaTheme="minorEastAsia" w:hAnsiTheme="minorHAnsi" w:cstheme="minorBidi"/>
            <w:caps w:val="0"/>
            <w:color w:val="auto"/>
            <w:sz w:val="22"/>
          </w:rPr>
          <w:tab/>
        </w:r>
        <w:r w:rsidR="00730018" w:rsidRPr="00FF78B4">
          <w:rPr>
            <w:rStyle w:val="Lienhypertexte"/>
          </w:rPr>
          <w:t>Directive Cadre Européenne – Qualité des masses d’eau</w:t>
        </w:r>
        <w:r w:rsidR="00730018">
          <w:rPr>
            <w:webHidden/>
          </w:rPr>
          <w:tab/>
        </w:r>
        <w:r w:rsidR="00730018">
          <w:rPr>
            <w:webHidden/>
          </w:rPr>
          <w:fldChar w:fldCharType="begin"/>
        </w:r>
        <w:r w:rsidR="00730018">
          <w:rPr>
            <w:webHidden/>
          </w:rPr>
          <w:instrText xml:space="preserve"> PAGEREF _Toc514078826 \h </w:instrText>
        </w:r>
        <w:r w:rsidR="00730018">
          <w:rPr>
            <w:webHidden/>
          </w:rPr>
        </w:r>
        <w:r w:rsidR="00730018">
          <w:rPr>
            <w:webHidden/>
          </w:rPr>
          <w:fldChar w:fldCharType="separate"/>
        </w:r>
        <w:r>
          <w:rPr>
            <w:webHidden/>
          </w:rPr>
          <w:t>16</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7" w:history="1">
        <w:r w:rsidR="00730018" w:rsidRPr="00FF78B4">
          <w:rPr>
            <w:rStyle w:val="Lienhypertexte"/>
            <w:b/>
          </w:rPr>
          <w:t>4.3.</w:t>
        </w:r>
        <w:r w:rsidR="00730018">
          <w:rPr>
            <w:rFonts w:asciiTheme="minorHAnsi" w:eastAsiaTheme="minorEastAsia" w:hAnsiTheme="minorHAnsi" w:cstheme="minorBidi"/>
            <w:caps w:val="0"/>
            <w:color w:val="auto"/>
            <w:sz w:val="22"/>
          </w:rPr>
          <w:tab/>
        </w:r>
        <w:r w:rsidR="00730018" w:rsidRPr="00FF78B4">
          <w:rPr>
            <w:rStyle w:val="Lienhypertexte"/>
          </w:rPr>
          <w:t>SDAGE Loire Bretagne</w:t>
        </w:r>
        <w:r w:rsidR="00730018">
          <w:rPr>
            <w:webHidden/>
          </w:rPr>
          <w:tab/>
        </w:r>
        <w:r w:rsidR="00730018">
          <w:rPr>
            <w:webHidden/>
          </w:rPr>
          <w:fldChar w:fldCharType="begin"/>
        </w:r>
        <w:r w:rsidR="00730018">
          <w:rPr>
            <w:webHidden/>
          </w:rPr>
          <w:instrText xml:space="preserve"> PAGEREF _Toc514078827 \h </w:instrText>
        </w:r>
        <w:r w:rsidR="00730018">
          <w:rPr>
            <w:webHidden/>
          </w:rPr>
        </w:r>
        <w:r w:rsidR="00730018">
          <w:rPr>
            <w:webHidden/>
          </w:rPr>
          <w:fldChar w:fldCharType="separate"/>
        </w:r>
        <w:r>
          <w:rPr>
            <w:webHidden/>
          </w:rPr>
          <w:t>19</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8" w:history="1">
        <w:r w:rsidR="00730018" w:rsidRPr="00FF78B4">
          <w:rPr>
            <w:rStyle w:val="Lienhypertexte"/>
            <w:b/>
          </w:rPr>
          <w:t>4.4.</w:t>
        </w:r>
        <w:r w:rsidR="00730018">
          <w:rPr>
            <w:rFonts w:asciiTheme="minorHAnsi" w:eastAsiaTheme="minorEastAsia" w:hAnsiTheme="minorHAnsi" w:cstheme="minorBidi"/>
            <w:caps w:val="0"/>
            <w:color w:val="auto"/>
            <w:sz w:val="22"/>
          </w:rPr>
          <w:tab/>
        </w:r>
        <w:r w:rsidR="00730018" w:rsidRPr="00FF78B4">
          <w:rPr>
            <w:rStyle w:val="Lienhypertexte"/>
          </w:rPr>
          <w:t>SAGE L’HUISNE</w:t>
        </w:r>
        <w:r w:rsidR="00730018">
          <w:rPr>
            <w:webHidden/>
          </w:rPr>
          <w:tab/>
        </w:r>
        <w:r w:rsidR="00730018">
          <w:rPr>
            <w:webHidden/>
          </w:rPr>
          <w:fldChar w:fldCharType="begin"/>
        </w:r>
        <w:r w:rsidR="00730018">
          <w:rPr>
            <w:webHidden/>
          </w:rPr>
          <w:instrText xml:space="preserve"> PAGEREF _Toc514078828 \h </w:instrText>
        </w:r>
        <w:r w:rsidR="00730018">
          <w:rPr>
            <w:webHidden/>
          </w:rPr>
        </w:r>
        <w:r w:rsidR="00730018">
          <w:rPr>
            <w:webHidden/>
          </w:rPr>
          <w:fldChar w:fldCharType="separate"/>
        </w:r>
        <w:r>
          <w:rPr>
            <w:webHidden/>
          </w:rPr>
          <w:t>20</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29" w:history="1">
        <w:r w:rsidR="00730018" w:rsidRPr="00FF78B4">
          <w:rPr>
            <w:rStyle w:val="Lienhypertexte"/>
            <w:b/>
          </w:rPr>
          <w:t>4.5.</w:t>
        </w:r>
        <w:r w:rsidR="00730018">
          <w:rPr>
            <w:rFonts w:asciiTheme="minorHAnsi" w:eastAsiaTheme="minorEastAsia" w:hAnsiTheme="minorHAnsi" w:cstheme="minorBidi"/>
            <w:caps w:val="0"/>
            <w:color w:val="auto"/>
            <w:sz w:val="22"/>
          </w:rPr>
          <w:tab/>
        </w:r>
        <w:r w:rsidR="00730018" w:rsidRPr="00FF78B4">
          <w:rPr>
            <w:rStyle w:val="Lienhypertexte"/>
          </w:rPr>
          <w:t>oBLIGATIONS EN MATIERE DE ZONAGE D’ASSAINISSEMENT</w:t>
        </w:r>
        <w:r w:rsidR="00730018">
          <w:rPr>
            <w:webHidden/>
          </w:rPr>
          <w:tab/>
        </w:r>
        <w:r w:rsidR="00730018">
          <w:rPr>
            <w:webHidden/>
          </w:rPr>
          <w:fldChar w:fldCharType="begin"/>
        </w:r>
        <w:r w:rsidR="00730018">
          <w:rPr>
            <w:webHidden/>
          </w:rPr>
          <w:instrText xml:space="preserve"> PAGEREF _Toc514078829 \h </w:instrText>
        </w:r>
        <w:r w:rsidR="00730018">
          <w:rPr>
            <w:webHidden/>
          </w:rPr>
        </w:r>
        <w:r w:rsidR="00730018">
          <w:rPr>
            <w:webHidden/>
          </w:rPr>
          <w:fldChar w:fldCharType="separate"/>
        </w:r>
        <w:r>
          <w:rPr>
            <w:webHidden/>
          </w:rPr>
          <w:t>21</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30" w:history="1">
        <w:r w:rsidR="00730018" w:rsidRPr="00FF78B4">
          <w:rPr>
            <w:rStyle w:val="Lienhypertexte"/>
            <w:b/>
          </w:rPr>
          <w:t>4.6.</w:t>
        </w:r>
        <w:r w:rsidR="00730018">
          <w:rPr>
            <w:rFonts w:asciiTheme="minorHAnsi" w:eastAsiaTheme="minorEastAsia" w:hAnsiTheme="minorHAnsi" w:cstheme="minorBidi"/>
            <w:caps w:val="0"/>
            <w:color w:val="auto"/>
            <w:sz w:val="22"/>
          </w:rPr>
          <w:tab/>
        </w:r>
        <w:r w:rsidR="00730018" w:rsidRPr="00FF78B4">
          <w:rPr>
            <w:rStyle w:val="Lienhypertexte"/>
          </w:rPr>
          <w:t>Zonage d’assainissement et document D’URBANISME</w:t>
        </w:r>
        <w:r w:rsidR="00730018">
          <w:rPr>
            <w:webHidden/>
          </w:rPr>
          <w:tab/>
        </w:r>
        <w:r w:rsidR="00730018">
          <w:rPr>
            <w:webHidden/>
          </w:rPr>
          <w:fldChar w:fldCharType="begin"/>
        </w:r>
        <w:r w:rsidR="00730018">
          <w:rPr>
            <w:webHidden/>
          </w:rPr>
          <w:instrText xml:space="preserve"> PAGEREF _Toc514078830 \h </w:instrText>
        </w:r>
        <w:r w:rsidR="00730018">
          <w:rPr>
            <w:webHidden/>
          </w:rPr>
        </w:r>
        <w:r w:rsidR="00730018">
          <w:rPr>
            <w:webHidden/>
          </w:rPr>
          <w:fldChar w:fldCharType="separate"/>
        </w:r>
        <w:r>
          <w:rPr>
            <w:webHidden/>
          </w:rPr>
          <w:t>21</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31" w:history="1">
        <w:r w:rsidR="00730018" w:rsidRPr="00FF78B4">
          <w:rPr>
            <w:rStyle w:val="Lienhypertexte"/>
            <w:b/>
          </w:rPr>
          <w:t>4.7.</w:t>
        </w:r>
        <w:r w:rsidR="00730018">
          <w:rPr>
            <w:rFonts w:asciiTheme="minorHAnsi" w:eastAsiaTheme="minorEastAsia" w:hAnsiTheme="minorHAnsi" w:cstheme="minorBidi"/>
            <w:caps w:val="0"/>
            <w:color w:val="auto"/>
            <w:sz w:val="22"/>
          </w:rPr>
          <w:tab/>
        </w:r>
        <w:r w:rsidR="00730018" w:rsidRPr="00FF78B4">
          <w:rPr>
            <w:rStyle w:val="Lienhypertexte"/>
          </w:rPr>
          <w:t>La réglementation de l’assainissement non collectif (anc)</w:t>
        </w:r>
        <w:r w:rsidR="00730018">
          <w:rPr>
            <w:webHidden/>
          </w:rPr>
          <w:tab/>
        </w:r>
        <w:r w:rsidR="00730018">
          <w:rPr>
            <w:webHidden/>
          </w:rPr>
          <w:fldChar w:fldCharType="begin"/>
        </w:r>
        <w:r w:rsidR="00730018">
          <w:rPr>
            <w:webHidden/>
          </w:rPr>
          <w:instrText xml:space="preserve"> PAGEREF _Toc514078831 \h </w:instrText>
        </w:r>
        <w:r w:rsidR="00730018">
          <w:rPr>
            <w:webHidden/>
          </w:rPr>
        </w:r>
        <w:r w:rsidR="00730018">
          <w:rPr>
            <w:webHidden/>
          </w:rPr>
          <w:fldChar w:fldCharType="separate"/>
        </w:r>
        <w:r>
          <w:rPr>
            <w:webHidden/>
          </w:rPr>
          <w:t>22</w:t>
        </w:r>
        <w:r w:rsidR="00730018">
          <w:rPr>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32" w:history="1">
        <w:r w:rsidR="00730018" w:rsidRPr="00FF78B4">
          <w:rPr>
            <w:rStyle w:val="Lienhypertexte"/>
            <w:noProof/>
          </w:rPr>
          <w:t>4.7.1.</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Réglementation générale</w:t>
        </w:r>
        <w:r w:rsidR="00730018">
          <w:rPr>
            <w:noProof/>
            <w:webHidden/>
          </w:rPr>
          <w:tab/>
        </w:r>
        <w:r w:rsidR="00730018">
          <w:rPr>
            <w:noProof/>
            <w:webHidden/>
          </w:rPr>
          <w:fldChar w:fldCharType="begin"/>
        </w:r>
        <w:r w:rsidR="00730018">
          <w:rPr>
            <w:noProof/>
            <w:webHidden/>
          </w:rPr>
          <w:instrText xml:space="preserve"> PAGEREF _Toc514078832 \h </w:instrText>
        </w:r>
        <w:r w:rsidR="00730018">
          <w:rPr>
            <w:noProof/>
            <w:webHidden/>
          </w:rPr>
        </w:r>
        <w:r w:rsidR="00730018">
          <w:rPr>
            <w:noProof/>
            <w:webHidden/>
          </w:rPr>
          <w:fldChar w:fldCharType="separate"/>
        </w:r>
        <w:r>
          <w:rPr>
            <w:noProof/>
            <w:webHidden/>
          </w:rPr>
          <w:t>22</w:t>
        </w:r>
        <w:r w:rsidR="00730018">
          <w:rPr>
            <w:noProof/>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33" w:history="1">
        <w:r w:rsidR="00730018" w:rsidRPr="00FF78B4">
          <w:rPr>
            <w:rStyle w:val="Lienhypertexte"/>
            <w:noProof/>
          </w:rPr>
          <w:t>4.7.2.</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Sol et parcelle</w:t>
        </w:r>
        <w:r w:rsidR="00730018">
          <w:rPr>
            <w:noProof/>
            <w:webHidden/>
          </w:rPr>
          <w:tab/>
        </w:r>
        <w:r w:rsidR="00730018">
          <w:rPr>
            <w:noProof/>
            <w:webHidden/>
          </w:rPr>
          <w:fldChar w:fldCharType="begin"/>
        </w:r>
        <w:r w:rsidR="00730018">
          <w:rPr>
            <w:noProof/>
            <w:webHidden/>
          </w:rPr>
          <w:instrText xml:space="preserve"> PAGEREF _Toc514078833 \h </w:instrText>
        </w:r>
        <w:r w:rsidR="00730018">
          <w:rPr>
            <w:noProof/>
            <w:webHidden/>
          </w:rPr>
        </w:r>
        <w:r w:rsidR="00730018">
          <w:rPr>
            <w:noProof/>
            <w:webHidden/>
          </w:rPr>
          <w:fldChar w:fldCharType="separate"/>
        </w:r>
        <w:r>
          <w:rPr>
            <w:noProof/>
            <w:webHidden/>
          </w:rPr>
          <w:t>22</w:t>
        </w:r>
        <w:r w:rsidR="00730018">
          <w:rPr>
            <w:noProof/>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34" w:history="1">
        <w:r w:rsidR="00730018" w:rsidRPr="00FF78B4">
          <w:rPr>
            <w:rStyle w:val="Lienhypertexte"/>
            <w:noProof/>
          </w:rPr>
          <w:t>4.7.3.</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Prescriptions techniques</w:t>
        </w:r>
        <w:r w:rsidR="00730018">
          <w:rPr>
            <w:noProof/>
            <w:webHidden/>
          </w:rPr>
          <w:tab/>
        </w:r>
        <w:r w:rsidR="00730018">
          <w:rPr>
            <w:noProof/>
            <w:webHidden/>
          </w:rPr>
          <w:fldChar w:fldCharType="begin"/>
        </w:r>
        <w:r w:rsidR="00730018">
          <w:rPr>
            <w:noProof/>
            <w:webHidden/>
          </w:rPr>
          <w:instrText xml:space="preserve"> PAGEREF _Toc514078834 \h </w:instrText>
        </w:r>
        <w:r w:rsidR="00730018">
          <w:rPr>
            <w:noProof/>
            <w:webHidden/>
          </w:rPr>
        </w:r>
        <w:r w:rsidR="00730018">
          <w:rPr>
            <w:noProof/>
            <w:webHidden/>
          </w:rPr>
          <w:fldChar w:fldCharType="separate"/>
        </w:r>
        <w:r>
          <w:rPr>
            <w:noProof/>
            <w:webHidden/>
          </w:rPr>
          <w:t>22</w:t>
        </w:r>
        <w:r w:rsidR="00730018">
          <w:rPr>
            <w:noProof/>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35" w:history="1">
        <w:r w:rsidR="00730018" w:rsidRPr="00FF78B4">
          <w:rPr>
            <w:rStyle w:val="Lienhypertexte"/>
            <w:noProof/>
          </w:rPr>
          <w:t>4.7.4.</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Risques de pollution</w:t>
        </w:r>
        <w:r w:rsidR="00730018">
          <w:rPr>
            <w:noProof/>
            <w:webHidden/>
          </w:rPr>
          <w:tab/>
        </w:r>
        <w:r w:rsidR="00730018">
          <w:rPr>
            <w:noProof/>
            <w:webHidden/>
          </w:rPr>
          <w:fldChar w:fldCharType="begin"/>
        </w:r>
        <w:r w:rsidR="00730018">
          <w:rPr>
            <w:noProof/>
            <w:webHidden/>
          </w:rPr>
          <w:instrText xml:space="preserve"> PAGEREF _Toc514078835 \h </w:instrText>
        </w:r>
        <w:r w:rsidR="00730018">
          <w:rPr>
            <w:noProof/>
            <w:webHidden/>
          </w:rPr>
        </w:r>
        <w:r w:rsidR="00730018">
          <w:rPr>
            <w:noProof/>
            <w:webHidden/>
          </w:rPr>
          <w:fldChar w:fldCharType="separate"/>
        </w:r>
        <w:r>
          <w:rPr>
            <w:noProof/>
            <w:webHidden/>
          </w:rPr>
          <w:t>23</w:t>
        </w:r>
        <w:r w:rsidR="00730018">
          <w:rPr>
            <w:noProof/>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36" w:history="1">
        <w:r w:rsidR="00730018" w:rsidRPr="00FF78B4">
          <w:rPr>
            <w:rStyle w:val="Lienhypertexte"/>
            <w:noProof/>
          </w:rPr>
          <w:t>4.7.5.</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Mise en conformité</w:t>
        </w:r>
        <w:r w:rsidR="00730018">
          <w:rPr>
            <w:noProof/>
            <w:webHidden/>
          </w:rPr>
          <w:tab/>
        </w:r>
        <w:r w:rsidR="00730018">
          <w:rPr>
            <w:noProof/>
            <w:webHidden/>
          </w:rPr>
          <w:fldChar w:fldCharType="begin"/>
        </w:r>
        <w:r w:rsidR="00730018">
          <w:rPr>
            <w:noProof/>
            <w:webHidden/>
          </w:rPr>
          <w:instrText xml:space="preserve"> PAGEREF _Toc514078836 \h </w:instrText>
        </w:r>
        <w:r w:rsidR="00730018">
          <w:rPr>
            <w:noProof/>
            <w:webHidden/>
          </w:rPr>
        </w:r>
        <w:r w:rsidR="00730018">
          <w:rPr>
            <w:noProof/>
            <w:webHidden/>
          </w:rPr>
          <w:fldChar w:fldCharType="separate"/>
        </w:r>
        <w:r>
          <w:rPr>
            <w:noProof/>
            <w:webHidden/>
          </w:rPr>
          <w:t>24</w:t>
        </w:r>
        <w:r w:rsidR="00730018">
          <w:rPr>
            <w:noProof/>
            <w:webHidden/>
          </w:rPr>
          <w:fldChar w:fldCharType="end"/>
        </w:r>
      </w:hyperlink>
    </w:p>
    <w:p w:rsidR="00730018" w:rsidRDefault="002D62B4">
      <w:pPr>
        <w:pStyle w:val="TM2"/>
        <w:rPr>
          <w:rFonts w:asciiTheme="minorHAnsi" w:eastAsiaTheme="minorEastAsia" w:hAnsiTheme="minorHAnsi" w:cstheme="minorBidi"/>
          <w:caps w:val="0"/>
          <w:color w:val="auto"/>
          <w:szCs w:val="22"/>
        </w:rPr>
      </w:pPr>
      <w:hyperlink w:anchor="_Toc514078837" w:history="1">
        <w:r w:rsidR="00730018" w:rsidRPr="00FF78B4">
          <w:rPr>
            <w:rStyle w:val="Lienhypertexte"/>
          </w:rPr>
          <w:t>5.</w:t>
        </w:r>
        <w:r w:rsidR="00730018">
          <w:rPr>
            <w:rFonts w:asciiTheme="minorHAnsi" w:eastAsiaTheme="minorEastAsia" w:hAnsiTheme="minorHAnsi" w:cstheme="minorBidi"/>
            <w:caps w:val="0"/>
            <w:color w:val="auto"/>
            <w:szCs w:val="22"/>
          </w:rPr>
          <w:tab/>
        </w:r>
        <w:r w:rsidR="00730018" w:rsidRPr="00FF78B4">
          <w:rPr>
            <w:rStyle w:val="Lienhypertexte"/>
          </w:rPr>
          <w:t>Situation actuelle en matière d’assainissement</w:t>
        </w:r>
        <w:r w:rsidR="00730018">
          <w:rPr>
            <w:webHidden/>
          </w:rPr>
          <w:tab/>
        </w:r>
        <w:r w:rsidR="00730018">
          <w:rPr>
            <w:webHidden/>
          </w:rPr>
          <w:fldChar w:fldCharType="begin"/>
        </w:r>
        <w:r w:rsidR="00730018">
          <w:rPr>
            <w:webHidden/>
          </w:rPr>
          <w:instrText xml:space="preserve"> PAGEREF _Toc514078837 \h </w:instrText>
        </w:r>
        <w:r w:rsidR="00730018">
          <w:rPr>
            <w:webHidden/>
          </w:rPr>
        </w:r>
        <w:r w:rsidR="00730018">
          <w:rPr>
            <w:webHidden/>
          </w:rPr>
          <w:fldChar w:fldCharType="separate"/>
        </w:r>
        <w:r>
          <w:rPr>
            <w:webHidden/>
          </w:rPr>
          <w:t>25</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38" w:history="1">
        <w:r w:rsidR="00730018" w:rsidRPr="00FF78B4">
          <w:rPr>
            <w:rStyle w:val="Lienhypertexte"/>
            <w:b/>
          </w:rPr>
          <w:t>5.1.</w:t>
        </w:r>
        <w:r w:rsidR="00730018">
          <w:rPr>
            <w:rFonts w:asciiTheme="minorHAnsi" w:eastAsiaTheme="minorEastAsia" w:hAnsiTheme="minorHAnsi" w:cstheme="minorBidi"/>
            <w:caps w:val="0"/>
            <w:color w:val="auto"/>
            <w:sz w:val="22"/>
          </w:rPr>
          <w:tab/>
        </w:r>
        <w:r w:rsidR="00730018" w:rsidRPr="00FF78B4">
          <w:rPr>
            <w:rStyle w:val="Lienhypertexte"/>
          </w:rPr>
          <w:t>Assainissement collectif</w:t>
        </w:r>
        <w:r w:rsidR="00730018">
          <w:rPr>
            <w:webHidden/>
          </w:rPr>
          <w:tab/>
        </w:r>
        <w:r w:rsidR="00730018">
          <w:rPr>
            <w:webHidden/>
          </w:rPr>
          <w:fldChar w:fldCharType="begin"/>
        </w:r>
        <w:r w:rsidR="00730018">
          <w:rPr>
            <w:webHidden/>
          </w:rPr>
          <w:instrText xml:space="preserve"> PAGEREF _Toc514078838 \h </w:instrText>
        </w:r>
        <w:r w:rsidR="00730018">
          <w:rPr>
            <w:webHidden/>
          </w:rPr>
        </w:r>
        <w:r w:rsidR="00730018">
          <w:rPr>
            <w:webHidden/>
          </w:rPr>
          <w:fldChar w:fldCharType="separate"/>
        </w:r>
        <w:r>
          <w:rPr>
            <w:webHidden/>
          </w:rPr>
          <w:t>25</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39" w:history="1">
        <w:r w:rsidR="00730018" w:rsidRPr="00FF78B4">
          <w:rPr>
            <w:rStyle w:val="Lienhypertexte"/>
            <w:b/>
          </w:rPr>
          <w:t>5.2.</w:t>
        </w:r>
        <w:r w:rsidR="00730018">
          <w:rPr>
            <w:rFonts w:asciiTheme="minorHAnsi" w:eastAsiaTheme="minorEastAsia" w:hAnsiTheme="minorHAnsi" w:cstheme="minorBidi"/>
            <w:caps w:val="0"/>
            <w:color w:val="auto"/>
            <w:sz w:val="22"/>
          </w:rPr>
          <w:tab/>
        </w:r>
        <w:r w:rsidR="00730018" w:rsidRPr="00FF78B4">
          <w:rPr>
            <w:rStyle w:val="Lienhypertexte"/>
          </w:rPr>
          <w:t>Assainissement non collectif (anc)</w:t>
        </w:r>
        <w:r w:rsidR="00730018">
          <w:rPr>
            <w:webHidden/>
          </w:rPr>
          <w:tab/>
        </w:r>
        <w:r w:rsidR="00730018">
          <w:rPr>
            <w:webHidden/>
          </w:rPr>
          <w:fldChar w:fldCharType="begin"/>
        </w:r>
        <w:r w:rsidR="00730018">
          <w:rPr>
            <w:webHidden/>
          </w:rPr>
          <w:instrText xml:space="preserve"> PAGEREF _Toc514078839 \h </w:instrText>
        </w:r>
        <w:r w:rsidR="00730018">
          <w:rPr>
            <w:webHidden/>
          </w:rPr>
        </w:r>
        <w:r w:rsidR="00730018">
          <w:rPr>
            <w:webHidden/>
          </w:rPr>
          <w:fldChar w:fldCharType="separate"/>
        </w:r>
        <w:r>
          <w:rPr>
            <w:webHidden/>
          </w:rPr>
          <w:t>27</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40" w:history="1">
        <w:r w:rsidR="00730018" w:rsidRPr="00FF78B4">
          <w:rPr>
            <w:rStyle w:val="Lienhypertexte"/>
            <w:b/>
          </w:rPr>
          <w:t>5.3.</w:t>
        </w:r>
        <w:r w:rsidR="00730018">
          <w:rPr>
            <w:rFonts w:asciiTheme="minorHAnsi" w:eastAsiaTheme="minorEastAsia" w:hAnsiTheme="minorHAnsi" w:cstheme="minorBidi"/>
            <w:caps w:val="0"/>
            <w:color w:val="auto"/>
            <w:sz w:val="22"/>
          </w:rPr>
          <w:tab/>
        </w:r>
        <w:r w:rsidR="00730018" w:rsidRPr="00FF78B4">
          <w:rPr>
            <w:rStyle w:val="Lienhypertexte"/>
          </w:rPr>
          <w:t>Pédologie (Source : LTR - 2001)</w:t>
        </w:r>
        <w:r w:rsidR="00730018">
          <w:rPr>
            <w:webHidden/>
          </w:rPr>
          <w:tab/>
        </w:r>
        <w:r w:rsidR="00730018">
          <w:rPr>
            <w:webHidden/>
          </w:rPr>
          <w:fldChar w:fldCharType="begin"/>
        </w:r>
        <w:r w:rsidR="00730018">
          <w:rPr>
            <w:webHidden/>
          </w:rPr>
          <w:instrText xml:space="preserve"> PAGEREF _Toc514078840 \h </w:instrText>
        </w:r>
        <w:r w:rsidR="00730018">
          <w:rPr>
            <w:webHidden/>
          </w:rPr>
        </w:r>
        <w:r w:rsidR="00730018">
          <w:rPr>
            <w:webHidden/>
          </w:rPr>
          <w:fldChar w:fldCharType="separate"/>
        </w:r>
        <w:r>
          <w:rPr>
            <w:webHidden/>
          </w:rPr>
          <w:t>27</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41" w:history="1">
        <w:r w:rsidR="00730018" w:rsidRPr="00FF78B4">
          <w:rPr>
            <w:rStyle w:val="Lienhypertexte"/>
            <w:b/>
          </w:rPr>
          <w:t>5.4.</w:t>
        </w:r>
        <w:r w:rsidR="00730018">
          <w:rPr>
            <w:rFonts w:asciiTheme="minorHAnsi" w:eastAsiaTheme="minorEastAsia" w:hAnsiTheme="minorHAnsi" w:cstheme="minorBidi"/>
            <w:caps w:val="0"/>
            <w:color w:val="auto"/>
            <w:sz w:val="22"/>
          </w:rPr>
          <w:tab/>
        </w:r>
        <w:r w:rsidR="00730018" w:rsidRPr="00FF78B4">
          <w:rPr>
            <w:rStyle w:val="Lienhypertexte"/>
          </w:rPr>
          <w:t>Zonage d’assainissement e.u. actuel</w:t>
        </w:r>
        <w:r w:rsidR="00730018">
          <w:rPr>
            <w:webHidden/>
          </w:rPr>
          <w:tab/>
        </w:r>
        <w:r w:rsidR="00730018">
          <w:rPr>
            <w:webHidden/>
          </w:rPr>
          <w:fldChar w:fldCharType="begin"/>
        </w:r>
        <w:r w:rsidR="00730018">
          <w:rPr>
            <w:webHidden/>
          </w:rPr>
          <w:instrText xml:space="preserve"> PAGEREF _Toc514078841 \h </w:instrText>
        </w:r>
        <w:r w:rsidR="00730018">
          <w:rPr>
            <w:webHidden/>
          </w:rPr>
        </w:r>
        <w:r w:rsidR="00730018">
          <w:rPr>
            <w:webHidden/>
          </w:rPr>
          <w:fldChar w:fldCharType="separate"/>
        </w:r>
        <w:r>
          <w:rPr>
            <w:webHidden/>
          </w:rPr>
          <w:t>28</w:t>
        </w:r>
        <w:r w:rsidR="00730018">
          <w:rPr>
            <w:webHidden/>
          </w:rPr>
          <w:fldChar w:fldCharType="end"/>
        </w:r>
      </w:hyperlink>
    </w:p>
    <w:p w:rsidR="00730018" w:rsidRDefault="002D62B4">
      <w:pPr>
        <w:pStyle w:val="TM2"/>
        <w:rPr>
          <w:rFonts w:asciiTheme="minorHAnsi" w:eastAsiaTheme="minorEastAsia" w:hAnsiTheme="minorHAnsi" w:cstheme="minorBidi"/>
          <w:caps w:val="0"/>
          <w:color w:val="auto"/>
          <w:szCs w:val="22"/>
        </w:rPr>
      </w:pPr>
      <w:hyperlink w:anchor="_Toc514078842" w:history="1">
        <w:r w:rsidR="00730018" w:rsidRPr="00FF78B4">
          <w:rPr>
            <w:rStyle w:val="Lienhypertexte"/>
          </w:rPr>
          <w:t>6.</w:t>
        </w:r>
        <w:r w:rsidR="00730018">
          <w:rPr>
            <w:rFonts w:asciiTheme="minorHAnsi" w:eastAsiaTheme="minorEastAsia" w:hAnsiTheme="minorHAnsi" w:cstheme="minorBidi"/>
            <w:caps w:val="0"/>
            <w:color w:val="auto"/>
            <w:szCs w:val="22"/>
          </w:rPr>
          <w:tab/>
        </w:r>
        <w:r w:rsidR="00730018" w:rsidRPr="00FF78B4">
          <w:rPr>
            <w:rStyle w:val="Lienhypertexte"/>
          </w:rPr>
          <w:t>Révision du plan de zonage d’assainissement</w:t>
        </w:r>
        <w:r w:rsidR="00730018">
          <w:rPr>
            <w:webHidden/>
          </w:rPr>
          <w:tab/>
        </w:r>
        <w:r w:rsidR="00730018">
          <w:rPr>
            <w:webHidden/>
          </w:rPr>
          <w:fldChar w:fldCharType="begin"/>
        </w:r>
        <w:r w:rsidR="00730018">
          <w:rPr>
            <w:webHidden/>
          </w:rPr>
          <w:instrText xml:space="preserve"> PAGEREF _Toc514078842 \h </w:instrText>
        </w:r>
        <w:r w:rsidR="00730018">
          <w:rPr>
            <w:webHidden/>
          </w:rPr>
        </w:r>
        <w:r w:rsidR="00730018">
          <w:rPr>
            <w:webHidden/>
          </w:rPr>
          <w:fldChar w:fldCharType="separate"/>
        </w:r>
        <w:r>
          <w:rPr>
            <w:webHidden/>
          </w:rPr>
          <w:t>29</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43" w:history="1">
        <w:r w:rsidR="00730018" w:rsidRPr="00FF78B4">
          <w:rPr>
            <w:rStyle w:val="Lienhypertexte"/>
            <w:b/>
          </w:rPr>
          <w:t>6.1.</w:t>
        </w:r>
        <w:r w:rsidR="00730018">
          <w:rPr>
            <w:rFonts w:asciiTheme="minorHAnsi" w:eastAsiaTheme="minorEastAsia" w:hAnsiTheme="minorHAnsi" w:cstheme="minorBidi"/>
            <w:caps w:val="0"/>
            <w:color w:val="auto"/>
            <w:sz w:val="22"/>
          </w:rPr>
          <w:tab/>
        </w:r>
        <w:r w:rsidR="00730018" w:rsidRPr="00FF78B4">
          <w:rPr>
            <w:rStyle w:val="Lienhypertexte"/>
          </w:rPr>
          <w:t>Eléments techniques pris en compte dans l’élaboration ou la révision du zonage d’assainissement</w:t>
        </w:r>
        <w:r w:rsidR="00730018">
          <w:rPr>
            <w:webHidden/>
          </w:rPr>
          <w:tab/>
        </w:r>
        <w:r w:rsidR="00730018">
          <w:rPr>
            <w:webHidden/>
          </w:rPr>
          <w:fldChar w:fldCharType="begin"/>
        </w:r>
        <w:r w:rsidR="00730018">
          <w:rPr>
            <w:webHidden/>
          </w:rPr>
          <w:instrText xml:space="preserve"> PAGEREF _Toc514078843 \h </w:instrText>
        </w:r>
        <w:r w:rsidR="00730018">
          <w:rPr>
            <w:webHidden/>
          </w:rPr>
        </w:r>
        <w:r w:rsidR="00730018">
          <w:rPr>
            <w:webHidden/>
          </w:rPr>
          <w:fldChar w:fldCharType="separate"/>
        </w:r>
        <w:r>
          <w:rPr>
            <w:webHidden/>
          </w:rPr>
          <w:t>29</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44" w:history="1">
        <w:r w:rsidR="00730018" w:rsidRPr="00FF78B4">
          <w:rPr>
            <w:rStyle w:val="Lienhypertexte"/>
            <w:b/>
          </w:rPr>
          <w:t>6.2.</w:t>
        </w:r>
        <w:r w:rsidR="00730018">
          <w:rPr>
            <w:rFonts w:asciiTheme="minorHAnsi" w:eastAsiaTheme="minorEastAsia" w:hAnsiTheme="minorHAnsi" w:cstheme="minorBidi"/>
            <w:caps w:val="0"/>
            <w:color w:val="auto"/>
            <w:sz w:val="22"/>
          </w:rPr>
          <w:tab/>
        </w:r>
        <w:r w:rsidR="00730018" w:rsidRPr="00FF78B4">
          <w:rPr>
            <w:rStyle w:val="Lienhypertexte"/>
          </w:rPr>
          <w:t>Comparatif des solutions envisageables</w:t>
        </w:r>
        <w:r w:rsidR="00730018">
          <w:rPr>
            <w:webHidden/>
          </w:rPr>
          <w:tab/>
        </w:r>
        <w:r w:rsidR="00730018">
          <w:rPr>
            <w:webHidden/>
          </w:rPr>
          <w:fldChar w:fldCharType="begin"/>
        </w:r>
        <w:r w:rsidR="00730018">
          <w:rPr>
            <w:webHidden/>
          </w:rPr>
          <w:instrText xml:space="preserve"> PAGEREF _Toc514078844 \h </w:instrText>
        </w:r>
        <w:r w:rsidR="00730018">
          <w:rPr>
            <w:webHidden/>
          </w:rPr>
        </w:r>
        <w:r w:rsidR="00730018">
          <w:rPr>
            <w:webHidden/>
          </w:rPr>
          <w:fldChar w:fldCharType="separate"/>
        </w:r>
        <w:r>
          <w:rPr>
            <w:webHidden/>
          </w:rPr>
          <w:t>31</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45" w:history="1">
        <w:r w:rsidR="00730018" w:rsidRPr="00FF78B4">
          <w:rPr>
            <w:rStyle w:val="Lienhypertexte"/>
            <w:b/>
          </w:rPr>
          <w:t>6.3.</w:t>
        </w:r>
        <w:r w:rsidR="00730018">
          <w:rPr>
            <w:rFonts w:asciiTheme="minorHAnsi" w:eastAsiaTheme="minorEastAsia" w:hAnsiTheme="minorHAnsi" w:cstheme="minorBidi"/>
            <w:caps w:val="0"/>
            <w:color w:val="auto"/>
            <w:sz w:val="22"/>
          </w:rPr>
          <w:tab/>
        </w:r>
        <w:r w:rsidR="00730018" w:rsidRPr="00FF78B4">
          <w:rPr>
            <w:rStyle w:val="Lienhypertexte"/>
          </w:rPr>
          <w:t>Description du nouveau plan de zonage d’assainissement eaux usées</w:t>
        </w:r>
        <w:r w:rsidR="00730018">
          <w:rPr>
            <w:webHidden/>
          </w:rPr>
          <w:tab/>
        </w:r>
        <w:r w:rsidR="00730018">
          <w:rPr>
            <w:webHidden/>
          </w:rPr>
          <w:fldChar w:fldCharType="begin"/>
        </w:r>
        <w:r w:rsidR="00730018">
          <w:rPr>
            <w:webHidden/>
          </w:rPr>
          <w:instrText xml:space="preserve"> PAGEREF _Toc514078845 \h </w:instrText>
        </w:r>
        <w:r w:rsidR="00730018">
          <w:rPr>
            <w:webHidden/>
          </w:rPr>
        </w:r>
        <w:r w:rsidR="00730018">
          <w:rPr>
            <w:webHidden/>
          </w:rPr>
          <w:fldChar w:fldCharType="separate"/>
        </w:r>
        <w:r>
          <w:rPr>
            <w:webHidden/>
          </w:rPr>
          <w:t>31</w:t>
        </w:r>
        <w:r w:rsidR="00730018">
          <w:rPr>
            <w:webHidden/>
          </w:rPr>
          <w:fldChar w:fldCharType="end"/>
        </w:r>
      </w:hyperlink>
    </w:p>
    <w:p w:rsidR="00730018" w:rsidRDefault="002D62B4">
      <w:pPr>
        <w:pStyle w:val="TM2"/>
        <w:rPr>
          <w:rFonts w:asciiTheme="minorHAnsi" w:eastAsiaTheme="minorEastAsia" w:hAnsiTheme="minorHAnsi" w:cstheme="minorBidi"/>
          <w:caps w:val="0"/>
          <w:color w:val="auto"/>
          <w:szCs w:val="22"/>
        </w:rPr>
      </w:pPr>
      <w:hyperlink w:anchor="_Toc514078846" w:history="1">
        <w:r w:rsidR="00730018" w:rsidRPr="00FF78B4">
          <w:rPr>
            <w:rStyle w:val="Lienhypertexte"/>
          </w:rPr>
          <w:t>7.</w:t>
        </w:r>
        <w:r w:rsidR="00730018">
          <w:rPr>
            <w:rFonts w:asciiTheme="minorHAnsi" w:eastAsiaTheme="minorEastAsia" w:hAnsiTheme="minorHAnsi" w:cstheme="minorBidi"/>
            <w:caps w:val="0"/>
            <w:color w:val="auto"/>
            <w:szCs w:val="22"/>
          </w:rPr>
          <w:tab/>
        </w:r>
        <w:r w:rsidR="00730018" w:rsidRPr="00FF78B4">
          <w:rPr>
            <w:rStyle w:val="Lienhypertexte"/>
          </w:rPr>
          <w:t>Incidence de la révision du zonage d’assainissement sur la station d’épuration de CONNERRE</w:t>
        </w:r>
        <w:r w:rsidR="00730018">
          <w:rPr>
            <w:webHidden/>
          </w:rPr>
          <w:tab/>
        </w:r>
        <w:r w:rsidR="00730018">
          <w:rPr>
            <w:webHidden/>
          </w:rPr>
          <w:fldChar w:fldCharType="begin"/>
        </w:r>
        <w:r w:rsidR="00730018">
          <w:rPr>
            <w:webHidden/>
          </w:rPr>
          <w:instrText xml:space="preserve"> PAGEREF _Toc514078846 \h </w:instrText>
        </w:r>
        <w:r w:rsidR="00730018">
          <w:rPr>
            <w:webHidden/>
          </w:rPr>
        </w:r>
        <w:r w:rsidR="00730018">
          <w:rPr>
            <w:webHidden/>
          </w:rPr>
          <w:fldChar w:fldCharType="separate"/>
        </w:r>
        <w:r>
          <w:rPr>
            <w:webHidden/>
          </w:rPr>
          <w:t>32</w:t>
        </w:r>
        <w:r w:rsidR="00730018">
          <w:rPr>
            <w:webHidden/>
          </w:rPr>
          <w:fldChar w:fldCharType="end"/>
        </w:r>
      </w:hyperlink>
    </w:p>
    <w:p w:rsidR="00730018" w:rsidRDefault="002D62B4">
      <w:pPr>
        <w:pStyle w:val="TM2"/>
        <w:rPr>
          <w:rFonts w:asciiTheme="minorHAnsi" w:eastAsiaTheme="minorEastAsia" w:hAnsiTheme="minorHAnsi" w:cstheme="minorBidi"/>
          <w:caps w:val="0"/>
          <w:color w:val="auto"/>
          <w:szCs w:val="22"/>
        </w:rPr>
      </w:pPr>
      <w:hyperlink w:anchor="_Toc514078847" w:history="1">
        <w:r w:rsidR="00730018" w:rsidRPr="00FF78B4">
          <w:rPr>
            <w:rStyle w:val="Lienhypertexte"/>
          </w:rPr>
          <w:t>8.</w:t>
        </w:r>
        <w:r w:rsidR="00730018">
          <w:rPr>
            <w:rFonts w:asciiTheme="minorHAnsi" w:eastAsiaTheme="minorEastAsia" w:hAnsiTheme="minorHAnsi" w:cstheme="minorBidi"/>
            <w:caps w:val="0"/>
            <w:color w:val="auto"/>
            <w:szCs w:val="22"/>
          </w:rPr>
          <w:tab/>
        </w:r>
        <w:r w:rsidR="00730018" w:rsidRPr="00FF78B4">
          <w:rPr>
            <w:rStyle w:val="Lienhypertexte"/>
          </w:rPr>
          <w:t>PRESENTATION DE L’ENQUETE PUBLIQUE</w:t>
        </w:r>
        <w:r w:rsidR="00730018">
          <w:rPr>
            <w:webHidden/>
          </w:rPr>
          <w:tab/>
        </w:r>
        <w:r w:rsidR="00730018">
          <w:rPr>
            <w:webHidden/>
          </w:rPr>
          <w:fldChar w:fldCharType="begin"/>
        </w:r>
        <w:r w:rsidR="00730018">
          <w:rPr>
            <w:webHidden/>
          </w:rPr>
          <w:instrText xml:space="preserve"> PAGEREF _Toc514078847 \h </w:instrText>
        </w:r>
        <w:r w:rsidR="00730018">
          <w:rPr>
            <w:webHidden/>
          </w:rPr>
        </w:r>
        <w:r w:rsidR="00730018">
          <w:rPr>
            <w:webHidden/>
          </w:rPr>
          <w:fldChar w:fldCharType="separate"/>
        </w:r>
        <w:r>
          <w:rPr>
            <w:webHidden/>
          </w:rPr>
          <w:t>33</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48" w:history="1">
        <w:r w:rsidR="00730018" w:rsidRPr="00FF78B4">
          <w:rPr>
            <w:rStyle w:val="Lienhypertexte"/>
            <w:b/>
          </w:rPr>
          <w:t>8.1.</w:t>
        </w:r>
        <w:r w:rsidR="00730018">
          <w:rPr>
            <w:rFonts w:asciiTheme="minorHAnsi" w:eastAsiaTheme="minorEastAsia" w:hAnsiTheme="minorHAnsi" w:cstheme="minorBidi"/>
            <w:caps w:val="0"/>
            <w:color w:val="auto"/>
            <w:sz w:val="22"/>
          </w:rPr>
          <w:tab/>
        </w:r>
        <w:r w:rsidR="00730018" w:rsidRPr="00FF78B4">
          <w:rPr>
            <w:rStyle w:val="Lienhypertexte"/>
          </w:rPr>
          <w:t>Contexte reglementaire de l’enquête publique</w:t>
        </w:r>
        <w:r w:rsidR="00730018">
          <w:rPr>
            <w:webHidden/>
          </w:rPr>
          <w:tab/>
        </w:r>
        <w:r w:rsidR="00730018">
          <w:rPr>
            <w:webHidden/>
          </w:rPr>
          <w:fldChar w:fldCharType="begin"/>
        </w:r>
        <w:r w:rsidR="00730018">
          <w:rPr>
            <w:webHidden/>
          </w:rPr>
          <w:instrText xml:space="preserve"> PAGEREF _Toc514078848 \h </w:instrText>
        </w:r>
        <w:r w:rsidR="00730018">
          <w:rPr>
            <w:webHidden/>
          </w:rPr>
        </w:r>
        <w:r w:rsidR="00730018">
          <w:rPr>
            <w:webHidden/>
          </w:rPr>
          <w:fldChar w:fldCharType="separate"/>
        </w:r>
        <w:r>
          <w:rPr>
            <w:webHidden/>
          </w:rPr>
          <w:t>33</w:t>
        </w:r>
        <w:r w:rsidR="00730018">
          <w:rPr>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49" w:history="1">
        <w:r w:rsidR="00730018" w:rsidRPr="00FF78B4">
          <w:rPr>
            <w:rStyle w:val="Lienhypertexte"/>
            <w:noProof/>
          </w:rPr>
          <w:t>8.1.1.</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Généralités</w:t>
        </w:r>
        <w:r w:rsidR="00730018">
          <w:rPr>
            <w:noProof/>
            <w:webHidden/>
          </w:rPr>
          <w:tab/>
        </w:r>
        <w:r w:rsidR="00730018">
          <w:rPr>
            <w:noProof/>
            <w:webHidden/>
          </w:rPr>
          <w:fldChar w:fldCharType="begin"/>
        </w:r>
        <w:r w:rsidR="00730018">
          <w:rPr>
            <w:noProof/>
            <w:webHidden/>
          </w:rPr>
          <w:instrText xml:space="preserve"> PAGEREF _Toc514078849 \h </w:instrText>
        </w:r>
        <w:r w:rsidR="00730018">
          <w:rPr>
            <w:noProof/>
            <w:webHidden/>
          </w:rPr>
        </w:r>
        <w:r w:rsidR="00730018">
          <w:rPr>
            <w:noProof/>
            <w:webHidden/>
          </w:rPr>
          <w:fldChar w:fldCharType="separate"/>
        </w:r>
        <w:r>
          <w:rPr>
            <w:noProof/>
            <w:webHidden/>
          </w:rPr>
          <w:t>33</w:t>
        </w:r>
        <w:r w:rsidR="00730018">
          <w:rPr>
            <w:noProof/>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50" w:history="1">
        <w:r w:rsidR="00730018" w:rsidRPr="00FF78B4">
          <w:rPr>
            <w:rStyle w:val="Lienhypertexte"/>
            <w:noProof/>
          </w:rPr>
          <w:t>8.1.2.</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Evaluation environnementale</w:t>
        </w:r>
        <w:r w:rsidR="00730018">
          <w:rPr>
            <w:noProof/>
            <w:webHidden/>
          </w:rPr>
          <w:tab/>
        </w:r>
        <w:r w:rsidR="00730018">
          <w:rPr>
            <w:noProof/>
            <w:webHidden/>
          </w:rPr>
          <w:fldChar w:fldCharType="begin"/>
        </w:r>
        <w:r w:rsidR="00730018">
          <w:rPr>
            <w:noProof/>
            <w:webHidden/>
          </w:rPr>
          <w:instrText xml:space="preserve"> PAGEREF _Toc514078850 \h </w:instrText>
        </w:r>
        <w:r w:rsidR="00730018">
          <w:rPr>
            <w:noProof/>
            <w:webHidden/>
          </w:rPr>
        </w:r>
        <w:r w:rsidR="00730018">
          <w:rPr>
            <w:noProof/>
            <w:webHidden/>
          </w:rPr>
          <w:fldChar w:fldCharType="separate"/>
        </w:r>
        <w:r>
          <w:rPr>
            <w:noProof/>
            <w:webHidden/>
          </w:rPr>
          <w:t>34</w:t>
        </w:r>
        <w:r w:rsidR="00730018">
          <w:rPr>
            <w:noProof/>
            <w:webHidden/>
          </w:rPr>
          <w:fldChar w:fldCharType="end"/>
        </w:r>
      </w:hyperlink>
    </w:p>
    <w:p w:rsidR="00730018" w:rsidRDefault="002D62B4">
      <w:pPr>
        <w:pStyle w:val="TM4"/>
        <w:rPr>
          <w:rFonts w:asciiTheme="minorHAnsi" w:eastAsiaTheme="minorEastAsia" w:hAnsiTheme="minorHAnsi" w:cstheme="minorBidi"/>
          <w:b w:val="0"/>
          <w:smallCaps w:val="0"/>
          <w:noProof/>
          <w:color w:val="auto"/>
          <w:sz w:val="22"/>
          <w:szCs w:val="22"/>
        </w:rPr>
      </w:pPr>
      <w:hyperlink w:anchor="_Toc514078851" w:history="1">
        <w:r w:rsidR="00730018" w:rsidRPr="00FF78B4">
          <w:rPr>
            <w:rStyle w:val="Lienhypertexte"/>
            <w:noProof/>
          </w:rPr>
          <w:t>8.1.3.</w:t>
        </w:r>
        <w:r w:rsidR="00730018">
          <w:rPr>
            <w:rFonts w:asciiTheme="minorHAnsi" w:eastAsiaTheme="minorEastAsia" w:hAnsiTheme="minorHAnsi" w:cstheme="minorBidi"/>
            <w:b w:val="0"/>
            <w:smallCaps w:val="0"/>
            <w:noProof/>
            <w:color w:val="auto"/>
            <w:sz w:val="22"/>
            <w:szCs w:val="22"/>
          </w:rPr>
          <w:tab/>
        </w:r>
        <w:r w:rsidR="00730018" w:rsidRPr="00FF78B4">
          <w:rPr>
            <w:rStyle w:val="Lienhypertexte"/>
            <w:noProof/>
          </w:rPr>
          <w:t>Enquête publique du plan de zonage d’assainissement</w:t>
        </w:r>
        <w:r w:rsidR="00730018">
          <w:rPr>
            <w:noProof/>
            <w:webHidden/>
          </w:rPr>
          <w:tab/>
        </w:r>
        <w:r w:rsidR="00730018">
          <w:rPr>
            <w:noProof/>
            <w:webHidden/>
          </w:rPr>
          <w:fldChar w:fldCharType="begin"/>
        </w:r>
        <w:r w:rsidR="00730018">
          <w:rPr>
            <w:noProof/>
            <w:webHidden/>
          </w:rPr>
          <w:instrText xml:space="preserve"> PAGEREF _Toc514078851 \h </w:instrText>
        </w:r>
        <w:r w:rsidR="00730018">
          <w:rPr>
            <w:noProof/>
            <w:webHidden/>
          </w:rPr>
        </w:r>
        <w:r w:rsidR="00730018">
          <w:rPr>
            <w:noProof/>
            <w:webHidden/>
          </w:rPr>
          <w:fldChar w:fldCharType="separate"/>
        </w:r>
        <w:r>
          <w:rPr>
            <w:noProof/>
            <w:webHidden/>
          </w:rPr>
          <w:t>34</w:t>
        </w:r>
        <w:r w:rsidR="00730018">
          <w:rPr>
            <w:noProof/>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52" w:history="1">
        <w:r w:rsidR="00730018" w:rsidRPr="00FF78B4">
          <w:rPr>
            <w:rStyle w:val="Lienhypertexte"/>
            <w:b/>
          </w:rPr>
          <w:t>8.2.</w:t>
        </w:r>
        <w:r w:rsidR="00730018">
          <w:rPr>
            <w:rFonts w:asciiTheme="minorHAnsi" w:eastAsiaTheme="minorEastAsia" w:hAnsiTheme="minorHAnsi" w:cstheme="minorBidi"/>
            <w:caps w:val="0"/>
            <w:color w:val="auto"/>
            <w:sz w:val="22"/>
          </w:rPr>
          <w:tab/>
        </w:r>
        <w:r w:rsidR="00730018" w:rsidRPr="00FF78B4">
          <w:rPr>
            <w:rStyle w:val="Lienhypertexte"/>
          </w:rPr>
          <w:t>Description de la procédure administrative relative au zonage d’assainissement Eaux Usées</w:t>
        </w:r>
        <w:r w:rsidR="00730018">
          <w:rPr>
            <w:webHidden/>
          </w:rPr>
          <w:tab/>
        </w:r>
        <w:r w:rsidR="00730018">
          <w:rPr>
            <w:webHidden/>
          </w:rPr>
          <w:fldChar w:fldCharType="begin"/>
        </w:r>
        <w:r w:rsidR="00730018">
          <w:rPr>
            <w:webHidden/>
          </w:rPr>
          <w:instrText xml:space="preserve"> PAGEREF _Toc514078852 \h </w:instrText>
        </w:r>
        <w:r w:rsidR="00730018">
          <w:rPr>
            <w:webHidden/>
          </w:rPr>
        </w:r>
        <w:r w:rsidR="00730018">
          <w:rPr>
            <w:webHidden/>
          </w:rPr>
          <w:fldChar w:fldCharType="separate"/>
        </w:r>
        <w:r>
          <w:rPr>
            <w:webHidden/>
          </w:rPr>
          <w:t>35</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53" w:history="1">
        <w:r w:rsidR="00730018" w:rsidRPr="00FF78B4">
          <w:rPr>
            <w:rStyle w:val="Lienhypertexte"/>
            <w:b/>
          </w:rPr>
          <w:t>8.3.</w:t>
        </w:r>
        <w:r w:rsidR="00730018">
          <w:rPr>
            <w:rFonts w:asciiTheme="minorHAnsi" w:eastAsiaTheme="minorEastAsia" w:hAnsiTheme="minorHAnsi" w:cstheme="minorBidi"/>
            <w:caps w:val="0"/>
            <w:color w:val="auto"/>
            <w:sz w:val="22"/>
          </w:rPr>
          <w:tab/>
        </w:r>
        <w:r w:rsidR="00730018" w:rsidRPr="00FF78B4">
          <w:rPr>
            <w:rStyle w:val="Lienhypertexte"/>
          </w:rPr>
          <w:t>Décision pouvant être adoptée au terme de l’enquête</w:t>
        </w:r>
        <w:r w:rsidR="00730018">
          <w:rPr>
            <w:webHidden/>
          </w:rPr>
          <w:tab/>
        </w:r>
        <w:r w:rsidR="00730018">
          <w:rPr>
            <w:webHidden/>
          </w:rPr>
          <w:fldChar w:fldCharType="begin"/>
        </w:r>
        <w:r w:rsidR="00730018">
          <w:rPr>
            <w:webHidden/>
          </w:rPr>
          <w:instrText xml:space="preserve"> PAGEREF _Toc514078853 \h </w:instrText>
        </w:r>
        <w:r w:rsidR="00730018">
          <w:rPr>
            <w:webHidden/>
          </w:rPr>
        </w:r>
        <w:r w:rsidR="00730018">
          <w:rPr>
            <w:webHidden/>
          </w:rPr>
          <w:fldChar w:fldCharType="separate"/>
        </w:r>
        <w:r>
          <w:rPr>
            <w:webHidden/>
          </w:rPr>
          <w:t>35</w:t>
        </w:r>
        <w:r w:rsidR="00730018">
          <w:rPr>
            <w:webHidden/>
          </w:rPr>
          <w:fldChar w:fldCharType="end"/>
        </w:r>
      </w:hyperlink>
    </w:p>
    <w:p w:rsidR="00730018" w:rsidRDefault="002D62B4">
      <w:pPr>
        <w:pStyle w:val="TM3"/>
        <w:rPr>
          <w:rFonts w:asciiTheme="minorHAnsi" w:eastAsiaTheme="minorEastAsia" w:hAnsiTheme="minorHAnsi" w:cstheme="minorBidi"/>
          <w:caps w:val="0"/>
          <w:color w:val="auto"/>
          <w:sz w:val="22"/>
        </w:rPr>
      </w:pPr>
      <w:hyperlink w:anchor="_Toc514078854" w:history="1">
        <w:r w:rsidR="00730018" w:rsidRPr="00FF78B4">
          <w:rPr>
            <w:rStyle w:val="Lienhypertexte"/>
            <w:b/>
          </w:rPr>
          <w:t>8.4.</w:t>
        </w:r>
        <w:r w:rsidR="00730018">
          <w:rPr>
            <w:rFonts w:asciiTheme="minorHAnsi" w:eastAsiaTheme="minorEastAsia" w:hAnsiTheme="minorHAnsi" w:cstheme="minorBidi"/>
            <w:caps w:val="0"/>
            <w:color w:val="auto"/>
            <w:sz w:val="22"/>
          </w:rPr>
          <w:tab/>
        </w:r>
        <w:r w:rsidR="00730018" w:rsidRPr="00FF78B4">
          <w:rPr>
            <w:rStyle w:val="Lienhypertexte"/>
          </w:rPr>
          <w:t>Autorité compétente pour conduire et décider</w:t>
        </w:r>
        <w:r w:rsidR="00730018">
          <w:rPr>
            <w:webHidden/>
          </w:rPr>
          <w:tab/>
        </w:r>
        <w:r w:rsidR="00730018">
          <w:rPr>
            <w:webHidden/>
          </w:rPr>
          <w:fldChar w:fldCharType="begin"/>
        </w:r>
        <w:r w:rsidR="00730018">
          <w:rPr>
            <w:webHidden/>
          </w:rPr>
          <w:instrText xml:space="preserve"> PAGEREF _Toc514078854 \h </w:instrText>
        </w:r>
        <w:r w:rsidR="00730018">
          <w:rPr>
            <w:webHidden/>
          </w:rPr>
        </w:r>
        <w:r w:rsidR="00730018">
          <w:rPr>
            <w:webHidden/>
          </w:rPr>
          <w:fldChar w:fldCharType="separate"/>
        </w:r>
        <w:r>
          <w:rPr>
            <w:webHidden/>
          </w:rPr>
          <w:t>35</w:t>
        </w:r>
        <w:r w:rsidR="00730018">
          <w:rPr>
            <w:webHidden/>
          </w:rPr>
          <w:fldChar w:fldCharType="end"/>
        </w:r>
      </w:hyperlink>
    </w:p>
    <w:p w:rsidR="00730018" w:rsidRDefault="002D62B4">
      <w:pPr>
        <w:pStyle w:val="TM1"/>
        <w:rPr>
          <w:rFonts w:asciiTheme="minorHAnsi" w:eastAsiaTheme="minorEastAsia" w:hAnsiTheme="minorHAnsi" w:cstheme="minorBidi"/>
          <w:noProof/>
          <w:color w:val="auto"/>
          <w:sz w:val="22"/>
          <w:szCs w:val="22"/>
        </w:rPr>
      </w:pPr>
      <w:hyperlink w:anchor="_Toc514078855" w:history="1">
        <w:r w:rsidR="00730018" w:rsidRPr="00FF78B4">
          <w:rPr>
            <w:rStyle w:val="Lienhypertexte"/>
            <w:caps/>
            <w:noProof/>
          </w:rPr>
          <w:t>Annexe 1</w:t>
        </w:r>
        <w:r w:rsidR="00730018">
          <w:rPr>
            <w:rFonts w:asciiTheme="minorHAnsi" w:eastAsiaTheme="minorEastAsia" w:hAnsiTheme="minorHAnsi" w:cstheme="minorBidi"/>
            <w:noProof/>
            <w:color w:val="auto"/>
            <w:sz w:val="22"/>
            <w:szCs w:val="22"/>
          </w:rPr>
          <w:tab/>
        </w:r>
        <w:r w:rsidR="00730018" w:rsidRPr="00FF78B4">
          <w:rPr>
            <w:rStyle w:val="Lienhypertexte"/>
            <w:noProof/>
          </w:rPr>
          <w:t>PLAN DE ZONAGE D’ASSAINISSEMENT EU REVISION N° 1 N° 4-51-3309 1 (Echelle 1/5 000)</w:t>
        </w:r>
        <w:r w:rsidR="00730018">
          <w:rPr>
            <w:noProof/>
            <w:webHidden/>
          </w:rPr>
          <w:tab/>
        </w:r>
        <w:r w:rsidR="00730018">
          <w:rPr>
            <w:noProof/>
            <w:webHidden/>
          </w:rPr>
          <w:fldChar w:fldCharType="begin"/>
        </w:r>
        <w:r w:rsidR="00730018">
          <w:rPr>
            <w:noProof/>
            <w:webHidden/>
          </w:rPr>
          <w:instrText xml:space="preserve"> PAGEREF _Toc514078855 \h </w:instrText>
        </w:r>
        <w:r w:rsidR="00730018">
          <w:rPr>
            <w:noProof/>
            <w:webHidden/>
          </w:rPr>
        </w:r>
        <w:r w:rsidR="00730018">
          <w:rPr>
            <w:noProof/>
            <w:webHidden/>
          </w:rPr>
          <w:fldChar w:fldCharType="separate"/>
        </w:r>
        <w:r>
          <w:rPr>
            <w:noProof/>
            <w:webHidden/>
          </w:rPr>
          <w:t>36</w:t>
        </w:r>
        <w:r w:rsidR="00730018">
          <w:rPr>
            <w:noProof/>
            <w:webHidden/>
          </w:rPr>
          <w:fldChar w:fldCharType="end"/>
        </w:r>
      </w:hyperlink>
    </w:p>
    <w:p w:rsidR="00730018" w:rsidRDefault="002D62B4">
      <w:pPr>
        <w:pStyle w:val="TM1"/>
        <w:rPr>
          <w:rFonts w:asciiTheme="minorHAnsi" w:eastAsiaTheme="minorEastAsia" w:hAnsiTheme="minorHAnsi" w:cstheme="minorBidi"/>
          <w:noProof/>
          <w:color w:val="auto"/>
          <w:sz w:val="22"/>
          <w:szCs w:val="22"/>
        </w:rPr>
      </w:pPr>
      <w:hyperlink w:anchor="_Toc514078856" w:history="1">
        <w:r w:rsidR="00730018" w:rsidRPr="00FF78B4">
          <w:rPr>
            <w:rStyle w:val="Lienhypertexte"/>
            <w:caps/>
            <w:noProof/>
          </w:rPr>
          <w:t>Annexe 2</w:t>
        </w:r>
        <w:r w:rsidR="00730018">
          <w:rPr>
            <w:rFonts w:asciiTheme="minorHAnsi" w:eastAsiaTheme="minorEastAsia" w:hAnsiTheme="minorHAnsi" w:cstheme="minorBidi"/>
            <w:noProof/>
            <w:color w:val="auto"/>
            <w:sz w:val="22"/>
            <w:szCs w:val="22"/>
          </w:rPr>
          <w:tab/>
        </w:r>
        <w:r w:rsidR="00730018" w:rsidRPr="00FF78B4">
          <w:rPr>
            <w:rStyle w:val="Lienhypertexte"/>
            <w:noProof/>
          </w:rPr>
          <w:t>FICHE VILLAGE : SECTEUR ROUTE DES LANDES</w:t>
        </w:r>
        <w:r w:rsidR="00730018">
          <w:rPr>
            <w:noProof/>
            <w:webHidden/>
          </w:rPr>
          <w:tab/>
        </w:r>
        <w:r w:rsidR="00730018">
          <w:rPr>
            <w:noProof/>
            <w:webHidden/>
          </w:rPr>
          <w:fldChar w:fldCharType="begin"/>
        </w:r>
        <w:r w:rsidR="00730018">
          <w:rPr>
            <w:noProof/>
            <w:webHidden/>
          </w:rPr>
          <w:instrText xml:space="preserve"> PAGEREF _Toc514078856 \h </w:instrText>
        </w:r>
        <w:r w:rsidR="00730018">
          <w:rPr>
            <w:noProof/>
            <w:webHidden/>
          </w:rPr>
        </w:r>
        <w:r w:rsidR="00730018">
          <w:rPr>
            <w:noProof/>
            <w:webHidden/>
          </w:rPr>
          <w:fldChar w:fldCharType="separate"/>
        </w:r>
        <w:r>
          <w:rPr>
            <w:noProof/>
            <w:webHidden/>
          </w:rPr>
          <w:t>37</w:t>
        </w:r>
        <w:r w:rsidR="00730018">
          <w:rPr>
            <w:noProof/>
            <w:webHidden/>
          </w:rPr>
          <w:fldChar w:fldCharType="end"/>
        </w:r>
      </w:hyperlink>
    </w:p>
    <w:p w:rsidR="004531A9" w:rsidRDefault="00E76705" w:rsidP="00050411">
      <w:pPr>
        <w:pStyle w:val="TSOM"/>
        <w:widowControl w:val="0"/>
      </w:pPr>
      <w:r>
        <w:rPr>
          <w:color w:val="00375A"/>
          <w:sz w:val="22"/>
          <w:szCs w:val="26"/>
        </w:rPr>
        <w:fldChar w:fldCharType="end"/>
      </w:r>
      <w:r w:rsidR="004531A9">
        <w:t>TABLEAUX</w:t>
      </w:r>
    </w:p>
    <w:p w:rsidR="004531A9" w:rsidRDefault="004531A9" w:rsidP="00050411">
      <w:pPr>
        <w:widowControl w:val="0"/>
      </w:pPr>
    </w:p>
    <w:p w:rsidR="00730018" w:rsidRDefault="004531A9">
      <w:pPr>
        <w:pStyle w:val="TM6"/>
        <w:rPr>
          <w:rFonts w:asciiTheme="minorHAnsi" w:eastAsiaTheme="minorEastAsia" w:hAnsiTheme="minorHAnsi" w:cstheme="minorBidi"/>
          <w:sz w:val="22"/>
          <w:szCs w:val="22"/>
        </w:rPr>
      </w:pPr>
      <w:r>
        <w:fldChar w:fldCharType="begin"/>
      </w:r>
      <w:r>
        <w:instrText xml:space="preserve"> TOC \h \z \t "TTAB;6" </w:instrText>
      </w:r>
      <w:r>
        <w:fldChar w:fldCharType="separate"/>
      </w:r>
      <w:hyperlink w:anchor="_Toc514078857" w:history="1">
        <w:r w:rsidR="00730018" w:rsidRPr="00EE09AE">
          <w:rPr>
            <w:rStyle w:val="Lienhypertexte"/>
            <w:rFonts w:eastAsia="Arial"/>
          </w:rPr>
          <w:t>Tabl. 1 -</w:t>
        </w:r>
        <w:r w:rsidR="00730018">
          <w:rPr>
            <w:rFonts w:asciiTheme="minorHAnsi" w:eastAsiaTheme="minorEastAsia" w:hAnsiTheme="minorHAnsi" w:cstheme="minorBidi"/>
            <w:sz w:val="22"/>
            <w:szCs w:val="22"/>
          </w:rPr>
          <w:tab/>
        </w:r>
        <w:r w:rsidR="00730018" w:rsidRPr="00EE09AE">
          <w:rPr>
            <w:rStyle w:val="Lienhypertexte"/>
            <w:rFonts w:eastAsia="Arial"/>
          </w:rPr>
          <w:t>Evolution de la population sédentaire</w:t>
        </w:r>
        <w:r w:rsidR="00730018">
          <w:rPr>
            <w:webHidden/>
          </w:rPr>
          <w:tab/>
        </w:r>
        <w:r w:rsidR="00730018">
          <w:rPr>
            <w:webHidden/>
          </w:rPr>
          <w:fldChar w:fldCharType="begin"/>
        </w:r>
        <w:r w:rsidR="00730018">
          <w:rPr>
            <w:webHidden/>
          </w:rPr>
          <w:instrText xml:space="preserve"> PAGEREF _Toc514078857 \h </w:instrText>
        </w:r>
        <w:r w:rsidR="00730018">
          <w:rPr>
            <w:webHidden/>
          </w:rPr>
        </w:r>
        <w:r w:rsidR="00730018">
          <w:rPr>
            <w:webHidden/>
          </w:rPr>
          <w:fldChar w:fldCharType="separate"/>
        </w:r>
        <w:r w:rsidR="002D62B4">
          <w:rPr>
            <w:webHidden/>
          </w:rPr>
          <w:t>6</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58" w:history="1">
        <w:r w:rsidR="00730018" w:rsidRPr="00EE09AE">
          <w:rPr>
            <w:rStyle w:val="Lienhypertexte"/>
            <w:rFonts w:eastAsia="Arial"/>
          </w:rPr>
          <w:t>Tabl. 2 -</w:t>
        </w:r>
        <w:r w:rsidR="00730018">
          <w:rPr>
            <w:rFonts w:asciiTheme="minorHAnsi" w:eastAsiaTheme="minorEastAsia" w:hAnsiTheme="minorHAnsi" w:cstheme="minorBidi"/>
            <w:sz w:val="22"/>
            <w:szCs w:val="22"/>
          </w:rPr>
          <w:tab/>
        </w:r>
        <w:r w:rsidR="00730018" w:rsidRPr="00EE09AE">
          <w:rPr>
            <w:rStyle w:val="Lienhypertexte"/>
            <w:rFonts w:eastAsia="Arial"/>
          </w:rPr>
          <w:t>Evolution du parc de logements</w:t>
        </w:r>
        <w:r w:rsidR="00730018">
          <w:rPr>
            <w:webHidden/>
          </w:rPr>
          <w:tab/>
        </w:r>
        <w:r w:rsidR="00730018">
          <w:rPr>
            <w:webHidden/>
          </w:rPr>
          <w:fldChar w:fldCharType="begin"/>
        </w:r>
        <w:r w:rsidR="00730018">
          <w:rPr>
            <w:webHidden/>
          </w:rPr>
          <w:instrText xml:space="preserve"> PAGEREF _Toc514078858 \h </w:instrText>
        </w:r>
        <w:r w:rsidR="00730018">
          <w:rPr>
            <w:webHidden/>
          </w:rPr>
        </w:r>
        <w:r w:rsidR="00730018">
          <w:rPr>
            <w:webHidden/>
          </w:rPr>
          <w:fldChar w:fldCharType="separate"/>
        </w:r>
        <w:r>
          <w:rPr>
            <w:webHidden/>
          </w:rPr>
          <w:t>6</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59" w:history="1">
        <w:r w:rsidR="00730018" w:rsidRPr="00EE09AE">
          <w:rPr>
            <w:rStyle w:val="Lienhypertexte"/>
          </w:rPr>
          <w:t>Tabl. 3 -</w:t>
        </w:r>
        <w:r w:rsidR="00730018">
          <w:rPr>
            <w:rFonts w:asciiTheme="minorHAnsi" w:eastAsiaTheme="minorEastAsia" w:hAnsiTheme="minorHAnsi" w:cstheme="minorBidi"/>
            <w:sz w:val="22"/>
            <w:szCs w:val="22"/>
          </w:rPr>
          <w:tab/>
        </w:r>
        <w:r w:rsidR="00730018" w:rsidRPr="00EE09AE">
          <w:rPr>
            <w:rStyle w:val="Lienhypertexte"/>
          </w:rPr>
          <w:t>Caractéristiques hydrologique Huisne à Monfort Le Gesnois (BV 1860 km²)</w:t>
        </w:r>
        <w:r w:rsidR="00730018">
          <w:rPr>
            <w:webHidden/>
          </w:rPr>
          <w:tab/>
        </w:r>
        <w:r w:rsidR="00730018">
          <w:rPr>
            <w:webHidden/>
          </w:rPr>
          <w:fldChar w:fldCharType="begin"/>
        </w:r>
        <w:r w:rsidR="00730018">
          <w:rPr>
            <w:webHidden/>
          </w:rPr>
          <w:instrText xml:space="preserve"> PAGEREF _Toc514078859 \h </w:instrText>
        </w:r>
        <w:r w:rsidR="00730018">
          <w:rPr>
            <w:webHidden/>
          </w:rPr>
        </w:r>
        <w:r w:rsidR="00730018">
          <w:rPr>
            <w:webHidden/>
          </w:rPr>
          <w:fldChar w:fldCharType="separate"/>
        </w:r>
        <w:r>
          <w:rPr>
            <w:webHidden/>
          </w:rPr>
          <w:t>11</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0" w:history="1">
        <w:r w:rsidR="00730018" w:rsidRPr="00EE09AE">
          <w:rPr>
            <w:rStyle w:val="Lienhypertexte"/>
            <w:rFonts w:eastAsia="Arial"/>
          </w:rPr>
          <w:t>Tabl. 4 -</w:t>
        </w:r>
        <w:r w:rsidR="00730018">
          <w:rPr>
            <w:rFonts w:asciiTheme="minorHAnsi" w:eastAsiaTheme="minorEastAsia" w:hAnsiTheme="minorHAnsi" w:cstheme="minorBidi"/>
            <w:sz w:val="22"/>
            <w:szCs w:val="22"/>
          </w:rPr>
          <w:tab/>
        </w:r>
        <w:r w:rsidR="00730018" w:rsidRPr="00EE09AE">
          <w:rPr>
            <w:rStyle w:val="Lienhypertexte"/>
            <w:rFonts w:eastAsia="Arial"/>
          </w:rPr>
          <w:t>Etat des masses d’eau/cours d’eau et évolution des objectifs environnementaux assignés aux masses d’eau dans le cadre de la révision du SDAGE Loire Bretagne 2016-2021</w:t>
        </w:r>
        <w:r w:rsidR="00730018">
          <w:rPr>
            <w:webHidden/>
          </w:rPr>
          <w:tab/>
        </w:r>
        <w:r w:rsidR="00730018">
          <w:rPr>
            <w:webHidden/>
          </w:rPr>
          <w:fldChar w:fldCharType="begin"/>
        </w:r>
        <w:r w:rsidR="00730018">
          <w:rPr>
            <w:webHidden/>
          </w:rPr>
          <w:instrText xml:space="preserve"> PAGEREF _Toc514078860 \h </w:instrText>
        </w:r>
        <w:r w:rsidR="00730018">
          <w:rPr>
            <w:webHidden/>
          </w:rPr>
        </w:r>
        <w:r w:rsidR="00730018">
          <w:rPr>
            <w:webHidden/>
          </w:rPr>
          <w:fldChar w:fldCharType="separate"/>
        </w:r>
        <w:r>
          <w:rPr>
            <w:webHidden/>
          </w:rPr>
          <w:t>16</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1" w:history="1">
        <w:r w:rsidR="00730018" w:rsidRPr="00EE09AE">
          <w:rPr>
            <w:rStyle w:val="Lienhypertexte"/>
            <w:rFonts w:eastAsia="Arial"/>
          </w:rPr>
          <w:t>Tabl. 5 -</w:t>
        </w:r>
        <w:r w:rsidR="00730018">
          <w:rPr>
            <w:rFonts w:asciiTheme="minorHAnsi" w:eastAsiaTheme="minorEastAsia" w:hAnsiTheme="minorHAnsi" w:cstheme="minorBidi"/>
            <w:sz w:val="22"/>
            <w:szCs w:val="22"/>
          </w:rPr>
          <w:tab/>
        </w:r>
        <w:r w:rsidR="00730018" w:rsidRPr="00EE09AE">
          <w:rPr>
            <w:rStyle w:val="Lienhypertexte"/>
            <w:rFonts w:eastAsia="Arial"/>
          </w:rPr>
          <w:t>Etat des masses d’eau souterraines et évolution des objectifs environnementaux assignés aux masses d’eau dans le cadre de la révision du SDAGE Loire Bretagne 2016-2021</w:t>
        </w:r>
        <w:r w:rsidR="00730018">
          <w:rPr>
            <w:webHidden/>
          </w:rPr>
          <w:tab/>
        </w:r>
        <w:r w:rsidR="00730018">
          <w:rPr>
            <w:webHidden/>
          </w:rPr>
          <w:fldChar w:fldCharType="begin"/>
        </w:r>
        <w:r w:rsidR="00730018">
          <w:rPr>
            <w:webHidden/>
          </w:rPr>
          <w:instrText xml:space="preserve"> PAGEREF _Toc514078861 \h </w:instrText>
        </w:r>
        <w:r w:rsidR="00730018">
          <w:rPr>
            <w:webHidden/>
          </w:rPr>
        </w:r>
        <w:r w:rsidR="00730018">
          <w:rPr>
            <w:webHidden/>
          </w:rPr>
          <w:fldChar w:fldCharType="separate"/>
        </w:r>
        <w:r>
          <w:rPr>
            <w:webHidden/>
          </w:rPr>
          <w:t>16</w:t>
        </w:r>
        <w:r w:rsidR="00730018">
          <w:rPr>
            <w:webHidden/>
          </w:rPr>
          <w:fldChar w:fldCharType="end"/>
        </w:r>
      </w:hyperlink>
    </w:p>
    <w:p w:rsidR="004531A9" w:rsidRDefault="004531A9" w:rsidP="00050411">
      <w:pPr>
        <w:pStyle w:val="TSOM"/>
        <w:widowControl w:val="0"/>
      </w:pPr>
      <w:r>
        <w:fldChar w:fldCharType="end"/>
      </w:r>
      <w:r>
        <w:t>FIGURES</w:t>
      </w:r>
    </w:p>
    <w:p w:rsidR="004531A9" w:rsidRDefault="004531A9" w:rsidP="00050411">
      <w:pPr>
        <w:widowControl w:val="0"/>
      </w:pPr>
    </w:p>
    <w:p w:rsidR="00730018" w:rsidRDefault="004531A9">
      <w:pPr>
        <w:pStyle w:val="TM6"/>
        <w:rPr>
          <w:rFonts w:asciiTheme="minorHAnsi" w:eastAsiaTheme="minorEastAsia" w:hAnsiTheme="minorHAnsi" w:cstheme="minorBidi"/>
          <w:sz w:val="22"/>
          <w:szCs w:val="22"/>
        </w:rPr>
      </w:pPr>
      <w:r>
        <w:fldChar w:fldCharType="begin"/>
      </w:r>
      <w:r>
        <w:instrText xml:space="preserve"> TOC \h \z \t "TFIG;6" </w:instrText>
      </w:r>
      <w:r>
        <w:fldChar w:fldCharType="separate"/>
      </w:r>
      <w:hyperlink w:anchor="_Toc514078862" w:history="1">
        <w:r w:rsidR="00730018" w:rsidRPr="00D624BE">
          <w:rPr>
            <w:rStyle w:val="Lienhypertexte"/>
          </w:rPr>
          <w:t>Fig. 1.</w:t>
        </w:r>
        <w:r w:rsidR="00730018">
          <w:rPr>
            <w:rFonts w:asciiTheme="minorHAnsi" w:eastAsiaTheme="minorEastAsia" w:hAnsiTheme="minorHAnsi" w:cstheme="minorBidi"/>
            <w:sz w:val="22"/>
            <w:szCs w:val="22"/>
          </w:rPr>
          <w:tab/>
        </w:r>
        <w:r w:rsidR="00730018" w:rsidRPr="00D624BE">
          <w:rPr>
            <w:rStyle w:val="Lienhypertexte"/>
          </w:rPr>
          <w:t>Localisation de la Commune de CONNERRE</w:t>
        </w:r>
        <w:r w:rsidR="00730018">
          <w:rPr>
            <w:webHidden/>
          </w:rPr>
          <w:tab/>
        </w:r>
        <w:r w:rsidR="00730018">
          <w:rPr>
            <w:webHidden/>
          </w:rPr>
          <w:fldChar w:fldCharType="begin"/>
        </w:r>
        <w:r w:rsidR="00730018">
          <w:rPr>
            <w:webHidden/>
          </w:rPr>
          <w:instrText xml:space="preserve"> PAGEREF _Toc514078862 \h </w:instrText>
        </w:r>
        <w:r w:rsidR="00730018">
          <w:rPr>
            <w:webHidden/>
          </w:rPr>
        </w:r>
        <w:r w:rsidR="00730018">
          <w:rPr>
            <w:webHidden/>
          </w:rPr>
          <w:fldChar w:fldCharType="separate"/>
        </w:r>
        <w:r w:rsidR="002D62B4">
          <w:rPr>
            <w:webHidden/>
          </w:rPr>
          <w:t>5</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3" w:history="1">
        <w:r w:rsidR="00730018" w:rsidRPr="00D624BE">
          <w:rPr>
            <w:rStyle w:val="Lienhypertexte"/>
          </w:rPr>
          <w:t>Fig. 2.</w:t>
        </w:r>
        <w:r w:rsidR="00730018">
          <w:rPr>
            <w:rFonts w:asciiTheme="minorHAnsi" w:eastAsiaTheme="minorEastAsia" w:hAnsiTheme="minorHAnsi" w:cstheme="minorBidi"/>
            <w:sz w:val="22"/>
            <w:szCs w:val="22"/>
          </w:rPr>
          <w:tab/>
        </w:r>
        <w:r w:rsidR="00730018" w:rsidRPr="00D624BE">
          <w:rPr>
            <w:rStyle w:val="Lienhypertexte"/>
          </w:rPr>
          <w:t>Carte géologique</w:t>
        </w:r>
        <w:r w:rsidR="00730018">
          <w:rPr>
            <w:webHidden/>
          </w:rPr>
          <w:tab/>
        </w:r>
        <w:r w:rsidR="00730018">
          <w:rPr>
            <w:webHidden/>
          </w:rPr>
          <w:fldChar w:fldCharType="begin"/>
        </w:r>
        <w:r w:rsidR="00730018">
          <w:rPr>
            <w:webHidden/>
          </w:rPr>
          <w:instrText xml:space="preserve"> PAGEREF _Toc514078863 \h </w:instrText>
        </w:r>
        <w:r w:rsidR="00730018">
          <w:rPr>
            <w:webHidden/>
          </w:rPr>
        </w:r>
        <w:r w:rsidR="00730018">
          <w:rPr>
            <w:webHidden/>
          </w:rPr>
          <w:fldChar w:fldCharType="separate"/>
        </w:r>
        <w:r>
          <w:rPr>
            <w:webHidden/>
          </w:rPr>
          <w:t>8</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4" w:history="1">
        <w:r w:rsidR="00730018" w:rsidRPr="00D624BE">
          <w:rPr>
            <w:rStyle w:val="Lienhypertexte"/>
          </w:rPr>
          <w:t>Fig. 3.</w:t>
        </w:r>
        <w:r w:rsidR="00730018">
          <w:rPr>
            <w:rFonts w:asciiTheme="minorHAnsi" w:eastAsiaTheme="minorEastAsia" w:hAnsiTheme="minorHAnsi" w:cstheme="minorBidi"/>
            <w:sz w:val="22"/>
            <w:szCs w:val="22"/>
          </w:rPr>
          <w:tab/>
        </w:r>
        <w:r w:rsidR="00730018" w:rsidRPr="00D624BE">
          <w:rPr>
            <w:rStyle w:val="Lienhypertexte"/>
            <w:lang w:eastAsia="en-US"/>
          </w:rPr>
          <w:t>Rose des vents</w:t>
        </w:r>
        <w:r w:rsidR="00730018">
          <w:rPr>
            <w:webHidden/>
          </w:rPr>
          <w:tab/>
        </w:r>
        <w:r w:rsidR="00730018">
          <w:rPr>
            <w:webHidden/>
          </w:rPr>
          <w:fldChar w:fldCharType="begin"/>
        </w:r>
        <w:r w:rsidR="00730018">
          <w:rPr>
            <w:webHidden/>
          </w:rPr>
          <w:instrText xml:space="preserve"> PAGEREF _Toc514078864 \h </w:instrText>
        </w:r>
        <w:r w:rsidR="00730018">
          <w:rPr>
            <w:webHidden/>
          </w:rPr>
        </w:r>
        <w:r w:rsidR="00730018">
          <w:rPr>
            <w:webHidden/>
          </w:rPr>
          <w:fldChar w:fldCharType="separate"/>
        </w:r>
        <w:r>
          <w:rPr>
            <w:webHidden/>
          </w:rPr>
          <w:t>10</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5" w:history="1">
        <w:r w:rsidR="00730018" w:rsidRPr="00D624BE">
          <w:rPr>
            <w:rStyle w:val="Lienhypertexte"/>
            <w:rFonts w:eastAsia="Tahoma"/>
            <w:lang w:eastAsia="en-US"/>
          </w:rPr>
          <w:t>Fig. 4.</w:t>
        </w:r>
        <w:r w:rsidR="00730018">
          <w:rPr>
            <w:rFonts w:asciiTheme="minorHAnsi" w:eastAsiaTheme="minorEastAsia" w:hAnsiTheme="minorHAnsi" w:cstheme="minorBidi"/>
            <w:sz w:val="22"/>
            <w:szCs w:val="22"/>
          </w:rPr>
          <w:tab/>
        </w:r>
        <w:r w:rsidR="00730018" w:rsidRPr="00D624BE">
          <w:rPr>
            <w:rStyle w:val="Lienhypertexte"/>
            <w:rFonts w:eastAsia="Tahoma"/>
            <w:lang w:eastAsia="en-US"/>
          </w:rPr>
          <w:t>Réseau hydrographique local</w:t>
        </w:r>
        <w:r w:rsidR="00730018">
          <w:rPr>
            <w:webHidden/>
          </w:rPr>
          <w:tab/>
        </w:r>
        <w:r w:rsidR="00730018">
          <w:rPr>
            <w:webHidden/>
          </w:rPr>
          <w:fldChar w:fldCharType="begin"/>
        </w:r>
        <w:r w:rsidR="00730018">
          <w:rPr>
            <w:webHidden/>
          </w:rPr>
          <w:instrText xml:space="preserve"> PAGEREF _Toc514078865 \h </w:instrText>
        </w:r>
        <w:r w:rsidR="00730018">
          <w:rPr>
            <w:webHidden/>
          </w:rPr>
        </w:r>
        <w:r w:rsidR="00730018">
          <w:rPr>
            <w:webHidden/>
          </w:rPr>
          <w:fldChar w:fldCharType="separate"/>
        </w:r>
        <w:r>
          <w:rPr>
            <w:webHidden/>
          </w:rPr>
          <w:t>12</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6" w:history="1">
        <w:r w:rsidR="00730018" w:rsidRPr="00D624BE">
          <w:rPr>
            <w:rStyle w:val="Lienhypertexte"/>
            <w:rFonts w:eastAsia="Tahoma"/>
            <w:lang w:eastAsia="en-US"/>
          </w:rPr>
          <w:t>Fig. 5.</w:t>
        </w:r>
        <w:r w:rsidR="00730018">
          <w:rPr>
            <w:rFonts w:asciiTheme="minorHAnsi" w:eastAsiaTheme="minorEastAsia" w:hAnsiTheme="minorHAnsi" w:cstheme="minorBidi"/>
            <w:sz w:val="22"/>
            <w:szCs w:val="22"/>
          </w:rPr>
          <w:tab/>
        </w:r>
        <w:r w:rsidR="00730018" w:rsidRPr="00D624BE">
          <w:rPr>
            <w:rStyle w:val="Lienhypertexte"/>
            <w:rFonts w:eastAsia="Tahoma"/>
            <w:lang w:eastAsia="en-US"/>
          </w:rPr>
          <w:t>Carte des ZNIEFF I et II</w:t>
        </w:r>
        <w:r w:rsidR="00730018">
          <w:rPr>
            <w:webHidden/>
          </w:rPr>
          <w:tab/>
        </w:r>
        <w:r w:rsidR="00730018">
          <w:rPr>
            <w:webHidden/>
          </w:rPr>
          <w:fldChar w:fldCharType="begin"/>
        </w:r>
        <w:r w:rsidR="00730018">
          <w:rPr>
            <w:webHidden/>
          </w:rPr>
          <w:instrText xml:space="preserve"> PAGEREF _Toc514078866 \h </w:instrText>
        </w:r>
        <w:r w:rsidR="00730018">
          <w:rPr>
            <w:webHidden/>
          </w:rPr>
        </w:r>
        <w:r w:rsidR="00730018">
          <w:rPr>
            <w:webHidden/>
          </w:rPr>
          <w:fldChar w:fldCharType="separate"/>
        </w:r>
        <w:r>
          <w:rPr>
            <w:webHidden/>
          </w:rPr>
          <w:t>14</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7" w:history="1">
        <w:r w:rsidR="00730018" w:rsidRPr="00D624BE">
          <w:rPr>
            <w:rStyle w:val="Lienhypertexte"/>
            <w:rFonts w:eastAsia="Tahoma"/>
            <w:lang w:eastAsia="en-US"/>
          </w:rPr>
          <w:t>Fig. 6.</w:t>
        </w:r>
        <w:r w:rsidR="00730018">
          <w:rPr>
            <w:rFonts w:asciiTheme="minorHAnsi" w:eastAsiaTheme="minorEastAsia" w:hAnsiTheme="minorHAnsi" w:cstheme="minorBidi"/>
            <w:sz w:val="22"/>
            <w:szCs w:val="22"/>
          </w:rPr>
          <w:tab/>
        </w:r>
        <w:r w:rsidR="00730018" w:rsidRPr="00D624BE">
          <w:rPr>
            <w:rStyle w:val="Lienhypertexte"/>
            <w:rFonts w:eastAsia="Tahoma"/>
            <w:lang w:eastAsia="en-US"/>
          </w:rPr>
          <w:t>Etat écologique 2013 de l’Huisne et de ses affluents (eaux de surface)</w:t>
        </w:r>
        <w:r w:rsidR="00730018">
          <w:rPr>
            <w:webHidden/>
          </w:rPr>
          <w:tab/>
        </w:r>
        <w:r w:rsidR="00730018">
          <w:rPr>
            <w:webHidden/>
          </w:rPr>
          <w:fldChar w:fldCharType="begin"/>
        </w:r>
        <w:r w:rsidR="00730018">
          <w:rPr>
            <w:webHidden/>
          </w:rPr>
          <w:instrText xml:space="preserve"> PAGEREF _Toc514078867 \h </w:instrText>
        </w:r>
        <w:r w:rsidR="00730018">
          <w:rPr>
            <w:webHidden/>
          </w:rPr>
        </w:r>
        <w:r w:rsidR="00730018">
          <w:rPr>
            <w:webHidden/>
          </w:rPr>
          <w:fldChar w:fldCharType="separate"/>
        </w:r>
        <w:r>
          <w:rPr>
            <w:webHidden/>
          </w:rPr>
          <w:t>17</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8" w:history="1">
        <w:r w:rsidR="00730018" w:rsidRPr="00D624BE">
          <w:rPr>
            <w:rStyle w:val="Lienhypertexte"/>
            <w:rFonts w:eastAsia="Tahoma"/>
            <w:lang w:eastAsia="en-US"/>
          </w:rPr>
          <w:t>Fig. 7.</w:t>
        </w:r>
        <w:r w:rsidR="00730018">
          <w:rPr>
            <w:rFonts w:asciiTheme="minorHAnsi" w:eastAsiaTheme="minorEastAsia" w:hAnsiTheme="minorHAnsi" w:cstheme="minorBidi"/>
            <w:sz w:val="22"/>
            <w:szCs w:val="22"/>
          </w:rPr>
          <w:tab/>
        </w:r>
        <w:r w:rsidR="00730018" w:rsidRPr="00D624BE">
          <w:rPr>
            <w:rStyle w:val="Lienhypertexte"/>
            <w:rFonts w:eastAsia="Tahoma"/>
            <w:lang w:eastAsia="en-US"/>
          </w:rPr>
          <w:t>Etat chimique 2013 des eaux souterraines (département : La Sarthe)</w:t>
        </w:r>
        <w:r w:rsidR="00730018">
          <w:rPr>
            <w:webHidden/>
          </w:rPr>
          <w:tab/>
        </w:r>
        <w:r w:rsidR="00730018">
          <w:rPr>
            <w:webHidden/>
          </w:rPr>
          <w:fldChar w:fldCharType="begin"/>
        </w:r>
        <w:r w:rsidR="00730018">
          <w:rPr>
            <w:webHidden/>
          </w:rPr>
          <w:instrText xml:space="preserve"> PAGEREF _Toc514078868 \h </w:instrText>
        </w:r>
        <w:r w:rsidR="00730018">
          <w:rPr>
            <w:webHidden/>
          </w:rPr>
        </w:r>
        <w:r w:rsidR="00730018">
          <w:rPr>
            <w:webHidden/>
          </w:rPr>
          <w:fldChar w:fldCharType="separate"/>
        </w:r>
        <w:r>
          <w:rPr>
            <w:webHidden/>
          </w:rPr>
          <w:t>18</w:t>
        </w:r>
        <w:r w:rsidR="00730018">
          <w:rPr>
            <w:webHidden/>
          </w:rPr>
          <w:fldChar w:fldCharType="end"/>
        </w:r>
      </w:hyperlink>
    </w:p>
    <w:p w:rsidR="00730018" w:rsidRDefault="002D62B4">
      <w:pPr>
        <w:pStyle w:val="TM6"/>
        <w:rPr>
          <w:rFonts w:asciiTheme="minorHAnsi" w:eastAsiaTheme="minorEastAsia" w:hAnsiTheme="minorHAnsi" w:cstheme="minorBidi"/>
          <w:sz w:val="22"/>
          <w:szCs w:val="22"/>
        </w:rPr>
      </w:pPr>
      <w:hyperlink w:anchor="_Toc514078869" w:history="1">
        <w:r w:rsidR="00730018" w:rsidRPr="00D624BE">
          <w:rPr>
            <w:rStyle w:val="Lienhypertexte"/>
            <w:rFonts w:eastAsia="Tahoma"/>
            <w:lang w:eastAsia="en-US"/>
          </w:rPr>
          <w:t>Fig. 8.</w:t>
        </w:r>
        <w:r w:rsidR="00730018">
          <w:rPr>
            <w:rFonts w:asciiTheme="minorHAnsi" w:eastAsiaTheme="minorEastAsia" w:hAnsiTheme="minorHAnsi" w:cstheme="minorBidi"/>
            <w:sz w:val="22"/>
            <w:szCs w:val="22"/>
          </w:rPr>
          <w:tab/>
        </w:r>
        <w:r w:rsidR="00730018" w:rsidRPr="00D624BE">
          <w:rPr>
            <w:rStyle w:val="Lienhypertexte"/>
            <w:rFonts w:eastAsia="Tahoma"/>
            <w:lang w:eastAsia="en-US"/>
          </w:rPr>
          <w:t>Réseaux d’assainissement de la Commune de CONNERRE</w:t>
        </w:r>
        <w:r w:rsidR="00730018">
          <w:rPr>
            <w:webHidden/>
          </w:rPr>
          <w:tab/>
        </w:r>
        <w:r w:rsidR="00730018">
          <w:rPr>
            <w:webHidden/>
          </w:rPr>
          <w:fldChar w:fldCharType="begin"/>
        </w:r>
        <w:r w:rsidR="00730018">
          <w:rPr>
            <w:webHidden/>
          </w:rPr>
          <w:instrText xml:space="preserve"> PAGEREF _Toc514078869 \h </w:instrText>
        </w:r>
        <w:r w:rsidR="00730018">
          <w:rPr>
            <w:webHidden/>
          </w:rPr>
        </w:r>
        <w:r w:rsidR="00730018">
          <w:rPr>
            <w:webHidden/>
          </w:rPr>
          <w:fldChar w:fldCharType="separate"/>
        </w:r>
        <w:r>
          <w:rPr>
            <w:webHidden/>
          </w:rPr>
          <w:t>26</w:t>
        </w:r>
        <w:r w:rsidR="00730018">
          <w:rPr>
            <w:webHidden/>
          </w:rPr>
          <w:fldChar w:fldCharType="end"/>
        </w:r>
      </w:hyperlink>
    </w:p>
    <w:p w:rsidR="00B3440E" w:rsidRDefault="004531A9" w:rsidP="00D01F04">
      <w:pPr>
        <w:pStyle w:val="Corpsdetexte"/>
        <w:keepNext w:val="0"/>
        <w:keepLines w:val="0"/>
        <w:spacing w:before="0"/>
      </w:pPr>
      <w:r>
        <w:rPr>
          <w:caps/>
        </w:rPr>
        <w:fldChar w:fldCharType="end"/>
      </w:r>
      <w:r w:rsidR="00B3440E">
        <w:rPr>
          <w:noProof/>
        </w:rPr>
        <w:drawing>
          <wp:anchor distT="0" distB="0" distL="114300" distR="114300" simplePos="0" relativeHeight="251725824" behindDoc="0" locked="0" layoutInCell="1" allowOverlap="1" wp14:anchorId="3304E927" wp14:editId="5E7138F6">
            <wp:simplePos x="0" y="0"/>
            <wp:positionH relativeFrom="column">
              <wp:posOffset>2941955</wp:posOffset>
            </wp:positionH>
            <wp:positionV relativeFrom="paragraph">
              <wp:posOffset>5816600</wp:posOffset>
            </wp:positionV>
            <wp:extent cx="1402080" cy="1396365"/>
            <wp:effectExtent l="0" t="0" r="762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2080" cy="1396365"/>
                    </a:xfrm>
                    <a:prstGeom prst="rect">
                      <a:avLst/>
                    </a:prstGeom>
                    <a:noFill/>
                  </pic:spPr>
                </pic:pic>
              </a:graphicData>
            </a:graphic>
            <wp14:sizeRelH relativeFrom="page">
              <wp14:pctWidth>0</wp14:pctWidth>
            </wp14:sizeRelH>
            <wp14:sizeRelV relativeFrom="page">
              <wp14:pctHeight>0</wp14:pctHeight>
            </wp14:sizeRelV>
          </wp:anchor>
        </w:drawing>
      </w:r>
    </w:p>
    <w:p w:rsidR="00B3440E" w:rsidRDefault="00B3440E" w:rsidP="00050411">
      <w:pPr>
        <w:pStyle w:val="Corpsdetexte"/>
        <w:keepNext w:val="0"/>
        <w:keepLines w:val="0"/>
      </w:pPr>
    </w:p>
    <w:p w:rsidR="00B3440E" w:rsidRPr="00A76785" w:rsidRDefault="00B3440E" w:rsidP="00050411">
      <w:pPr>
        <w:pStyle w:val="Corpsdetexte"/>
        <w:keepNext w:val="0"/>
        <w:keepLines w:val="0"/>
        <w:sectPr w:rsidR="00B3440E" w:rsidRPr="00A76785" w:rsidSect="00050411">
          <w:headerReference w:type="default" r:id="rId13"/>
          <w:footerReference w:type="default" r:id="rId14"/>
          <w:pgSz w:w="11907" w:h="16840" w:code="9"/>
          <w:pgMar w:top="2268" w:right="1134" w:bottom="1418" w:left="1134" w:header="454" w:footer="454" w:gutter="0"/>
          <w:pgNumType w:fmt="lowerLetter" w:start="1"/>
          <w:cols w:space="720"/>
          <w:docGrid w:linePitch="272"/>
        </w:sectPr>
      </w:pPr>
    </w:p>
    <w:p w:rsidR="00404EA1" w:rsidRDefault="00404EA1" w:rsidP="00D85B5B">
      <w:pPr>
        <w:pStyle w:val="Titre1"/>
        <w:keepNext w:val="0"/>
        <w:widowControl w:val="0"/>
        <w:tabs>
          <w:tab w:val="clear" w:pos="1134"/>
        </w:tabs>
        <w:spacing w:before="0"/>
        <w:ind w:left="0" w:hanging="851"/>
      </w:pPr>
      <w:bookmarkStart w:id="1" w:name="_Toc514078811"/>
      <w:bookmarkStart w:id="2" w:name="_Toc297555746"/>
      <w:bookmarkStart w:id="3" w:name="_Toc354672263"/>
      <w:bookmarkStart w:id="4" w:name="_Toc367373615"/>
      <w:bookmarkStart w:id="5" w:name="_Toc320811162"/>
      <w:r>
        <w:lastRenderedPageBreak/>
        <w:t>Introduction</w:t>
      </w:r>
      <w:bookmarkEnd w:id="1"/>
    </w:p>
    <w:p w:rsidR="00433B9D" w:rsidRDefault="00404EA1" w:rsidP="00D85B5B">
      <w:pPr>
        <w:pStyle w:val="Corpsdetexte"/>
        <w:keepNext w:val="0"/>
        <w:keepLines w:val="0"/>
        <w:rPr>
          <w:rFonts w:eastAsia="Verdana"/>
        </w:rPr>
      </w:pPr>
      <w:r>
        <w:rPr>
          <w:rFonts w:eastAsia="Verdana"/>
        </w:rPr>
        <w:t>En application de l’article L2224-10 du Code Général des Collectivités Territoriales, les communes ou leurs établissements publics de coopération doivent définir</w:t>
      </w:r>
      <w:r w:rsidR="00433B9D">
        <w:rPr>
          <w:rFonts w:eastAsia="Verdana"/>
        </w:rPr>
        <w:t xml:space="preserve"> après enquête publique réalisée conformément au chapitre III du titre II du livre 1</w:t>
      </w:r>
      <w:r w:rsidR="00433B9D">
        <w:rPr>
          <w:rFonts w:eastAsia="Verdana"/>
          <w:vertAlign w:val="superscript"/>
        </w:rPr>
        <w:t xml:space="preserve">er </w:t>
      </w:r>
      <w:r w:rsidR="00433B9D">
        <w:rPr>
          <w:rFonts w:eastAsia="Verdana"/>
        </w:rPr>
        <w:t>du code de l’environnement leur plan de zonage d’assainissement.</w:t>
      </w:r>
    </w:p>
    <w:p w:rsidR="00404EA1" w:rsidRDefault="00433B9D" w:rsidP="00D85B5B">
      <w:pPr>
        <w:pStyle w:val="Corpsdetexte"/>
        <w:keepNext w:val="0"/>
        <w:keepLines w:val="0"/>
        <w:rPr>
          <w:rFonts w:eastAsia="Verdana"/>
        </w:rPr>
      </w:pPr>
      <w:r>
        <w:rPr>
          <w:rFonts w:eastAsia="Verdana"/>
        </w:rPr>
        <w:t>Après étude préalable, ce plan de</w:t>
      </w:r>
      <w:r w:rsidR="00404EA1">
        <w:rPr>
          <w:rFonts w:eastAsia="Verdana"/>
        </w:rPr>
        <w:t xml:space="preserve"> zonage d’assainissement </w:t>
      </w:r>
      <w:r>
        <w:rPr>
          <w:rFonts w:eastAsia="Verdana"/>
        </w:rPr>
        <w:t xml:space="preserve">EU </w:t>
      </w:r>
      <w:r w:rsidR="00404EA1">
        <w:rPr>
          <w:rFonts w:eastAsia="Verdana"/>
        </w:rPr>
        <w:t>qui doit délimiter :</w:t>
      </w:r>
    </w:p>
    <w:p w:rsidR="00404EA1" w:rsidRPr="00E67409" w:rsidRDefault="007609F7" w:rsidP="00D85B5B">
      <w:pPr>
        <w:pStyle w:val="Titre8"/>
        <w:widowControl w:val="0"/>
        <w:spacing w:before="60"/>
        <w:ind w:left="425" w:hanging="425"/>
        <w:jc w:val="both"/>
        <w:rPr>
          <w:rFonts w:eastAsia="Verdana"/>
        </w:rPr>
      </w:pPr>
      <w:r>
        <w:rPr>
          <w:rFonts w:eastAsia="Verdana"/>
        </w:rPr>
        <w:t>Les</w:t>
      </w:r>
      <w:r w:rsidR="00404EA1">
        <w:rPr>
          <w:rFonts w:eastAsia="Verdana"/>
        </w:rPr>
        <w:t xml:space="preserve"> zones d'assainissement collectif, où la collectivité est tenue d'assurer la collecte des eaux usées domestiques et le stockage, l'épuration et le rejet ou la réutilisation de l'ensemble des eaux collectées,</w:t>
      </w:r>
    </w:p>
    <w:p w:rsidR="00404EA1" w:rsidRPr="00E67409" w:rsidRDefault="007609F7" w:rsidP="00D85B5B">
      <w:pPr>
        <w:pStyle w:val="Titre8"/>
        <w:widowControl w:val="0"/>
        <w:spacing w:before="60"/>
        <w:ind w:left="425" w:hanging="425"/>
        <w:jc w:val="both"/>
        <w:rPr>
          <w:rFonts w:eastAsia="Verdana"/>
        </w:rPr>
      </w:pPr>
      <w:r>
        <w:rPr>
          <w:rFonts w:eastAsia="Verdana"/>
        </w:rPr>
        <w:t>Les</w:t>
      </w:r>
      <w:r w:rsidR="00404EA1">
        <w:rPr>
          <w:rFonts w:eastAsia="Verdana"/>
        </w:rPr>
        <w:t xml:space="preserve"> zones relevant de l'assainissement non collectif, où la collectivité est tenue d'assurer le contrôle de ces installations et, si elles le décident, le traitement des matières de vidange et, à la demande des propriétaires, l'entretien et les travaux de réalisation et de réhabilitation des installations d'assainissement</w:t>
      </w:r>
      <w:r>
        <w:rPr>
          <w:rFonts w:eastAsia="Verdana"/>
        </w:rPr>
        <w:t xml:space="preserve"> non collectif.</w:t>
      </w:r>
    </w:p>
    <w:p w:rsidR="00404EA1" w:rsidRDefault="00404EA1" w:rsidP="00D85B5B">
      <w:pPr>
        <w:pStyle w:val="Corpsdetexte"/>
        <w:keepNext w:val="0"/>
        <w:keepLines w:val="0"/>
        <w:spacing w:before="120"/>
        <w:rPr>
          <w:rFonts w:eastAsia="Verdana"/>
        </w:rPr>
      </w:pPr>
      <w:r>
        <w:rPr>
          <w:rFonts w:eastAsia="Verdana"/>
        </w:rPr>
        <w:t>Le zonage est soumis à enquête publique avant d’être approuvé par la collectivité. Les prescriptions résultant du zonage doivent être intégrées dans le</w:t>
      </w:r>
      <w:r w:rsidR="00F13822">
        <w:rPr>
          <w:rFonts w:eastAsia="Verdana"/>
        </w:rPr>
        <w:t>s documents d’u</w:t>
      </w:r>
      <w:r>
        <w:rPr>
          <w:rFonts w:eastAsia="Verdana"/>
        </w:rPr>
        <w:t>rbanisme.</w:t>
      </w:r>
    </w:p>
    <w:p w:rsidR="001E3B44" w:rsidRDefault="001E3B44" w:rsidP="00D85B5B">
      <w:pPr>
        <w:pStyle w:val="Corpsdetexte"/>
        <w:keepNext w:val="0"/>
        <w:keepLines w:val="0"/>
        <w:spacing w:before="120"/>
      </w:pPr>
      <w:r>
        <w:t xml:space="preserve">Les études préalables au zonage d'assainissement ont été réalisées en </w:t>
      </w:r>
      <w:r w:rsidR="00CE3289">
        <w:t>2001</w:t>
      </w:r>
      <w:r>
        <w:t xml:space="preserve"> par</w:t>
      </w:r>
      <w:r w:rsidR="00735F5A">
        <w:t xml:space="preserve"> </w:t>
      </w:r>
      <w:r w:rsidR="00CE3289">
        <w:t>LTR</w:t>
      </w:r>
      <w:r w:rsidR="0097611E">
        <w:t>.</w:t>
      </w:r>
    </w:p>
    <w:p w:rsidR="00431C35" w:rsidRDefault="00431C35" w:rsidP="00D85B5B">
      <w:pPr>
        <w:pStyle w:val="Corpsdetexte"/>
        <w:keepNext w:val="0"/>
        <w:keepLines w:val="0"/>
        <w:spacing w:before="120"/>
      </w:pPr>
      <w:r>
        <w:t xml:space="preserve">Ce plan de zonage d’assainissement EU fut arrêté en conseil Municipal le </w:t>
      </w:r>
      <w:r w:rsidR="00CE3289">
        <w:t>30/10/2001</w:t>
      </w:r>
      <w:r>
        <w:t>, pu</w:t>
      </w:r>
      <w:r w:rsidR="0097611E">
        <w:t>i</w:t>
      </w:r>
      <w:r w:rsidR="00735F5A">
        <w:t>s</w:t>
      </w:r>
      <w:r w:rsidR="00CE3289">
        <w:t xml:space="preserve"> soumis à enquête publique du 30</w:t>
      </w:r>
      <w:r w:rsidR="0097611E">
        <w:t xml:space="preserve"> </w:t>
      </w:r>
      <w:r w:rsidR="00735F5A">
        <w:t xml:space="preserve">novembre </w:t>
      </w:r>
      <w:r w:rsidR="00CE3289">
        <w:t xml:space="preserve">2001 </w:t>
      </w:r>
      <w:r w:rsidR="00735F5A">
        <w:t>au 5</w:t>
      </w:r>
      <w:r w:rsidR="0097611E">
        <w:t xml:space="preserve"> </w:t>
      </w:r>
      <w:r w:rsidR="00CE3289">
        <w:t>janvier 2002</w:t>
      </w:r>
      <w:r>
        <w:t xml:space="preserve">. </w:t>
      </w:r>
      <w:r w:rsidR="00CE3289">
        <w:t>Après un avis favorable du commissaire enquêteur le 21/01/2001 et délibération en conseil municipale le 11 mars</w:t>
      </w:r>
      <w:r w:rsidR="008C45B7">
        <w:t xml:space="preserve"> </w:t>
      </w:r>
      <w:r w:rsidR="00CE3289">
        <w:t xml:space="preserve">2002, le document fut </w:t>
      </w:r>
      <w:r w:rsidR="00735F5A">
        <w:t>transmis en préfecture</w:t>
      </w:r>
      <w:r w:rsidR="0097611E">
        <w:t>.</w:t>
      </w:r>
    </w:p>
    <w:p w:rsidR="003244C3" w:rsidRDefault="003244C3" w:rsidP="00D85B5B">
      <w:pPr>
        <w:pStyle w:val="Corpsdetexte"/>
        <w:keepNext w:val="0"/>
        <w:keepLines w:val="0"/>
        <w:spacing w:before="120"/>
      </w:pPr>
      <w:r>
        <w:t xml:space="preserve">Pour la </w:t>
      </w:r>
      <w:r w:rsidR="006D28D7">
        <w:t>C</w:t>
      </w:r>
      <w:r w:rsidR="000527C7">
        <w:t xml:space="preserve">ommune de </w:t>
      </w:r>
      <w:r w:rsidR="00D02BD8">
        <w:t>CONNERRE</w:t>
      </w:r>
      <w:r w:rsidR="00021656">
        <w:t>,</w:t>
      </w:r>
      <w:r w:rsidR="00A450A6">
        <w:t xml:space="preserve"> la compétence assainissement </w:t>
      </w:r>
      <w:r>
        <w:t xml:space="preserve">collectif (AC) des confiée au « SAEPA de la région de CONNERRE Assainissement » et la compétence assainissement des </w:t>
      </w:r>
      <w:r w:rsidRPr="00CE3289">
        <w:t xml:space="preserve">secteurs dédiés à l’assainissement non collectif (ANC) est confié </w:t>
      </w:r>
      <w:r w:rsidR="00345C21">
        <w:t>au</w:t>
      </w:r>
      <w:r w:rsidRPr="00CE3289">
        <w:t xml:space="preserve"> service SPANC de la Communauté </w:t>
      </w:r>
      <w:r w:rsidR="00CE3289" w:rsidRPr="00CE3289">
        <w:t>de Commune</w:t>
      </w:r>
      <w:r w:rsidR="00345C21">
        <w:t>s du GESNOIS - BI</w:t>
      </w:r>
      <w:r w:rsidR="00CE3289" w:rsidRPr="00CE3289">
        <w:t>LURIEN</w:t>
      </w:r>
      <w:r w:rsidRPr="00CE3289">
        <w:t>.</w:t>
      </w:r>
    </w:p>
    <w:p w:rsidR="001E3B44" w:rsidRDefault="003244C3" w:rsidP="00D85B5B">
      <w:pPr>
        <w:pStyle w:val="Corpsdetexte"/>
        <w:keepNext w:val="0"/>
        <w:keepLines w:val="0"/>
        <w:spacing w:before="120"/>
      </w:pPr>
      <w:r>
        <w:t xml:space="preserve">Dans le cadre de l’élaboration du PLUi (intercommunale), la Commune de </w:t>
      </w:r>
      <w:r w:rsidR="00D02BD8">
        <w:t>CONNERRE</w:t>
      </w:r>
      <w:r>
        <w:t xml:space="preserve"> </w:t>
      </w:r>
      <w:r w:rsidR="001E3B44">
        <w:t xml:space="preserve">souhaite aujourd’hui </w:t>
      </w:r>
      <w:r w:rsidR="00431C35">
        <w:t xml:space="preserve">réviser son plan de </w:t>
      </w:r>
      <w:r w:rsidR="001E3B44">
        <w:t xml:space="preserve"> zonage d’assainissement </w:t>
      </w:r>
      <w:r w:rsidR="00431C35">
        <w:t>EU</w:t>
      </w:r>
      <w:r w:rsidR="006D28D7">
        <w:t xml:space="preserve"> afin d’intégrer de nouvelles zones urbanisables</w:t>
      </w:r>
      <w:r w:rsidR="00021656">
        <w:t>.</w:t>
      </w:r>
    </w:p>
    <w:p w:rsidR="001E3B44" w:rsidRDefault="001E3B44" w:rsidP="00D85B5B">
      <w:pPr>
        <w:pStyle w:val="Corpsdetexte"/>
        <w:keepNext w:val="0"/>
        <w:keepLines w:val="0"/>
        <w:spacing w:before="120"/>
      </w:pPr>
      <w:r>
        <w:t xml:space="preserve">Cette révision </w:t>
      </w:r>
      <w:r w:rsidR="003244C3">
        <w:t>n°1</w:t>
      </w:r>
      <w:r w:rsidR="00B91F72">
        <w:t xml:space="preserve"> </w:t>
      </w:r>
      <w:r>
        <w:t xml:space="preserve">du zonage </w:t>
      </w:r>
      <w:r w:rsidR="00431C35">
        <w:t xml:space="preserve">d’assainissement EU </w:t>
      </w:r>
      <w:r>
        <w:t>fait l’objet d’une nouvelle carte de zonage  qui devra être soumise à enquête publique.</w:t>
      </w:r>
    </w:p>
    <w:p w:rsidR="001E3B44" w:rsidRDefault="001E3B44" w:rsidP="00D85B5B">
      <w:pPr>
        <w:pStyle w:val="Corpsdetexte"/>
        <w:keepNext w:val="0"/>
        <w:keepLines w:val="0"/>
        <w:spacing w:before="120"/>
      </w:pPr>
      <w:r>
        <w:t>En effet, l’étude de zonage est soumise à enquête publique comme le p</w:t>
      </w:r>
      <w:r w:rsidR="007609F7">
        <w:t>récise les articles</w:t>
      </w:r>
      <w:r w:rsidR="007609F7">
        <w:br/>
        <w:t>R2224-8</w:t>
      </w:r>
      <w:r>
        <w:t xml:space="preserve"> du Code Général des Collectivités Territoriales, qui mentionnent que :</w:t>
      </w:r>
    </w:p>
    <w:p w:rsidR="001E3B44" w:rsidRDefault="001E3B44" w:rsidP="00D85B5B">
      <w:pPr>
        <w:pStyle w:val="Corpsdetexte"/>
        <w:keepNext w:val="0"/>
        <w:keepLines w:val="0"/>
        <w:spacing w:before="120"/>
        <w:rPr>
          <w:i/>
        </w:rPr>
      </w:pPr>
      <w:r>
        <w:rPr>
          <w:i/>
        </w:rPr>
        <w:t>«L’enquête publique préalable à la délimitation des zones mentionnées aux 1° et 2° de l’article L2224-10 est conduite par le Maire ou le Président de l’établissement public de coopération intercommunale compétent, dans les formes</w:t>
      </w:r>
      <w:r w:rsidR="00433B9D">
        <w:rPr>
          <w:i/>
        </w:rPr>
        <w:t xml:space="preserve"> prévues par les articles R123-1 à R123-27</w:t>
      </w:r>
      <w:r>
        <w:rPr>
          <w:i/>
        </w:rPr>
        <w:t xml:space="preserve"> du Code de l’Environnement.</w:t>
      </w:r>
    </w:p>
    <w:p w:rsidR="001E3B44" w:rsidRPr="00A74087" w:rsidRDefault="001E3B44" w:rsidP="00D85B5B">
      <w:pPr>
        <w:pStyle w:val="Corpsdetexte"/>
        <w:keepNext w:val="0"/>
        <w:keepLines w:val="0"/>
        <w:spacing w:before="120"/>
        <w:rPr>
          <w:i/>
        </w:rPr>
      </w:pPr>
      <w:r>
        <w:rPr>
          <w:i/>
        </w:rPr>
        <w:t>Le dossier soumis à l’enquête comprend un projet de délimitation des zones d’assainissement de la commune, faisant apparaître les agglomérations d’assainissement comprises dans le périmètre du zonage, ainsi qu’une notice justifiant le zonage envisagé.»</w:t>
      </w:r>
    </w:p>
    <w:p w:rsidR="001E3B44" w:rsidRDefault="001E3B44" w:rsidP="00D85B5B">
      <w:pPr>
        <w:pStyle w:val="Corpsdetexte"/>
        <w:keepNext w:val="0"/>
        <w:keepLines w:val="0"/>
        <w:rPr>
          <w:b/>
        </w:rPr>
      </w:pPr>
      <w:r w:rsidRPr="001F1915">
        <w:rPr>
          <w:b/>
        </w:rPr>
        <w:t xml:space="preserve">Le présent document constitue la révision n° </w:t>
      </w:r>
      <w:r w:rsidR="003244C3">
        <w:rPr>
          <w:b/>
        </w:rPr>
        <w:t>1</w:t>
      </w:r>
      <w:r w:rsidRPr="001F1915">
        <w:rPr>
          <w:b/>
        </w:rPr>
        <w:t xml:space="preserve"> du </w:t>
      </w:r>
      <w:r>
        <w:rPr>
          <w:b/>
        </w:rPr>
        <w:t xml:space="preserve">plan de </w:t>
      </w:r>
      <w:r w:rsidRPr="001F1915">
        <w:rPr>
          <w:b/>
        </w:rPr>
        <w:t xml:space="preserve">zonage d’assainissement eaux usées </w:t>
      </w:r>
      <w:r>
        <w:rPr>
          <w:b/>
        </w:rPr>
        <w:t xml:space="preserve">de la </w:t>
      </w:r>
      <w:r w:rsidR="00021656">
        <w:rPr>
          <w:b/>
        </w:rPr>
        <w:t xml:space="preserve">Commune de </w:t>
      </w:r>
      <w:r w:rsidR="00D02BD8">
        <w:rPr>
          <w:b/>
        </w:rPr>
        <w:t>CONNERRE</w:t>
      </w:r>
      <w:r>
        <w:rPr>
          <w:b/>
        </w:rPr>
        <w:t>.</w:t>
      </w:r>
    </w:p>
    <w:p w:rsidR="00404EA1" w:rsidRDefault="00404EA1" w:rsidP="00D85B5B">
      <w:pPr>
        <w:pStyle w:val="Corpsdetexte"/>
        <w:keepNext w:val="0"/>
        <w:keepLines w:val="0"/>
        <w:rPr>
          <w:rFonts w:eastAsia="Verdana"/>
        </w:rPr>
      </w:pPr>
      <w:r>
        <w:rPr>
          <w:rFonts w:eastAsia="Verdana"/>
        </w:rPr>
        <w:t>La présente notice comprend :</w:t>
      </w:r>
    </w:p>
    <w:p w:rsidR="001E3B44" w:rsidRPr="001E3B44" w:rsidRDefault="00404EA1" w:rsidP="00D85B5B">
      <w:pPr>
        <w:pStyle w:val="P1"/>
        <w:keepNext w:val="0"/>
        <w:keepLines w:val="0"/>
        <w:spacing w:before="60"/>
        <w:ind w:left="714" w:hanging="357"/>
        <w:rPr>
          <w:rFonts w:eastAsia="Trebuchet MS"/>
          <w:sz w:val="26"/>
        </w:rPr>
      </w:pPr>
      <w:r>
        <w:rPr>
          <w:rFonts w:eastAsia="Verdana"/>
        </w:rPr>
        <w:t>un diagnostic de l’état actuel de l’assain</w:t>
      </w:r>
      <w:r w:rsidR="001E3B44">
        <w:rPr>
          <w:rFonts w:eastAsia="Verdana"/>
        </w:rPr>
        <w:t>issement collectif et autonome,</w:t>
      </w:r>
    </w:p>
    <w:p w:rsidR="00404EA1" w:rsidRDefault="004973BC" w:rsidP="00D85B5B">
      <w:pPr>
        <w:pStyle w:val="P1"/>
        <w:keepNext w:val="0"/>
        <w:keepLines w:val="0"/>
        <w:spacing w:before="60"/>
        <w:ind w:left="714" w:hanging="357"/>
        <w:rPr>
          <w:rFonts w:eastAsia="Trebuchet MS"/>
          <w:sz w:val="26"/>
        </w:rPr>
      </w:pPr>
      <w:r>
        <w:rPr>
          <w:rFonts w:eastAsia="Verdana"/>
        </w:rPr>
        <w:t>d</w:t>
      </w:r>
      <w:r w:rsidR="00404EA1">
        <w:rPr>
          <w:rFonts w:eastAsia="Verdana"/>
        </w:rPr>
        <w:t>es proposi</w:t>
      </w:r>
      <w:r>
        <w:rPr>
          <w:rFonts w:eastAsia="Verdana"/>
        </w:rPr>
        <w:t>tions de mise à jour du zonage,</w:t>
      </w:r>
    </w:p>
    <w:p w:rsidR="00404EA1" w:rsidRDefault="004973BC" w:rsidP="00D85B5B">
      <w:pPr>
        <w:pStyle w:val="P1"/>
        <w:keepNext w:val="0"/>
        <w:keepLines w:val="0"/>
        <w:spacing w:before="60"/>
        <w:ind w:left="714" w:hanging="357"/>
        <w:rPr>
          <w:rFonts w:eastAsia="Trebuchet MS"/>
          <w:spacing w:val="-1"/>
          <w:sz w:val="26"/>
        </w:rPr>
      </w:pPr>
      <w:r>
        <w:rPr>
          <w:rFonts w:eastAsia="Verdana"/>
          <w:spacing w:val="-1"/>
        </w:rPr>
        <w:t>une évaluation de l’incidence du zonage</w:t>
      </w:r>
      <w:r w:rsidR="00404EA1">
        <w:rPr>
          <w:rFonts w:eastAsia="Verdana"/>
          <w:spacing w:val="-1"/>
        </w:rPr>
        <w:t>.</w:t>
      </w:r>
    </w:p>
    <w:p w:rsidR="00404EA1" w:rsidRDefault="00EE5AE5" w:rsidP="00D85B5B">
      <w:pPr>
        <w:pStyle w:val="Corpsdetexte"/>
        <w:keepNext w:val="0"/>
        <w:keepLines w:val="0"/>
        <w:rPr>
          <w:rFonts w:eastAsia="Verdana"/>
        </w:rPr>
      </w:pPr>
      <w:r>
        <w:rPr>
          <w:rFonts w:eastAsia="Verdana"/>
        </w:rPr>
        <w:t xml:space="preserve">L’étude porte </w:t>
      </w:r>
      <w:r w:rsidR="00404EA1">
        <w:rPr>
          <w:rFonts w:eastAsia="Verdana"/>
        </w:rPr>
        <w:t xml:space="preserve">sur l’ensemble des zones urbanisées de la commune, ainsi que </w:t>
      </w:r>
      <w:r>
        <w:rPr>
          <w:rFonts w:eastAsia="Verdana"/>
        </w:rPr>
        <w:t xml:space="preserve">sur </w:t>
      </w:r>
      <w:r w:rsidR="00404EA1">
        <w:rPr>
          <w:rFonts w:eastAsia="Verdana"/>
        </w:rPr>
        <w:t>les z</w:t>
      </w:r>
      <w:r>
        <w:rPr>
          <w:rFonts w:eastAsia="Verdana"/>
        </w:rPr>
        <w:t>ones destinées à l’urbanisation</w:t>
      </w:r>
      <w:r w:rsidR="00404EA1">
        <w:rPr>
          <w:rFonts w:eastAsia="Verdana"/>
        </w:rPr>
        <w:t xml:space="preserve"> non desservies actuellement par le réseau collectif.</w:t>
      </w:r>
    </w:p>
    <w:p w:rsidR="001E3B44" w:rsidRPr="001E3B44" w:rsidRDefault="001E3B44" w:rsidP="00D85B5B">
      <w:pPr>
        <w:pStyle w:val="Titre1"/>
        <w:keepNext w:val="0"/>
        <w:widowControl w:val="0"/>
        <w:tabs>
          <w:tab w:val="clear" w:pos="1134"/>
        </w:tabs>
        <w:spacing w:before="0"/>
        <w:ind w:left="0" w:hanging="851"/>
      </w:pPr>
      <w:bookmarkStart w:id="6" w:name="_Toc514078812"/>
      <w:r w:rsidRPr="001E3B44">
        <w:lastRenderedPageBreak/>
        <w:t>Contexte général de l’étude</w:t>
      </w:r>
      <w:bookmarkEnd w:id="6"/>
    </w:p>
    <w:p w:rsidR="001E3B44" w:rsidRDefault="001E3B44" w:rsidP="00D85B5B">
      <w:pPr>
        <w:pStyle w:val="Titre2"/>
        <w:keepNext w:val="0"/>
        <w:keepLines w:val="0"/>
        <w:ind w:left="0" w:hanging="851"/>
        <w:rPr>
          <w:rFonts w:eastAsia="Trebuchet MS"/>
        </w:rPr>
      </w:pPr>
      <w:bookmarkStart w:id="7" w:name="_Toc514078813"/>
      <w:r>
        <w:rPr>
          <w:rFonts w:eastAsia="Trebuchet MS"/>
        </w:rPr>
        <w:t>Situation</w:t>
      </w:r>
      <w:bookmarkEnd w:id="7"/>
    </w:p>
    <w:p w:rsidR="006D28D7" w:rsidRPr="005E5820" w:rsidRDefault="006D28D7" w:rsidP="00D85B5B">
      <w:pPr>
        <w:pStyle w:val="Corpsdetexte"/>
        <w:keepNext w:val="0"/>
        <w:keepLines w:val="0"/>
        <w:rPr>
          <w:rFonts w:eastAsia="Tahoma"/>
        </w:rPr>
      </w:pPr>
      <w:r w:rsidRPr="005E5820">
        <w:rPr>
          <w:rFonts w:eastAsia="Tahoma"/>
        </w:rPr>
        <w:t>La C</w:t>
      </w:r>
      <w:r w:rsidR="00227A43" w:rsidRPr="005E5820">
        <w:rPr>
          <w:rFonts w:eastAsia="Tahoma"/>
        </w:rPr>
        <w:t xml:space="preserve">ommune </w:t>
      </w:r>
      <w:r w:rsidRPr="005E5820">
        <w:rPr>
          <w:rFonts w:eastAsia="Tahoma"/>
        </w:rPr>
        <w:t xml:space="preserve">de </w:t>
      </w:r>
      <w:r w:rsidR="00D02BD8" w:rsidRPr="005E5820">
        <w:rPr>
          <w:rFonts w:eastAsia="Tahoma"/>
        </w:rPr>
        <w:t>CONNERRE</w:t>
      </w:r>
      <w:r w:rsidR="00227A43" w:rsidRPr="005E5820">
        <w:rPr>
          <w:rFonts w:eastAsia="Tahoma"/>
        </w:rPr>
        <w:t>, situé</w:t>
      </w:r>
      <w:r w:rsidR="0097611E" w:rsidRPr="005E5820">
        <w:rPr>
          <w:rFonts w:eastAsia="Tahoma"/>
        </w:rPr>
        <w:t>e</w:t>
      </w:r>
      <w:r w:rsidR="00227A43" w:rsidRPr="005E5820">
        <w:rPr>
          <w:rFonts w:eastAsia="Tahoma"/>
        </w:rPr>
        <w:t xml:space="preserve"> </w:t>
      </w:r>
      <w:r w:rsidR="00214685" w:rsidRPr="005E5820">
        <w:rPr>
          <w:rFonts w:eastAsia="Tahoma"/>
        </w:rPr>
        <w:t xml:space="preserve">dans la partie Est du département de la SARTHE, </w:t>
      </w:r>
      <w:r w:rsidR="00896672" w:rsidRPr="005E5820">
        <w:rPr>
          <w:rFonts w:eastAsia="Tahoma"/>
        </w:rPr>
        <w:t>à environ 19</w:t>
      </w:r>
      <w:r w:rsidR="00214685" w:rsidRPr="005E5820">
        <w:rPr>
          <w:rFonts w:eastAsia="Tahoma"/>
        </w:rPr>
        <w:t xml:space="preserve"> km à l’Ouest de la Ferté Bernard et</w:t>
      </w:r>
      <w:r w:rsidRPr="005E5820">
        <w:rPr>
          <w:rFonts w:eastAsia="Tahoma"/>
        </w:rPr>
        <w:t xml:space="preserve"> à</w:t>
      </w:r>
      <w:r w:rsidR="00896672" w:rsidRPr="005E5820">
        <w:rPr>
          <w:rFonts w:eastAsia="Tahoma"/>
        </w:rPr>
        <w:t xml:space="preserve"> 25</w:t>
      </w:r>
      <w:r w:rsidRPr="005E5820">
        <w:rPr>
          <w:rFonts w:eastAsia="Tahoma"/>
        </w:rPr>
        <w:t xml:space="preserve"> km </w:t>
      </w:r>
      <w:r w:rsidR="00214685" w:rsidRPr="005E5820">
        <w:rPr>
          <w:rFonts w:eastAsia="Tahoma"/>
        </w:rPr>
        <w:t>à l’Est du Mans</w:t>
      </w:r>
      <w:r w:rsidRPr="005E5820">
        <w:rPr>
          <w:rFonts w:eastAsia="Tahoma"/>
        </w:rPr>
        <w:t>.</w:t>
      </w:r>
    </w:p>
    <w:p w:rsidR="00B3719A" w:rsidRPr="005E5820" w:rsidRDefault="006D28D7" w:rsidP="00D85B5B">
      <w:pPr>
        <w:pStyle w:val="Corpsdetexte"/>
        <w:keepNext w:val="0"/>
        <w:keepLines w:val="0"/>
        <w:rPr>
          <w:rFonts w:eastAsia="Tahoma"/>
        </w:rPr>
      </w:pPr>
      <w:r w:rsidRPr="005E5820">
        <w:rPr>
          <w:rFonts w:eastAsia="Tahoma"/>
        </w:rPr>
        <w:t xml:space="preserve">La Commune fait partie du canton de </w:t>
      </w:r>
      <w:r w:rsidR="00896672" w:rsidRPr="005E5820">
        <w:rPr>
          <w:rFonts w:eastAsia="Tahoma"/>
        </w:rPr>
        <w:t>Savigné-l’Evêque</w:t>
      </w:r>
      <w:r w:rsidR="000078B5" w:rsidRPr="005E5820">
        <w:rPr>
          <w:rFonts w:eastAsia="Tahoma"/>
        </w:rPr>
        <w:t xml:space="preserve"> et de</w:t>
      </w:r>
      <w:r w:rsidR="00295E72" w:rsidRPr="005E5820">
        <w:rPr>
          <w:rFonts w:eastAsia="Tahoma"/>
        </w:rPr>
        <w:t xml:space="preserve"> </w:t>
      </w:r>
      <w:r w:rsidR="000078B5" w:rsidRPr="005E5820">
        <w:rPr>
          <w:rFonts w:eastAsia="Tahoma"/>
        </w:rPr>
        <w:t>l’</w:t>
      </w:r>
      <w:r w:rsidR="00295E72" w:rsidRPr="005E5820">
        <w:rPr>
          <w:rFonts w:eastAsia="Tahoma"/>
        </w:rPr>
        <w:t>intercommunalité « </w:t>
      </w:r>
      <w:r w:rsidR="006503FC" w:rsidRPr="00CE3289">
        <w:t>GESNOIS - B</w:t>
      </w:r>
      <w:r w:rsidR="00345C21">
        <w:t>I</w:t>
      </w:r>
      <w:r w:rsidR="006503FC" w:rsidRPr="00CE3289">
        <w:t>LURIEN</w:t>
      </w:r>
      <w:r w:rsidR="00295E72" w:rsidRPr="005E5820">
        <w:rPr>
          <w:rFonts w:eastAsia="Tahoma"/>
        </w:rPr>
        <w:t xml:space="preserve">» </w:t>
      </w:r>
      <w:r w:rsidR="00345C21">
        <w:rPr>
          <w:rFonts w:eastAsia="Tahoma"/>
        </w:rPr>
        <w:t>(23</w:t>
      </w:r>
      <w:r w:rsidR="000078B5" w:rsidRPr="005E5820">
        <w:rPr>
          <w:rFonts w:eastAsia="Tahoma"/>
        </w:rPr>
        <w:t xml:space="preserve"> Communes</w:t>
      </w:r>
      <w:r w:rsidR="00214685" w:rsidRPr="005E5820">
        <w:rPr>
          <w:rFonts w:eastAsia="Tahoma"/>
        </w:rPr>
        <w:t xml:space="preserve"> de deux canton</w:t>
      </w:r>
      <w:r w:rsidR="00896672" w:rsidRPr="005E5820">
        <w:rPr>
          <w:rFonts w:eastAsia="Tahoma"/>
        </w:rPr>
        <w:t>s</w:t>
      </w:r>
      <w:r w:rsidR="00214685" w:rsidRPr="005E5820">
        <w:rPr>
          <w:rFonts w:eastAsia="Tahoma"/>
        </w:rPr>
        <w:t>, environ 28 9</w:t>
      </w:r>
      <w:r w:rsidR="000078B5" w:rsidRPr="005E5820">
        <w:rPr>
          <w:rFonts w:eastAsia="Tahoma"/>
        </w:rPr>
        <w:t>00</w:t>
      </w:r>
      <w:r w:rsidRPr="005E5820">
        <w:rPr>
          <w:rFonts w:eastAsia="Tahoma"/>
        </w:rPr>
        <w:t xml:space="preserve"> </w:t>
      </w:r>
      <w:r w:rsidR="000078B5" w:rsidRPr="005E5820">
        <w:rPr>
          <w:rFonts w:eastAsia="Tahoma"/>
        </w:rPr>
        <w:t>habitants</w:t>
      </w:r>
      <w:r w:rsidR="00214685" w:rsidRPr="005E5820">
        <w:rPr>
          <w:rFonts w:eastAsia="Tahoma"/>
        </w:rPr>
        <w:t xml:space="preserve"> en 2014</w:t>
      </w:r>
      <w:r w:rsidR="000078B5" w:rsidRPr="005E5820">
        <w:rPr>
          <w:rFonts w:eastAsia="Tahoma"/>
        </w:rPr>
        <w:t xml:space="preserve">) </w:t>
      </w:r>
      <w:r w:rsidRPr="005E5820">
        <w:rPr>
          <w:rFonts w:eastAsia="Tahoma"/>
        </w:rPr>
        <w:t xml:space="preserve">et s’étend sur </w:t>
      </w:r>
      <w:r w:rsidR="00B3719A" w:rsidRPr="005E5820">
        <w:rPr>
          <w:rFonts w:eastAsia="Tahoma"/>
        </w:rPr>
        <w:t>46 791</w:t>
      </w:r>
      <w:r w:rsidRPr="005E5820">
        <w:rPr>
          <w:rFonts w:eastAsia="Tahoma"/>
        </w:rPr>
        <w:t xml:space="preserve"> hectares.</w:t>
      </w:r>
    </w:p>
    <w:p w:rsidR="006D28D7" w:rsidRPr="005E5820" w:rsidRDefault="00896672" w:rsidP="00D85B5B">
      <w:pPr>
        <w:pStyle w:val="Corpsdetexte"/>
        <w:keepNext w:val="0"/>
        <w:keepLines w:val="0"/>
        <w:rPr>
          <w:rFonts w:eastAsia="Tahoma"/>
        </w:rPr>
      </w:pPr>
      <w:r w:rsidRPr="005E5820">
        <w:rPr>
          <w:rFonts w:eastAsia="Tahoma"/>
        </w:rPr>
        <w:t>L’agglomération</w:t>
      </w:r>
      <w:r w:rsidR="00B3719A" w:rsidRPr="005E5820">
        <w:rPr>
          <w:rFonts w:eastAsia="Tahoma"/>
        </w:rPr>
        <w:t xml:space="preserve"> est implanté</w:t>
      </w:r>
      <w:r w:rsidRPr="005E5820">
        <w:rPr>
          <w:rFonts w:eastAsia="Tahoma"/>
        </w:rPr>
        <w:t xml:space="preserve"> en rive gauche de l’Huisne à la confluence de la rivière et de son affluent le Dué et à moins d’1 km en</w:t>
      </w:r>
      <w:r w:rsidR="00345C21">
        <w:rPr>
          <w:rFonts w:eastAsia="Tahoma"/>
        </w:rPr>
        <w:t xml:space="preserve"> aval du l’Huisne reçoit le Bian</w:t>
      </w:r>
      <w:r w:rsidRPr="005E5820">
        <w:rPr>
          <w:rFonts w:eastAsia="Tahoma"/>
        </w:rPr>
        <w:t xml:space="preserve"> de Marcé</w:t>
      </w:r>
      <w:r w:rsidR="00B3719A" w:rsidRPr="005E5820">
        <w:rPr>
          <w:rFonts w:eastAsia="Tahoma"/>
        </w:rPr>
        <w:t>. Le territoire C</w:t>
      </w:r>
      <w:r w:rsidRPr="005E5820">
        <w:rPr>
          <w:rFonts w:eastAsia="Tahoma"/>
        </w:rPr>
        <w:t>ommunale d’une superficie de 1 660 hectares est coupé d’Ouest en E</w:t>
      </w:r>
      <w:r w:rsidR="00B3719A" w:rsidRPr="005E5820">
        <w:rPr>
          <w:rFonts w:eastAsia="Tahoma"/>
        </w:rPr>
        <w:t xml:space="preserve">st par la </w:t>
      </w:r>
      <w:r w:rsidR="00345C21">
        <w:rPr>
          <w:rFonts w:eastAsia="Tahoma"/>
        </w:rPr>
        <w:t>départementale</w:t>
      </w:r>
      <w:r w:rsidR="00B3719A" w:rsidRPr="005E5820">
        <w:rPr>
          <w:rFonts w:eastAsia="Tahoma"/>
        </w:rPr>
        <w:t xml:space="preserve"> </w:t>
      </w:r>
      <w:r w:rsidR="00345C21">
        <w:rPr>
          <w:rFonts w:eastAsia="Tahoma"/>
        </w:rPr>
        <w:t>3</w:t>
      </w:r>
      <w:r w:rsidR="00B3719A" w:rsidRPr="005E5820">
        <w:rPr>
          <w:rFonts w:eastAsia="Tahoma"/>
        </w:rPr>
        <w:t>23</w:t>
      </w:r>
      <w:r w:rsidR="006D28D7" w:rsidRPr="005E5820">
        <w:rPr>
          <w:rFonts w:eastAsia="Tahoma"/>
        </w:rPr>
        <w:t xml:space="preserve"> </w:t>
      </w:r>
      <w:r w:rsidR="00B3719A" w:rsidRPr="005E5820">
        <w:rPr>
          <w:rFonts w:eastAsia="Tahoma"/>
        </w:rPr>
        <w:t>reliant Le Mans à Paris. La population  Communale</w:t>
      </w:r>
      <w:r w:rsidR="00013B95" w:rsidRPr="005E5820">
        <w:rPr>
          <w:rFonts w:eastAsia="Tahoma"/>
        </w:rPr>
        <w:t xml:space="preserve"> </w:t>
      </w:r>
      <w:r w:rsidR="00B3719A" w:rsidRPr="005E5820">
        <w:rPr>
          <w:rFonts w:eastAsia="Tahoma"/>
        </w:rPr>
        <w:t xml:space="preserve">est </w:t>
      </w:r>
      <w:r w:rsidR="00295E72" w:rsidRPr="005E5820">
        <w:rPr>
          <w:rFonts w:eastAsia="Tahoma"/>
        </w:rPr>
        <w:t xml:space="preserve">estimée à </w:t>
      </w:r>
      <w:r w:rsidRPr="005E5820">
        <w:rPr>
          <w:rFonts w:eastAsia="Tahoma"/>
        </w:rPr>
        <w:t>2 896</w:t>
      </w:r>
      <w:r w:rsidR="00B3719A" w:rsidRPr="005E5820">
        <w:rPr>
          <w:rFonts w:eastAsia="Tahoma"/>
        </w:rPr>
        <w:t xml:space="preserve"> habitants en 2014</w:t>
      </w:r>
      <w:r w:rsidR="00295E72" w:rsidRPr="005E5820">
        <w:rPr>
          <w:rFonts w:eastAsia="Tahoma"/>
        </w:rPr>
        <w:t xml:space="preserve"> (recensement INSEE).</w:t>
      </w:r>
    </w:p>
    <w:p w:rsidR="00227A43" w:rsidRPr="00214685" w:rsidRDefault="006D28D7" w:rsidP="00D85B5B">
      <w:pPr>
        <w:pStyle w:val="Corpsdetexte"/>
        <w:keepNext w:val="0"/>
        <w:keepLines w:val="0"/>
        <w:rPr>
          <w:rFonts w:eastAsia="Tahoma"/>
        </w:rPr>
      </w:pPr>
      <w:r w:rsidRPr="005E5820">
        <w:rPr>
          <w:rFonts w:eastAsia="Tahoma"/>
        </w:rPr>
        <w:t xml:space="preserve">La topographie communale varie de la cote </w:t>
      </w:r>
      <w:r w:rsidR="00896672" w:rsidRPr="005E5820">
        <w:rPr>
          <w:rFonts w:eastAsia="Tahoma"/>
        </w:rPr>
        <w:t>60</w:t>
      </w:r>
      <w:r w:rsidRPr="005E5820">
        <w:rPr>
          <w:rFonts w:eastAsia="Tahoma"/>
        </w:rPr>
        <w:t xml:space="preserve"> m</w:t>
      </w:r>
      <w:r w:rsidR="005A3624" w:rsidRPr="005E5820">
        <w:rPr>
          <w:rFonts w:eastAsia="Tahoma"/>
        </w:rPr>
        <w:t xml:space="preserve"> NGF en bordure de l’Huisne</w:t>
      </w:r>
      <w:r w:rsidRPr="005E5820">
        <w:rPr>
          <w:rFonts w:eastAsia="Tahoma"/>
        </w:rPr>
        <w:t xml:space="preserve"> à </w:t>
      </w:r>
      <w:r w:rsidR="005E5820" w:rsidRPr="005E5820">
        <w:rPr>
          <w:rFonts w:eastAsia="Tahoma"/>
        </w:rPr>
        <w:t>141</w:t>
      </w:r>
      <w:r w:rsidR="005A3624" w:rsidRPr="005E5820">
        <w:rPr>
          <w:rFonts w:eastAsia="Tahoma"/>
        </w:rPr>
        <w:t xml:space="preserve"> au maximum</w:t>
      </w:r>
      <w:r w:rsidRPr="005E5820">
        <w:rPr>
          <w:rFonts w:eastAsia="Tahoma"/>
        </w:rPr>
        <w:t xml:space="preserve"> </w:t>
      </w:r>
      <w:r w:rsidR="005E5820" w:rsidRPr="005E5820">
        <w:rPr>
          <w:rFonts w:eastAsia="Tahoma"/>
        </w:rPr>
        <w:t>en limite communale de Nuillé-le-Jallais</w:t>
      </w:r>
      <w:r w:rsidRPr="005E5820">
        <w:rPr>
          <w:rFonts w:eastAsia="Tahoma"/>
        </w:rPr>
        <w:t>.</w:t>
      </w:r>
    </w:p>
    <w:p w:rsidR="00227A43" w:rsidRPr="00227A43" w:rsidRDefault="00227A43" w:rsidP="00D85B5B">
      <w:pPr>
        <w:pStyle w:val="Corpsdetexte"/>
        <w:keepNext w:val="0"/>
        <w:keepLines w:val="0"/>
        <w:rPr>
          <w:rFonts w:eastAsia="Tahoma"/>
          <w:b/>
        </w:rPr>
      </w:pPr>
    </w:p>
    <w:p w:rsidR="001E3B44" w:rsidRDefault="005E5820" w:rsidP="00D85B5B">
      <w:pPr>
        <w:pStyle w:val="Corpsdetexte"/>
        <w:keepNext w:val="0"/>
        <w:keepLines w:val="0"/>
        <w:ind w:left="-284"/>
        <w:jc w:val="center"/>
      </w:pPr>
      <w:r>
        <w:rPr>
          <w:noProof/>
        </w:rPr>
        <w:lastRenderedPageBreak/>
        <w:drawing>
          <wp:inline distT="0" distB="0" distL="0" distR="0" wp14:anchorId="5068CF16" wp14:editId="5FDD547C">
            <wp:extent cx="5791200" cy="7346653"/>
            <wp:effectExtent l="0" t="0" r="0" b="698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e Etude_Connerré.jpg"/>
                    <pic:cNvPicPr/>
                  </pic:nvPicPr>
                  <pic:blipFill rotWithShape="1">
                    <a:blip r:embed="rId15">
                      <a:extLst>
                        <a:ext uri="{28A0092B-C50C-407E-A947-70E740481C1C}">
                          <a14:useLocalDpi xmlns:a14="http://schemas.microsoft.com/office/drawing/2010/main" val="0"/>
                        </a:ext>
                      </a:extLst>
                    </a:blip>
                    <a:srcRect t="2162" b="2693"/>
                    <a:stretch/>
                  </pic:blipFill>
                  <pic:spPr bwMode="auto">
                    <a:xfrm>
                      <a:off x="0" y="0"/>
                      <a:ext cx="5792287" cy="7348032"/>
                    </a:xfrm>
                    <a:prstGeom prst="rect">
                      <a:avLst/>
                    </a:prstGeom>
                    <a:ln>
                      <a:noFill/>
                    </a:ln>
                    <a:extLst>
                      <a:ext uri="{53640926-AAD7-44D8-BBD7-CCE9431645EC}">
                        <a14:shadowObscured xmlns:a14="http://schemas.microsoft.com/office/drawing/2010/main"/>
                      </a:ext>
                    </a:extLst>
                  </pic:spPr>
                </pic:pic>
              </a:graphicData>
            </a:graphic>
          </wp:inline>
        </w:drawing>
      </w:r>
    </w:p>
    <w:p w:rsidR="008755DC" w:rsidRDefault="008755DC" w:rsidP="00D85B5B">
      <w:pPr>
        <w:pStyle w:val="TFIG"/>
        <w:widowControl w:val="0"/>
        <w:tabs>
          <w:tab w:val="clear" w:pos="4820"/>
        </w:tabs>
        <w:ind w:left="567"/>
      </w:pPr>
      <w:bookmarkStart w:id="8" w:name="_Toc514078862"/>
      <w:r>
        <w:t xml:space="preserve">Localisation de la Commune </w:t>
      </w:r>
      <w:r w:rsidR="00C701B0">
        <w:t xml:space="preserve">de </w:t>
      </w:r>
      <w:r w:rsidR="00D02BD8">
        <w:t>CONNERRE</w:t>
      </w:r>
      <w:bookmarkEnd w:id="8"/>
    </w:p>
    <w:p w:rsidR="008755DC" w:rsidRDefault="008755DC" w:rsidP="00D85B5B">
      <w:pPr>
        <w:pStyle w:val="Corpsdetexte"/>
        <w:keepNext w:val="0"/>
        <w:keepLines w:val="0"/>
      </w:pPr>
    </w:p>
    <w:p w:rsidR="00050411" w:rsidRPr="008755DC" w:rsidRDefault="00050411" w:rsidP="00D85B5B">
      <w:pPr>
        <w:pStyle w:val="Corpsdetexte"/>
        <w:keepNext w:val="0"/>
        <w:keepLines w:val="0"/>
        <w:sectPr w:rsidR="00050411" w:rsidRPr="008755DC" w:rsidSect="00050411">
          <w:pgSz w:w="11906" w:h="16838" w:code="9"/>
          <w:pgMar w:top="1985" w:right="1134" w:bottom="1418" w:left="1985" w:header="454" w:footer="454" w:gutter="0"/>
          <w:cols w:space="708"/>
          <w:docGrid w:linePitch="360"/>
        </w:sectPr>
      </w:pPr>
    </w:p>
    <w:p w:rsidR="00404EA1" w:rsidRDefault="008755DC" w:rsidP="00D85B5B">
      <w:pPr>
        <w:pStyle w:val="Titre2"/>
        <w:keepNext w:val="0"/>
        <w:keepLines w:val="0"/>
        <w:tabs>
          <w:tab w:val="clear" w:pos="1134"/>
        </w:tabs>
        <w:ind w:left="0" w:hanging="851"/>
      </w:pPr>
      <w:bookmarkStart w:id="9" w:name="_Toc514078814"/>
      <w:r>
        <w:lastRenderedPageBreak/>
        <w:t>Démographie – Habitat</w:t>
      </w:r>
      <w:bookmarkEnd w:id="9"/>
    </w:p>
    <w:p w:rsidR="008755DC" w:rsidRDefault="008755DC" w:rsidP="00D85B5B">
      <w:pPr>
        <w:pStyle w:val="Titre3"/>
        <w:keepNext w:val="0"/>
        <w:keepLines w:val="0"/>
        <w:tabs>
          <w:tab w:val="clear" w:pos="1134"/>
        </w:tabs>
        <w:ind w:left="0" w:hanging="851"/>
      </w:pPr>
      <w:bookmarkStart w:id="10" w:name="_Toc514078815"/>
      <w:r>
        <w:t>Démographie</w:t>
      </w:r>
      <w:bookmarkEnd w:id="10"/>
    </w:p>
    <w:p w:rsidR="00DF105D" w:rsidRPr="005E5820" w:rsidRDefault="008755DC" w:rsidP="00DF105D">
      <w:pPr>
        <w:pStyle w:val="Corpsdetexte"/>
        <w:keepNext w:val="0"/>
        <w:keepLines w:val="0"/>
        <w:rPr>
          <w:rFonts w:eastAsia="Arial" w:cs="Arial"/>
        </w:rPr>
      </w:pPr>
      <w:r w:rsidRPr="00DE5016">
        <w:rPr>
          <w:rFonts w:eastAsia="Arial" w:cs="Arial"/>
        </w:rPr>
        <w:t xml:space="preserve">Le </w:t>
      </w:r>
      <w:r w:rsidRPr="005E5820">
        <w:rPr>
          <w:rFonts w:eastAsia="Arial" w:cs="Arial"/>
        </w:rPr>
        <w:t xml:space="preserve">territoire communal s’étend </w:t>
      </w:r>
      <w:r w:rsidR="005E5820" w:rsidRPr="005E5820">
        <w:rPr>
          <w:rFonts w:eastAsia="Arial" w:cs="Arial"/>
        </w:rPr>
        <w:t>sur 16.6 km², et compte 2 875</w:t>
      </w:r>
      <w:r w:rsidR="00DF105D" w:rsidRPr="005E5820">
        <w:rPr>
          <w:rFonts w:eastAsia="Arial" w:cs="Arial"/>
        </w:rPr>
        <w:t xml:space="preserve"> habitants sédentaires depuis le dernier recensement partiel de la population (source INSEE 2013), ce qui représente une de</w:t>
      </w:r>
      <w:r w:rsidR="005E5820" w:rsidRPr="005E5820">
        <w:rPr>
          <w:rFonts w:eastAsia="Arial" w:cs="Arial"/>
        </w:rPr>
        <w:t>nsité de 173 habitants au Km²</w:t>
      </w:r>
      <w:r w:rsidR="00DF105D" w:rsidRPr="005E5820">
        <w:rPr>
          <w:rFonts w:eastAsia="Verdana" w:cs="Arial"/>
        </w:rPr>
        <w:t>.</w:t>
      </w:r>
    </w:p>
    <w:p w:rsidR="008755DC" w:rsidRPr="005E5820" w:rsidRDefault="005E5820" w:rsidP="00DF105D">
      <w:pPr>
        <w:pStyle w:val="Corpsdetexte"/>
        <w:keepNext w:val="0"/>
        <w:keepLines w:val="0"/>
        <w:rPr>
          <w:rFonts w:eastAsia="Arial" w:cs="Arial"/>
        </w:rPr>
      </w:pPr>
      <w:r w:rsidRPr="005E5820">
        <w:rPr>
          <w:rFonts w:eastAsia="Arial" w:cs="Arial"/>
        </w:rPr>
        <w:t>La Commune présente une</w:t>
      </w:r>
      <w:r w:rsidR="00DF105D" w:rsidRPr="005E5820">
        <w:rPr>
          <w:rFonts w:eastAsia="Arial" w:cs="Arial"/>
        </w:rPr>
        <w:t xml:space="preserve"> croissance </w:t>
      </w:r>
      <w:r w:rsidRPr="005E5820">
        <w:rPr>
          <w:rFonts w:eastAsia="Arial" w:cs="Arial"/>
        </w:rPr>
        <w:t xml:space="preserve">importante </w:t>
      </w:r>
      <w:r w:rsidR="00DF105D" w:rsidRPr="005E5820">
        <w:rPr>
          <w:rFonts w:eastAsia="Arial" w:cs="Arial"/>
        </w:rPr>
        <w:t>(périod</w:t>
      </w:r>
      <w:r w:rsidRPr="005E5820">
        <w:rPr>
          <w:rFonts w:eastAsia="Arial" w:cs="Arial"/>
        </w:rPr>
        <w:t>e : 1999 – 2013) à environ + 220.4</w:t>
      </w:r>
      <w:r w:rsidR="00DF105D" w:rsidRPr="005E5820">
        <w:rPr>
          <w:rFonts w:eastAsia="Arial" w:cs="Arial"/>
        </w:rPr>
        <w:t xml:space="preserve"> habitants </w:t>
      </w:r>
      <w:r w:rsidR="0081716C" w:rsidRPr="005E5820">
        <w:rPr>
          <w:rFonts w:eastAsia="Arial" w:cs="Arial"/>
        </w:rPr>
        <w:t>par an</w:t>
      </w:r>
      <w:r w:rsidR="00DE5016" w:rsidRPr="005E5820">
        <w:rPr>
          <w:rFonts w:eastAsia="Arial" w:cs="Arial"/>
        </w:rPr>
        <w:t>.</w:t>
      </w:r>
    </w:p>
    <w:p w:rsidR="00DE5016" w:rsidRDefault="00DE5016" w:rsidP="00D85B5B">
      <w:pPr>
        <w:pStyle w:val="TTAB"/>
        <w:keepNext w:val="0"/>
        <w:keepLines w:val="0"/>
        <w:tabs>
          <w:tab w:val="clear" w:pos="1844"/>
          <w:tab w:val="num" w:pos="284"/>
        </w:tabs>
        <w:ind w:left="1134" w:hanging="1134"/>
        <w:rPr>
          <w:rFonts w:eastAsia="Arial"/>
        </w:rPr>
      </w:pPr>
      <w:bookmarkStart w:id="11" w:name="_Toc514078857"/>
      <w:r w:rsidRPr="005E5820">
        <w:rPr>
          <w:rFonts w:eastAsia="Arial"/>
        </w:rPr>
        <w:t>Evolution</w:t>
      </w:r>
      <w:r>
        <w:rPr>
          <w:rFonts w:eastAsia="Arial"/>
        </w:rPr>
        <w:t xml:space="preserve"> de la population</w:t>
      </w:r>
      <w:r w:rsidR="0081716C">
        <w:rPr>
          <w:rFonts w:eastAsia="Arial"/>
        </w:rPr>
        <w:t xml:space="preserve"> sédentaire</w:t>
      </w:r>
      <w:bookmarkEnd w:id="11"/>
    </w:p>
    <w:tbl>
      <w:tblPr>
        <w:tblStyle w:val="Grilledutableau"/>
        <w:tblW w:w="0" w:type="auto"/>
        <w:jc w:val="left"/>
        <w:tblBorders>
          <w:top w:val="single" w:sz="4" w:space="0" w:color="auto"/>
        </w:tblBorders>
        <w:tblLook w:val="04A0" w:firstRow="1" w:lastRow="0" w:firstColumn="1" w:lastColumn="0" w:noHBand="0" w:noVBand="1"/>
      </w:tblPr>
      <w:tblGrid>
        <w:gridCol w:w="2835"/>
        <w:gridCol w:w="850"/>
        <w:gridCol w:w="850"/>
        <w:gridCol w:w="850"/>
        <w:gridCol w:w="850"/>
        <w:gridCol w:w="850"/>
        <w:gridCol w:w="850"/>
        <w:gridCol w:w="850"/>
      </w:tblGrid>
      <w:tr w:rsidR="00DE5016" w:rsidTr="00F06C9F">
        <w:trPr>
          <w:cnfStyle w:val="100000000000" w:firstRow="1" w:lastRow="0" w:firstColumn="0" w:lastColumn="0" w:oddVBand="0" w:evenVBand="0" w:oddHBand="0" w:evenHBand="0" w:firstRowFirstColumn="0" w:firstRowLastColumn="0" w:lastRowFirstColumn="0" w:lastRowLastColumn="0"/>
          <w:trHeight w:val="20"/>
          <w:jc w:val="left"/>
        </w:trPr>
        <w:tc>
          <w:tcPr>
            <w:tcW w:w="2835" w:type="dxa"/>
            <w:tcBorders>
              <w:top w:val="nil"/>
              <w:left w:val="nil"/>
              <w:bottom w:val="single" w:sz="4" w:space="0" w:color="auto"/>
            </w:tcBorders>
            <w:shd w:val="clear" w:color="auto" w:fill="auto"/>
          </w:tcPr>
          <w:p w:rsidR="00DE5016" w:rsidRPr="00DE5016" w:rsidRDefault="00DE5016" w:rsidP="00D85B5B">
            <w:pPr>
              <w:pStyle w:val="Corpsdetexte"/>
              <w:keepNext w:val="0"/>
              <w:keepLines w:val="0"/>
              <w:spacing w:before="60" w:after="20"/>
              <w:jc w:val="center"/>
              <w:rPr>
                <w:rFonts w:eastAsia="Arial" w:cs="Arial"/>
                <w:i/>
                <w:sz w:val="14"/>
              </w:rPr>
            </w:pP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1968</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1975</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1982</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1990</w:t>
            </w:r>
          </w:p>
        </w:tc>
        <w:tc>
          <w:tcPr>
            <w:tcW w:w="850" w:type="dxa"/>
          </w:tcPr>
          <w:p w:rsidR="00DE5016" w:rsidRPr="00DE5016" w:rsidRDefault="00DE5016" w:rsidP="00D85B5B">
            <w:pPr>
              <w:pStyle w:val="Corpsdetexte"/>
              <w:keepNext w:val="0"/>
              <w:keepLines w:val="0"/>
              <w:spacing w:before="60" w:after="20"/>
              <w:jc w:val="center"/>
              <w:rPr>
                <w:rFonts w:eastAsia="Arial" w:cs="Arial"/>
                <w:i/>
                <w:sz w:val="14"/>
              </w:rPr>
            </w:pPr>
            <w:r w:rsidRPr="00DE5016">
              <w:rPr>
                <w:rFonts w:eastAsia="Arial" w:cs="Arial"/>
                <w:i/>
                <w:sz w:val="14"/>
              </w:rPr>
              <w:t>1999</w:t>
            </w:r>
          </w:p>
        </w:tc>
        <w:tc>
          <w:tcPr>
            <w:tcW w:w="850" w:type="dxa"/>
          </w:tcPr>
          <w:p w:rsidR="00DE5016" w:rsidRPr="00DE5016" w:rsidRDefault="005E5820" w:rsidP="00D85B5B">
            <w:pPr>
              <w:pStyle w:val="Corpsdetexte"/>
              <w:keepNext w:val="0"/>
              <w:keepLines w:val="0"/>
              <w:spacing w:before="60" w:after="20"/>
              <w:jc w:val="center"/>
              <w:rPr>
                <w:rFonts w:eastAsia="Arial" w:cs="Arial"/>
                <w:i/>
                <w:sz w:val="14"/>
              </w:rPr>
            </w:pPr>
            <w:r>
              <w:rPr>
                <w:rFonts w:eastAsia="Arial" w:cs="Arial"/>
                <w:i/>
                <w:sz w:val="14"/>
              </w:rPr>
              <w:t>2007</w:t>
            </w:r>
          </w:p>
        </w:tc>
        <w:tc>
          <w:tcPr>
            <w:tcW w:w="850" w:type="dxa"/>
          </w:tcPr>
          <w:p w:rsidR="00DE5016" w:rsidRPr="00DE5016" w:rsidRDefault="000078B5" w:rsidP="00D85B5B">
            <w:pPr>
              <w:pStyle w:val="Corpsdetexte"/>
              <w:keepNext w:val="0"/>
              <w:keepLines w:val="0"/>
              <w:spacing w:before="60" w:after="20"/>
              <w:jc w:val="center"/>
              <w:rPr>
                <w:rFonts w:eastAsia="Arial" w:cs="Arial"/>
                <w:i/>
                <w:sz w:val="14"/>
              </w:rPr>
            </w:pPr>
            <w:r>
              <w:rPr>
                <w:rFonts w:eastAsia="Arial" w:cs="Arial"/>
                <w:i/>
                <w:sz w:val="14"/>
              </w:rPr>
              <w:t>2013</w:t>
            </w:r>
          </w:p>
        </w:tc>
      </w:tr>
      <w:tr w:rsidR="00DE5016" w:rsidRPr="009A6624" w:rsidTr="00F06C9F">
        <w:trPr>
          <w:trHeight w:val="20"/>
          <w:jc w:val="left"/>
        </w:trPr>
        <w:tc>
          <w:tcPr>
            <w:tcW w:w="2835" w:type="dxa"/>
            <w:tcBorders>
              <w:top w:val="single" w:sz="4" w:space="0" w:color="auto"/>
            </w:tcBorders>
          </w:tcPr>
          <w:p w:rsidR="00DE5016" w:rsidRPr="00DE5016" w:rsidRDefault="00DE5016" w:rsidP="00D85B5B">
            <w:pPr>
              <w:pStyle w:val="Corpsdetexte"/>
              <w:keepNext w:val="0"/>
              <w:keepLines w:val="0"/>
              <w:spacing w:before="40" w:after="40"/>
              <w:rPr>
                <w:rFonts w:eastAsia="Arial" w:cs="Arial"/>
                <w:sz w:val="18"/>
              </w:rPr>
            </w:pPr>
            <w:r>
              <w:rPr>
                <w:rFonts w:eastAsia="Arial" w:cs="Arial"/>
                <w:sz w:val="18"/>
              </w:rPr>
              <w:t>Population</w:t>
            </w:r>
          </w:p>
        </w:tc>
        <w:tc>
          <w:tcPr>
            <w:tcW w:w="850" w:type="dxa"/>
          </w:tcPr>
          <w:p w:rsidR="00DE5016" w:rsidRPr="005E5820" w:rsidRDefault="005E5820" w:rsidP="00D85B5B">
            <w:pPr>
              <w:pStyle w:val="Corpsdetexte"/>
              <w:keepNext w:val="0"/>
              <w:keepLines w:val="0"/>
              <w:spacing w:before="40" w:after="40"/>
              <w:jc w:val="center"/>
              <w:rPr>
                <w:rFonts w:eastAsia="Arial" w:cs="Arial"/>
                <w:sz w:val="18"/>
              </w:rPr>
            </w:pPr>
            <w:r>
              <w:rPr>
                <w:rFonts w:eastAsia="Arial" w:cs="Arial"/>
                <w:sz w:val="18"/>
              </w:rPr>
              <w:t>2538</w:t>
            </w:r>
          </w:p>
        </w:tc>
        <w:tc>
          <w:tcPr>
            <w:tcW w:w="850" w:type="dxa"/>
          </w:tcPr>
          <w:p w:rsidR="00DE5016" w:rsidRPr="005E5820" w:rsidRDefault="005E5820" w:rsidP="00D85B5B">
            <w:pPr>
              <w:pStyle w:val="Corpsdetexte"/>
              <w:keepNext w:val="0"/>
              <w:keepLines w:val="0"/>
              <w:spacing w:before="40" w:after="40"/>
              <w:jc w:val="center"/>
              <w:rPr>
                <w:rFonts w:eastAsia="Arial" w:cs="Arial"/>
                <w:sz w:val="18"/>
              </w:rPr>
            </w:pPr>
            <w:r>
              <w:rPr>
                <w:rFonts w:eastAsia="Arial" w:cs="Arial"/>
                <w:sz w:val="18"/>
              </w:rPr>
              <w:t>2523</w:t>
            </w:r>
          </w:p>
        </w:tc>
        <w:tc>
          <w:tcPr>
            <w:tcW w:w="850" w:type="dxa"/>
          </w:tcPr>
          <w:p w:rsidR="00DE5016" w:rsidRPr="005E5820" w:rsidRDefault="005E5820" w:rsidP="00D85B5B">
            <w:pPr>
              <w:pStyle w:val="Corpsdetexte"/>
              <w:keepNext w:val="0"/>
              <w:keepLines w:val="0"/>
              <w:spacing w:before="40" w:after="40"/>
              <w:jc w:val="center"/>
              <w:rPr>
                <w:rFonts w:eastAsia="Arial" w:cs="Arial"/>
                <w:sz w:val="18"/>
              </w:rPr>
            </w:pPr>
            <w:r>
              <w:rPr>
                <w:rFonts w:eastAsia="Arial" w:cs="Arial"/>
                <w:sz w:val="18"/>
              </w:rPr>
              <w:t>2635</w:t>
            </w:r>
          </w:p>
        </w:tc>
        <w:tc>
          <w:tcPr>
            <w:tcW w:w="850" w:type="dxa"/>
          </w:tcPr>
          <w:p w:rsidR="00DE5016" w:rsidRPr="005E5820" w:rsidRDefault="005E5820" w:rsidP="00D85B5B">
            <w:pPr>
              <w:pStyle w:val="Corpsdetexte"/>
              <w:keepNext w:val="0"/>
              <w:keepLines w:val="0"/>
              <w:spacing w:before="40" w:after="40"/>
              <w:jc w:val="center"/>
              <w:rPr>
                <w:rFonts w:eastAsia="Arial" w:cs="Arial"/>
                <w:sz w:val="18"/>
              </w:rPr>
            </w:pPr>
            <w:r>
              <w:rPr>
                <w:rFonts w:eastAsia="Arial" w:cs="Arial"/>
                <w:sz w:val="18"/>
              </w:rPr>
              <w:t>2545</w:t>
            </w:r>
          </w:p>
        </w:tc>
        <w:tc>
          <w:tcPr>
            <w:tcW w:w="850" w:type="dxa"/>
          </w:tcPr>
          <w:p w:rsidR="00DE5016" w:rsidRPr="005E5820" w:rsidRDefault="005E5820" w:rsidP="00D85B5B">
            <w:pPr>
              <w:pStyle w:val="Corpsdetexte"/>
              <w:keepNext w:val="0"/>
              <w:keepLines w:val="0"/>
              <w:spacing w:before="40" w:after="40"/>
              <w:jc w:val="center"/>
              <w:rPr>
                <w:rFonts w:eastAsia="Arial" w:cs="Arial"/>
                <w:sz w:val="18"/>
              </w:rPr>
            </w:pPr>
            <w:r>
              <w:rPr>
                <w:rFonts w:eastAsia="Arial" w:cs="Arial"/>
                <w:sz w:val="18"/>
              </w:rPr>
              <w:t>2590</w:t>
            </w:r>
          </w:p>
        </w:tc>
        <w:tc>
          <w:tcPr>
            <w:tcW w:w="850" w:type="dxa"/>
          </w:tcPr>
          <w:p w:rsidR="00DE5016" w:rsidRPr="005E5820" w:rsidRDefault="005E5820" w:rsidP="00D85B5B">
            <w:pPr>
              <w:pStyle w:val="Corpsdetexte"/>
              <w:keepNext w:val="0"/>
              <w:keepLines w:val="0"/>
              <w:spacing w:before="40" w:after="40"/>
              <w:jc w:val="center"/>
              <w:rPr>
                <w:rFonts w:eastAsia="Arial" w:cs="Arial"/>
                <w:sz w:val="18"/>
              </w:rPr>
            </w:pPr>
            <w:r>
              <w:rPr>
                <w:rFonts w:eastAsia="Arial" w:cs="Arial"/>
                <w:sz w:val="18"/>
              </w:rPr>
              <w:t>2934</w:t>
            </w:r>
          </w:p>
        </w:tc>
        <w:tc>
          <w:tcPr>
            <w:tcW w:w="850" w:type="dxa"/>
          </w:tcPr>
          <w:p w:rsidR="00DE5016" w:rsidRPr="005E5820" w:rsidRDefault="005E5820" w:rsidP="00D85B5B">
            <w:pPr>
              <w:pStyle w:val="Corpsdetexte"/>
              <w:keepNext w:val="0"/>
              <w:keepLines w:val="0"/>
              <w:spacing w:before="40" w:after="40"/>
              <w:jc w:val="center"/>
              <w:rPr>
                <w:rFonts w:eastAsia="Arial" w:cs="Arial"/>
                <w:sz w:val="18"/>
              </w:rPr>
            </w:pPr>
            <w:r>
              <w:rPr>
                <w:rFonts w:eastAsia="Arial" w:cs="Arial"/>
                <w:sz w:val="18"/>
              </w:rPr>
              <w:t>2875</w:t>
            </w:r>
          </w:p>
        </w:tc>
      </w:tr>
    </w:tbl>
    <w:p w:rsidR="0081716C" w:rsidRPr="0081716C" w:rsidRDefault="007609F7" w:rsidP="00D85B5B">
      <w:pPr>
        <w:pStyle w:val="Titre3"/>
        <w:keepNext w:val="0"/>
        <w:keepLines w:val="0"/>
        <w:tabs>
          <w:tab w:val="clear" w:pos="1134"/>
        </w:tabs>
        <w:ind w:left="0" w:hanging="851"/>
      </w:pPr>
      <w:bookmarkStart w:id="12" w:name="_Toc514078816"/>
      <w:r>
        <w:t>H</w:t>
      </w:r>
      <w:r w:rsidRPr="00DE5016">
        <w:t>abita</w:t>
      </w:r>
      <w:r>
        <w:t>t</w:t>
      </w:r>
      <w:bookmarkEnd w:id="12"/>
    </w:p>
    <w:p w:rsidR="008755DC" w:rsidRDefault="00DF105D" w:rsidP="00D85B5B">
      <w:pPr>
        <w:pStyle w:val="Corpsdetexte"/>
        <w:keepNext w:val="0"/>
        <w:keepLines w:val="0"/>
        <w:rPr>
          <w:rFonts w:eastAsia="Arial"/>
        </w:rPr>
      </w:pPr>
      <w:r>
        <w:rPr>
          <w:rFonts w:eastAsia="Arial"/>
        </w:rPr>
        <w:t>Le Parc</w:t>
      </w:r>
      <w:r w:rsidR="008755DC">
        <w:rPr>
          <w:rFonts w:eastAsia="Arial"/>
        </w:rPr>
        <w:t xml:space="preserve"> </w:t>
      </w:r>
      <w:r>
        <w:rPr>
          <w:rFonts w:eastAsia="Arial"/>
        </w:rPr>
        <w:t xml:space="preserve">de logement </w:t>
      </w:r>
      <w:r w:rsidR="005E5820">
        <w:rPr>
          <w:rFonts w:eastAsia="Arial"/>
        </w:rPr>
        <w:t>présente une augmentation régulière d’environ 13.5 logements par an sur la période 1968 – 2013 et plus récemment (1999 – 2013) 16.8</w:t>
      </w:r>
      <w:r w:rsidR="00423163">
        <w:rPr>
          <w:rFonts w:eastAsia="Arial"/>
        </w:rPr>
        <w:t xml:space="preserve"> logement</w:t>
      </w:r>
      <w:r w:rsidR="005E5820">
        <w:rPr>
          <w:rFonts w:eastAsia="Arial"/>
        </w:rPr>
        <w:t>s par an</w:t>
      </w:r>
      <w:r w:rsidR="008755DC">
        <w:rPr>
          <w:rFonts w:eastAsia="Arial"/>
        </w:rPr>
        <w:t>.</w:t>
      </w:r>
    </w:p>
    <w:p w:rsidR="008755DC" w:rsidRDefault="008755DC" w:rsidP="00D85B5B">
      <w:pPr>
        <w:pStyle w:val="TTAB"/>
        <w:keepNext w:val="0"/>
        <w:keepLines w:val="0"/>
        <w:tabs>
          <w:tab w:val="clear" w:pos="1844"/>
          <w:tab w:val="num" w:pos="284"/>
        </w:tabs>
        <w:ind w:left="1134" w:hanging="1134"/>
        <w:rPr>
          <w:rFonts w:eastAsia="Arial"/>
        </w:rPr>
      </w:pPr>
      <w:bookmarkStart w:id="13" w:name="_Toc514078858"/>
      <w:r w:rsidRPr="00912BE9">
        <w:rPr>
          <w:rFonts w:eastAsia="Arial"/>
        </w:rPr>
        <w:t>Evolution du parc de logements</w:t>
      </w:r>
      <w:bookmarkEnd w:id="13"/>
    </w:p>
    <w:tbl>
      <w:tblPr>
        <w:tblStyle w:val="Grilledutableau"/>
        <w:tblW w:w="9295" w:type="dxa"/>
        <w:jc w:val="left"/>
        <w:tblBorders>
          <w:top w:val="single" w:sz="4" w:space="0" w:color="auto"/>
        </w:tblBorders>
        <w:tblLook w:val="04A0" w:firstRow="1" w:lastRow="0" w:firstColumn="1" w:lastColumn="0" w:noHBand="0" w:noVBand="1"/>
      </w:tblPr>
      <w:tblGrid>
        <w:gridCol w:w="4535"/>
        <w:gridCol w:w="680"/>
        <w:gridCol w:w="680"/>
        <w:gridCol w:w="680"/>
        <w:gridCol w:w="680"/>
        <w:gridCol w:w="680"/>
        <w:gridCol w:w="680"/>
        <w:gridCol w:w="680"/>
      </w:tblGrid>
      <w:tr w:rsidR="00912BE9" w:rsidTr="00F06C9F">
        <w:trPr>
          <w:cnfStyle w:val="100000000000" w:firstRow="1" w:lastRow="0" w:firstColumn="0" w:lastColumn="0" w:oddVBand="0" w:evenVBand="0" w:oddHBand="0" w:evenHBand="0" w:firstRowFirstColumn="0" w:firstRowLastColumn="0" w:lastRowFirstColumn="0" w:lastRowLastColumn="0"/>
          <w:trHeight w:val="20"/>
          <w:jc w:val="left"/>
        </w:trPr>
        <w:tc>
          <w:tcPr>
            <w:tcW w:w="4535" w:type="dxa"/>
            <w:tcBorders>
              <w:top w:val="nil"/>
              <w:left w:val="nil"/>
              <w:bottom w:val="single" w:sz="4" w:space="0" w:color="auto"/>
            </w:tcBorders>
            <w:shd w:val="clear" w:color="auto" w:fill="auto"/>
          </w:tcPr>
          <w:p w:rsidR="00912BE9" w:rsidRPr="00DE5016" w:rsidRDefault="00912BE9" w:rsidP="00D85B5B">
            <w:pPr>
              <w:pStyle w:val="Corpsdetexte"/>
              <w:keepNext w:val="0"/>
              <w:keepLines w:val="0"/>
              <w:spacing w:before="60" w:after="20"/>
              <w:jc w:val="center"/>
              <w:rPr>
                <w:rFonts w:eastAsia="Arial" w:cs="Arial"/>
                <w:i/>
                <w:sz w:val="14"/>
              </w:rPr>
            </w:pP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1968</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1975</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1982</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1990</w:t>
            </w:r>
          </w:p>
        </w:tc>
        <w:tc>
          <w:tcPr>
            <w:tcW w:w="680" w:type="dxa"/>
          </w:tcPr>
          <w:p w:rsidR="00912BE9" w:rsidRPr="00DE5016" w:rsidRDefault="00912BE9" w:rsidP="00D85B5B">
            <w:pPr>
              <w:pStyle w:val="Corpsdetexte"/>
              <w:keepNext w:val="0"/>
              <w:keepLines w:val="0"/>
              <w:spacing w:before="60" w:after="20"/>
              <w:jc w:val="center"/>
              <w:rPr>
                <w:rFonts w:eastAsia="Arial" w:cs="Arial"/>
                <w:i/>
                <w:sz w:val="14"/>
              </w:rPr>
            </w:pPr>
            <w:r w:rsidRPr="00DE5016">
              <w:rPr>
                <w:rFonts w:eastAsia="Arial" w:cs="Arial"/>
                <w:i/>
                <w:sz w:val="14"/>
              </w:rPr>
              <w:t>1999</w:t>
            </w:r>
          </w:p>
        </w:tc>
        <w:tc>
          <w:tcPr>
            <w:tcW w:w="680" w:type="dxa"/>
          </w:tcPr>
          <w:p w:rsidR="00912BE9" w:rsidRPr="00DE5016" w:rsidRDefault="005E5820" w:rsidP="00D85B5B">
            <w:pPr>
              <w:pStyle w:val="Corpsdetexte"/>
              <w:keepNext w:val="0"/>
              <w:keepLines w:val="0"/>
              <w:spacing w:before="60" w:after="20"/>
              <w:jc w:val="center"/>
              <w:rPr>
                <w:rFonts w:eastAsia="Arial" w:cs="Arial"/>
                <w:i/>
                <w:sz w:val="14"/>
              </w:rPr>
            </w:pPr>
            <w:r>
              <w:rPr>
                <w:rFonts w:eastAsia="Arial" w:cs="Arial"/>
                <w:i/>
                <w:sz w:val="14"/>
              </w:rPr>
              <w:t>2007</w:t>
            </w:r>
          </w:p>
        </w:tc>
        <w:tc>
          <w:tcPr>
            <w:tcW w:w="680" w:type="dxa"/>
          </w:tcPr>
          <w:p w:rsidR="00912BE9" w:rsidRPr="00DE5016" w:rsidRDefault="00BF16DB" w:rsidP="00D85B5B">
            <w:pPr>
              <w:pStyle w:val="Corpsdetexte"/>
              <w:keepNext w:val="0"/>
              <w:keepLines w:val="0"/>
              <w:spacing w:before="60" w:after="20"/>
              <w:jc w:val="center"/>
              <w:rPr>
                <w:rFonts w:eastAsia="Arial" w:cs="Arial"/>
                <w:i/>
                <w:sz w:val="14"/>
              </w:rPr>
            </w:pPr>
            <w:r>
              <w:rPr>
                <w:rFonts w:eastAsia="Arial" w:cs="Arial"/>
                <w:i/>
                <w:sz w:val="14"/>
              </w:rPr>
              <w:t>2013</w:t>
            </w:r>
          </w:p>
        </w:tc>
      </w:tr>
      <w:tr w:rsidR="00DF105D" w:rsidTr="00F06C9F">
        <w:trPr>
          <w:trHeight w:val="20"/>
          <w:jc w:val="left"/>
        </w:trPr>
        <w:tc>
          <w:tcPr>
            <w:tcW w:w="4535" w:type="dxa"/>
            <w:tcBorders>
              <w:top w:val="single" w:sz="4" w:space="0" w:color="auto"/>
            </w:tcBorders>
          </w:tcPr>
          <w:p w:rsidR="00DF105D" w:rsidRPr="00912BE9" w:rsidRDefault="00DF105D" w:rsidP="00D85B5B">
            <w:pPr>
              <w:pStyle w:val="Corpsdetexte"/>
              <w:keepNext w:val="0"/>
              <w:keepLines w:val="0"/>
              <w:spacing w:before="40" w:after="40"/>
              <w:rPr>
                <w:rFonts w:eastAsia="Arial" w:cs="Arial"/>
                <w:b/>
                <w:sz w:val="18"/>
              </w:rPr>
            </w:pPr>
            <w:r w:rsidRPr="00912BE9">
              <w:rPr>
                <w:rFonts w:eastAsia="Arial" w:cs="Arial"/>
                <w:b/>
                <w:sz w:val="18"/>
              </w:rPr>
              <w:t>Ensemble</w:t>
            </w:r>
          </w:p>
        </w:tc>
        <w:tc>
          <w:tcPr>
            <w:tcW w:w="680" w:type="dxa"/>
          </w:tcPr>
          <w:p w:rsidR="00DF105D" w:rsidRPr="005E5820" w:rsidRDefault="005E5820" w:rsidP="005608BD">
            <w:pPr>
              <w:pStyle w:val="Corpsdetexte"/>
              <w:keepNext w:val="0"/>
              <w:keepLines w:val="0"/>
              <w:spacing w:before="40" w:after="40"/>
              <w:jc w:val="center"/>
              <w:rPr>
                <w:rFonts w:eastAsia="Arial" w:cs="Arial"/>
                <w:b/>
                <w:sz w:val="18"/>
              </w:rPr>
            </w:pPr>
            <w:r w:rsidRPr="005E5820">
              <w:rPr>
                <w:rFonts w:eastAsia="Arial" w:cs="Arial"/>
                <w:b/>
                <w:sz w:val="18"/>
              </w:rPr>
              <w:t>934</w:t>
            </w:r>
          </w:p>
        </w:tc>
        <w:tc>
          <w:tcPr>
            <w:tcW w:w="680" w:type="dxa"/>
          </w:tcPr>
          <w:p w:rsidR="00DF105D" w:rsidRPr="005E5820" w:rsidRDefault="005E5820" w:rsidP="005608BD">
            <w:pPr>
              <w:pStyle w:val="Corpsdetexte"/>
              <w:keepNext w:val="0"/>
              <w:keepLines w:val="0"/>
              <w:spacing w:before="40" w:after="40"/>
              <w:jc w:val="center"/>
              <w:rPr>
                <w:rFonts w:eastAsia="Arial" w:cs="Arial"/>
                <w:b/>
                <w:sz w:val="18"/>
              </w:rPr>
            </w:pPr>
            <w:r w:rsidRPr="005E5820">
              <w:rPr>
                <w:rFonts w:eastAsia="Arial" w:cs="Arial"/>
                <w:b/>
                <w:sz w:val="18"/>
              </w:rPr>
              <w:t>1059</w:t>
            </w:r>
          </w:p>
        </w:tc>
        <w:tc>
          <w:tcPr>
            <w:tcW w:w="680" w:type="dxa"/>
          </w:tcPr>
          <w:p w:rsidR="00DF105D" w:rsidRPr="005E5820" w:rsidRDefault="005E5820" w:rsidP="005608BD">
            <w:pPr>
              <w:pStyle w:val="Corpsdetexte"/>
              <w:keepNext w:val="0"/>
              <w:keepLines w:val="0"/>
              <w:spacing w:before="40" w:after="40"/>
              <w:jc w:val="center"/>
              <w:rPr>
                <w:rFonts w:eastAsia="Arial" w:cs="Arial"/>
                <w:b/>
                <w:sz w:val="18"/>
              </w:rPr>
            </w:pPr>
            <w:r w:rsidRPr="005E5820">
              <w:rPr>
                <w:rFonts w:eastAsia="Arial" w:cs="Arial"/>
                <w:b/>
                <w:sz w:val="18"/>
              </w:rPr>
              <w:t>1172</w:t>
            </w:r>
          </w:p>
        </w:tc>
        <w:tc>
          <w:tcPr>
            <w:tcW w:w="680" w:type="dxa"/>
          </w:tcPr>
          <w:p w:rsidR="00DF105D" w:rsidRPr="005E5820" w:rsidRDefault="005E5820" w:rsidP="005608BD">
            <w:pPr>
              <w:pStyle w:val="Corpsdetexte"/>
              <w:keepNext w:val="0"/>
              <w:keepLines w:val="0"/>
              <w:spacing w:before="40" w:after="40"/>
              <w:jc w:val="center"/>
              <w:rPr>
                <w:rFonts w:eastAsia="Arial" w:cs="Arial"/>
                <w:b/>
                <w:sz w:val="18"/>
              </w:rPr>
            </w:pPr>
            <w:r w:rsidRPr="005E5820">
              <w:rPr>
                <w:rFonts w:eastAsia="Arial" w:cs="Arial"/>
                <w:b/>
                <w:sz w:val="18"/>
              </w:rPr>
              <w:t>1240</w:t>
            </w:r>
          </w:p>
        </w:tc>
        <w:tc>
          <w:tcPr>
            <w:tcW w:w="680" w:type="dxa"/>
          </w:tcPr>
          <w:p w:rsidR="00DF105D" w:rsidRPr="005E5820" w:rsidRDefault="005E5820" w:rsidP="005608BD">
            <w:pPr>
              <w:pStyle w:val="Corpsdetexte"/>
              <w:keepNext w:val="0"/>
              <w:keepLines w:val="0"/>
              <w:spacing w:before="40" w:after="40"/>
              <w:jc w:val="center"/>
              <w:rPr>
                <w:rFonts w:eastAsia="Arial" w:cs="Arial"/>
                <w:b/>
                <w:sz w:val="18"/>
              </w:rPr>
            </w:pPr>
            <w:r w:rsidRPr="005E5820">
              <w:rPr>
                <w:rFonts w:eastAsia="Arial" w:cs="Arial"/>
                <w:b/>
                <w:sz w:val="18"/>
              </w:rPr>
              <w:t>1308</w:t>
            </w:r>
          </w:p>
        </w:tc>
        <w:tc>
          <w:tcPr>
            <w:tcW w:w="680" w:type="dxa"/>
          </w:tcPr>
          <w:p w:rsidR="00DF105D" w:rsidRPr="005E5820" w:rsidRDefault="005E5820" w:rsidP="005608BD">
            <w:pPr>
              <w:pStyle w:val="Corpsdetexte"/>
              <w:keepNext w:val="0"/>
              <w:keepLines w:val="0"/>
              <w:spacing w:before="40" w:after="40"/>
              <w:jc w:val="center"/>
              <w:rPr>
                <w:rFonts w:eastAsia="Arial" w:cs="Arial"/>
                <w:b/>
                <w:sz w:val="18"/>
              </w:rPr>
            </w:pPr>
            <w:r w:rsidRPr="005E5820">
              <w:rPr>
                <w:rFonts w:eastAsia="Arial" w:cs="Arial"/>
                <w:b/>
                <w:sz w:val="18"/>
              </w:rPr>
              <w:t>1494</w:t>
            </w:r>
          </w:p>
        </w:tc>
        <w:tc>
          <w:tcPr>
            <w:tcW w:w="680" w:type="dxa"/>
          </w:tcPr>
          <w:p w:rsidR="00DF105D" w:rsidRPr="005E5820" w:rsidRDefault="005E5820" w:rsidP="005608BD">
            <w:pPr>
              <w:pStyle w:val="Corpsdetexte"/>
              <w:keepNext w:val="0"/>
              <w:keepLines w:val="0"/>
              <w:spacing w:before="40" w:after="40"/>
              <w:jc w:val="center"/>
              <w:rPr>
                <w:rFonts w:eastAsia="Arial" w:cs="Arial"/>
                <w:b/>
                <w:sz w:val="18"/>
              </w:rPr>
            </w:pPr>
            <w:r w:rsidRPr="005E5820">
              <w:rPr>
                <w:rFonts w:eastAsia="Arial" w:cs="Arial"/>
                <w:b/>
                <w:sz w:val="18"/>
              </w:rPr>
              <w:t>1543</w:t>
            </w:r>
          </w:p>
        </w:tc>
      </w:tr>
      <w:tr w:rsidR="00DF105D" w:rsidTr="00203927">
        <w:trPr>
          <w:trHeight w:val="20"/>
          <w:jc w:val="left"/>
        </w:trPr>
        <w:tc>
          <w:tcPr>
            <w:tcW w:w="4535" w:type="dxa"/>
          </w:tcPr>
          <w:p w:rsidR="00DF105D" w:rsidRPr="00DE5016" w:rsidRDefault="00DF105D" w:rsidP="00D85B5B">
            <w:pPr>
              <w:pStyle w:val="Corpsdetexte"/>
              <w:keepNext w:val="0"/>
              <w:keepLines w:val="0"/>
              <w:spacing w:before="40" w:after="40"/>
              <w:ind w:left="225"/>
              <w:jc w:val="left"/>
              <w:rPr>
                <w:rFonts w:eastAsia="Arial" w:cs="Arial"/>
                <w:sz w:val="18"/>
              </w:rPr>
            </w:pPr>
            <w:r>
              <w:rPr>
                <w:rFonts w:eastAsia="Arial" w:cs="Arial"/>
                <w:sz w:val="18"/>
              </w:rPr>
              <w:t>Résidences principales</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825</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927</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1028</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1068</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1156</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1353</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1368</w:t>
            </w:r>
          </w:p>
        </w:tc>
      </w:tr>
      <w:tr w:rsidR="00DF105D" w:rsidTr="00203927">
        <w:trPr>
          <w:trHeight w:val="20"/>
          <w:jc w:val="left"/>
        </w:trPr>
        <w:tc>
          <w:tcPr>
            <w:tcW w:w="4535" w:type="dxa"/>
          </w:tcPr>
          <w:p w:rsidR="00DF105D" w:rsidRPr="00DE5016" w:rsidRDefault="00DF105D" w:rsidP="00D85B5B">
            <w:pPr>
              <w:pStyle w:val="Corpsdetexte"/>
              <w:keepNext w:val="0"/>
              <w:keepLines w:val="0"/>
              <w:spacing w:before="40" w:after="40"/>
              <w:ind w:left="225"/>
              <w:jc w:val="left"/>
              <w:rPr>
                <w:rFonts w:eastAsia="Arial" w:cs="Arial"/>
                <w:sz w:val="18"/>
              </w:rPr>
            </w:pPr>
            <w:r>
              <w:rPr>
                <w:rFonts w:eastAsia="Arial" w:cs="Arial"/>
                <w:sz w:val="18"/>
              </w:rPr>
              <w:t>Résidences secondaires et logements occasionnels</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47</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55</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88</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70</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74</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49</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55</w:t>
            </w:r>
          </w:p>
        </w:tc>
      </w:tr>
      <w:tr w:rsidR="00DF105D" w:rsidTr="00203927">
        <w:trPr>
          <w:trHeight w:val="20"/>
          <w:jc w:val="left"/>
        </w:trPr>
        <w:tc>
          <w:tcPr>
            <w:tcW w:w="4535" w:type="dxa"/>
          </w:tcPr>
          <w:p w:rsidR="00DF105D" w:rsidRPr="00DE5016" w:rsidRDefault="00DF105D" w:rsidP="00D85B5B">
            <w:pPr>
              <w:pStyle w:val="Corpsdetexte"/>
              <w:keepNext w:val="0"/>
              <w:keepLines w:val="0"/>
              <w:spacing w:before="40" w:after="40"/>
              <w:ind w:left="225"/>
              <w:jc w:val="left"/>
              <w:rPr>
                <w:rFonts w:eastAsia="Arial" w:cs="Arial"/>
                <w:sz w:val="18"/>
              </w:rPr>
            </w:pPr>
            <w:r>
              <w:rPr>
                <w:rFonts w:eastAsia="Arial" w:cs="Arial"/>
                <w:sz w:val="18"/>
              </w:rPr>
              <w:t>Logements vacants</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62</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77</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56</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102</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78</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92</w:t>
            </w:r>
          </w:p>
        </w:tc>
        <w:tc>
          <w:tcPr>
            <w:tcW w:w="680" w:type="dxa"/>
          </w:tcPr>
          <w:p w:rsidR="00DF105D" w:rsidRPr="005E5820" w:rsidRDefault="005E5820" w:rsidP="005608BD">
            <w:pPr>
              <w:pStyle w:val="Corpsdetexte"/>
              <w:keepNext w:val="0"/>
              <w:keepLines w:val="0"/>
              <w:spacing w:before="40" w:after="40"/>
              <w:jc w:val="center"/>
              <w:rPr>
                <w:rFonts w:eastAsia="Arial" w:cs="Arial"/>
                <w:sz w:val="18"/>
              </w:rPr>
            </w:pPr>
            <w:r w:rsidRPr="005E5820">
              <w:rPr>
                <w:rFonts w:eastAsia="Arial" w:cs="Arial"/>
                <w:sz w:val="18"/>
              </w:rPr>
              <w:t>120</w:t>
            </w:r>
          </w:p>
        </w:tc>
      </w:tr>
    </w:tbl>
    <w:p w:rsidR="008755DC" w:rsidRPr="00203927" w:rsidRDefault="00203927" w:rsidP="00D85B5B">
      <w:pPr>
        <w:pStyle w:val="Corpsdetexte"/>
        <w:keepNext w:val="0"/>
        <w:keepLines w:val="0"/>
      </w:pPr>
      <w:r w:rsidRPr="00203927">
        <w:t xml:space="preserve">Le taux d’occupation des </w:t>
      </w:r>
      <w:r w:rsidR="0081716C">
        <w:t xml:space="preserve">résidences </w:t>
      </w:r>
      <w:r w:rsidR="00423163">
        <w:t>principales</w:t>
      </w:r>
      <w:r w:rsidR="00423163" w:rsidRPr="00203927">
        <w:t xml:space="preserve"> est </w:t>
      </w:r>
      <w:r w:rsidR="00423163">
        <w:t xml:space="preserve">relativement stable à </w:t>
      </w:r>
      <w:r w:rsidR="00423163" w:rsidRPr="00203927">
        <w:rPr>
          <w:rFonts w:eastAsia="Arial"/>
        </w:rPr>
        <w:t xml:space="preserve">environ </w:t>
      </w:r>
      <w:r w:rsidR="005E5820">
        <w:rPr>
          <w:rFonts w:eastAsia="Arial"/>
        </w:rPr>
        <w:t>2.10</w:t>
      </w:r>
      <w:r w:rsidR="00423163">
        <w:rPr>
          <w:rFonts w:eastAsia="Arial"/>
        </w:rPr>
        <w:t> habitants/logement</w:t>
      </w:r>
      <w:r w:rsidR="00423163" w:rsidRPr="00203927">
        <w:rPr>
          <w:rFonts w:eastAsia="Arial"/>
        </w:rPr>
        <w:t xml:space="preserve">. Les résidences </w:t>
      </w:r>
      <w:r w:rsidR="00423163">
        <w:rPr>
          <w:rFonts w:eastAsia="Arial"/>
        </w:rPr>
        <w:t>principales sont majoritaires et représentent</w:t>
      </w:r>
      <w:r w:rsidR="00423163" w:rsidRPr="00203927">
        <w:rPr>
          <w:rFonts w:eastAsia="Arial"/>
        </w:rPr>
        <w:t xml:space="preserve"> </w:t>
      </w:r>
      <w:r w:rsidR="005E5820">
        <w:rPr>
          <w:rFonts w:eastAsia="Arial"/>
        </w:rPr>
        <w:t>89</w:t>
      </w:r>
      <w:r w:rsidR="00423163" w:rsidRPr="00203927">
        <w:rPr>
          <w:rFonts w:eastAsia="Verdana"/>
        </w:rPr>
        <w:t xml:space="preserve"> % </w:t>
      </w:r>
      <w:r w:rsidR="00423163">
        <w:rPr>
          <w:rFonts w:eastAsia="Arial"/>
        </w:rPr>
        <w:t>des logements en 2013</w:t>
      </w:r>
      <w:r w:rsidR="008755DC" w:rsidRPr="00203927">
        <w:rPr>
          <w:rFonts w:eastAsia="Arial"/>
        </w:rPr>
        <w:t>.</w:t>
      </w:r>
    </w:p>
    <w:p w:rsidR="002C7FF7" w:rsidRDefault="002C7FF7" w:rsidP="00D85B5B">
      <w:pPr>
        <w:pStyle w:val="Titre2"/>
        <w:keepNext w:val="0"/>
        <w:keepLines w:val="0"/>
        <w:tabs>
          <w:tab w:val="clear" w:pos="1134"/>
        </w:tabs>
        <w:ind w:left="0" w:hanging="851"/>
      </w:pPr>
      <w:bookmarkStart w:id="14" w:name="_Toc514078817"/>
      <w:r>
        <w:t>Urbanisme</w:t>
      </w:r>
      <w:bookmarkEnd w:id="14"/>
    </w:p>
    <w:p w:rsidR="002C7FF7" w:rsidRDefault="002C7FF7" w:rsidP="00D85B5B">
      <w:pPr>
        <w:pStyle w:val="Corpsdetexte"/>
        <w:keepNext w:val="0"/>
        <w:keepLines w:val="0"/>
        <w:rPr>
          <w:rFonts w:eastAsia="Tahoma"/>
        </w:rPr>
      </w:pPr>
      <w:r w:rsidRPr="008C45B7">
        <w:rPr>
          <w:rFonts w:eastAsia="Tahoma"/>
        </w:rPr>
        <w:t xml:space="preserve">La </w:t>
      </w:r>
      <w:r w:rsidR="00C8027A" w:rsidRPr="008C45B7">
        <w:rPr>
          <w:rFonts w:eastAsia="Tahoma"/>
        </w:rPr>
        <w:t>Commune</w:t>
      </w:r>
      <w:r w:rsidRPr="008C45B7">
        <w:rPr>
          <w:rFonts w:eastAsia="Tahoma"/>
        </w:rPr>
        <w:t xml:space="preserve"> </w:t>
      </w:r>
      <w:r w:rsidR="008C45B7" w:rsidRPr="008C45B7">
        <w:rPr>
          <w:rFonts w:eastAsia="Tahoma"/>
        </w:rPr>
        <w:t>dispose d’un plan local d’urbanisme (PLU) de 2013.</w:t>
      </w:r>
    </w:p>
    <w:p w:rsidR="00430758" w:rsidRDefault="00430758" w:rsidP="00D85B5B">
      <w:pPr>
        <w:pStyle w:val="Corpsdetexte"/>
        <w:keepNext w:val="0"/>
        <w:keepLines w:val="0"/>
        <w:rPr>
          <w:rFonts w:eastAsia="Tahoma"/>
        </w:rPr>
      </w:pPr>
    </w:p>
    <w:p w:rsidR="00430758" w:rsidRPr="002C7FF7" w:rsidRDefault="00C8027A" w:rsidP="00D85B5B">
      <w:pPr>
        <w:widowControl w:val="0"/>
        <w:spacing w:before="200"/>
        <w:rPr>
          <w:rFonts w:eastAsia="Tahoma"/>
        </w:rPr>
      </w:pPr>
      <w:r>
        <w:rPr>
          <w:rFonts w:eastAsia="Tahoma"/>
        </w:rPr>
        <w:br w:type="page"/>
      </w:r>
    </w:p>
    <w:p w:rsidR="008755DC" w:rsidRDefault="002C7FF7" w:rsidP="00D85B5B">
      <w:pPr>
        <w:pStyle w:val="Titre1"/>
        <w:keepNext w:val="0"/>
        <w:widowControl w:val="0"/>
        <w:tabs>
          <w:tab w:val="clear" w:pos="1134"/>
        </w:tabs>
        <w:ind w:left="0" w:hanging="851"/>
      </w:pPr>
      <w:bookmarkStart w:id="15" w:name="_Toc514078818"/>
      <w:r>
        <w:lastRenderedPageBreak/>
        <w:t>Le milieu naturel</w:t>
      </w:r>
      <w:bookmarkEnd w:id="15"/>
    </w:p>
    <w:p w:rsidR="002C7FF7" w:rsidRDefault="00430758" w:rsidP="00D85B5B">
      <w:pPr>
        <w:pStyle w:val="Titre2"/>
        <w:keepNext w:val="0"/>
        <w:keepLines w:val="0"/>
        <w:tabs>
          <w:tab w:val="clear" w:pos="1134"/>
        </w:tabs>
        <w:ind w:left="0" w:hanging="851"/>
      </w:pPr>
      <w:bookmarkStart w:id="16" w:name="_Toc514078819"/>
      <w:r>
        <w:t>Contexte geologique</w:t>
      </w:r>
      <w:bookmarkEnd w:id="16"/>
    </w:p>
    <w:p w:rsidR="005E5820" w:rsidRPr="00B94362" w:rsidRDefault="003A688B" w:rsidP="005E5820">
      <w:pPr>
        <w:spacing w:before="285" w:line="278" w:lineRule="exact"/>
        <w:ind w:right="216"/>
        <w:jc w:val="both"/>
        <w:textAlignment w:val="baseline"/>
        <w:rPr>
          <w:rFonts w:eastAsia="Arial"/>
          <w:lang w:eastAsia="en-US"/>
        </w:rPr>
      </w:pPr>
      <w:r w:rsidRPr="00780918">
        <w:rPr>
          <w:rFonts w:eastAsia="Arial"/>
          <w:lang w:eastAsia="en-US"/>
        </w:rPr>
        <w:t>L</w:t>
      </w:r>
      <w:r w:rsidRPr="004C44A9">
        <w:rPr>
          <w:rFonts w:eastAsia="Arial"/>
          <w:lang w:eastAsia="en-US"/>
        </w:rPr>
        <w:t>e</w:t>
      </w:r>
      <w:r>
        <w:rPr>
          <w:rFonts w:eastAsia="Arial"/>
          <w:lang w:eastAsia="en-US"/>
        </w:rPr>
        <w:t xml:space="preserve"> territoire de la </w:t>
      </w:r>
      <w:r w:rsidRPr="00B94362">
        <w:rPr>
          <w:rFonts w:eastAsia="Arial"/>
          <w:lang w:eastAsia="en-US"/>
        </w:rPr>
        <w:t xml:space="preserve">Commune de </w:t>
      </w:r>
      <w:r w:rsidR="00D02BD8" w:rsidRPr="00B94362">
        <w:rPr>
          <w:rFonts w:eastAsia="Arial"/>
          <w:lang w:eastAsia="en-US"/>
        </w:rPr>
        <w:t>CONNERRE</w:t>
      </w:r>
      <w:r w:rsidRPr="00B94362">
        <w:rPr>
          <w:rFonts w:eastAsia="Arial"/>
          <w:lang w:eastAsia="en-US"/>
        </w:rPr>
        <w:t xml:space="preserve"> </w:t>
      </w:r>
      <w:r w:rsidR="005E5820" w:rsidRPr="00B94362">
        <w:rPr>
          <w:rFonts w:eastAsia="Arial"/>
          <w:lang w:eastAsia="en-US"/>
        </w:rPr>
        <w:t>est constitué essentiellement des formations sédimentaires du Crétacé reposant sur des terrains jurassiques.</w:t>
      </w:r>
    </w:p>
    <w:p w:rsidR="00B94362" w:rsidRPr="00B94362" w:rsidRDefault="00B94362" w:rsidP="00B94362">
      <w:pPr>
        <w:spacing w:before="285" w:line="278" w:lineRule="exact"/>
        <w:ind w:right="216"/>
        <w:jc w:val="both"/>
        <w:textAlignment w:val="baseline"/>
        <w:rPr>
          <w:rFonts w:eastAsia="Arial" w:cs="Arial"/>
          <w:lang w:eastAsia="en-US"/>
        </w:rPr>
      </w:pPr>
      <w:r w:rsidRPr="00B94362">
        <w:rPr>
          <w:rFonts w:eastAsia="Arial" w:cs="Arial"/>
          <w:lang w:eastAsia="en-US"/>
        </w:rPr>
        <w:t>Sur les plateaux et à leur amorce, les terrains crétacé</w:t>
      </w:r>
      <w:r w:rsidR="003A688B" w:rsidRPr="00B94362">
        <w:rPr>
          <w:rFonts w:eastAsia="Arial" w:cs="Arial"/>
          <w:lang w:eastAsia="en-US"/>
        </w:rPr>
        <w:t>s</w:t>
      </w:r>
      <w:r w:rsidRPr="00B94362">
        <w:rPr>
          <w:rFonts w:eastAsia="Arial" w:cs="Arial"/>
          <w:lang w:eastAsia="en-US"/>
        </w:rPr>
        <w:t xml:space="preserve"> sont recouverts de dépôts tertiaires d’argiles résiduelles.</w:t>
      </w:r>
    </w:p>
    <w:p w:rsidR="00B94362" w:rsidRDefault="00B94362" w:rsidP="00B94362">
      <w:pPr>
        <w:spacing w:before="285" w:line="278" w:lineRule="exact"/>
        <w:ind w:right="216"/>
        <w:jc w:val="both"/>
        <w:textAlignment w:val="baseline"/>
        <w:rPr>
          <w:rFonts w:eastAsia="Arial" w:cs="Arial"/>
          <w:lang w:eastAsia="en-US"/>
        </w:rPr>
      </w:pPr>
      <w:r w:rsidRPr="00B94362">
        <w:rPr>
          <w:rFonts w:eastAsia="Arial" w:cs="Arial"/>
          <w:lang w:eastAsia="en-US"/>
        </w:rPr>
        <w:t>Des alluvions sont présentes dans les vallées et en bordure de la vallée de l’Huisne.</w:t>
      </w:r>
    </w:p>
    <w:p w:rsidR="00B94362" w:rsidRDefault="00B94362" w:rsidP="00B94362">
      <w:pPr>
        <w:spacing w:before="285"/>
        <w:ind w:right="216"/>
        <w:jc w:val="both"/>
        <w:textAlignment w:val="baseline"/>
        <w:rPr>
          <w:rFonts w:eastAsia="Arial" w:cs="Arial"/>
          <w:lang w:eastAsia="en-US"/>
        </w:rPr>
      </w:pPr>
      <w:r w:rsidRPr="00B94362">
        <w:rPr>
          <w:rFonts w:eastAsia="Arial" w:cs="Arial"/>
          <w:u w:val="single"/>
          <w:lang w:eastAsia="en-US"/>
        </w:rPr>
        <w:t>Terrains secondaires (Crétacé)</w:t>
      </w:r>
      <w:r>
        <w:rPr>
          <w:rFonts w:eastAsia="Arial" w:cs="Arial"/>
          <w:lang w:eastAsia="en-US"/>
        </w:rPr>
        <w:t xml:space="preserve"> : </w:t>
      </w:r>
    </w:p>
    <w:p w:rsidR="00B94362" w:rsidRDefault="00B94362" w:rsidP="00761011">
      <w:pPr>
        <w:pStyle w:val="Paragraphedeliste"/>
        <w:numPr>
          <w:ilvl w:val="0"/>
          <w:numId w:val="39"/>
        </w:numPr>
        <w:spacing w:before="285"/>
        <w:ind w:right="216"/>
        <w:jc w:val="left"/>
        <w:textAlignment w:val="baseline"/>
        <w:rPr>
          <w:rFonts w:eastAsia="Arial" w:cs="Arial"/>
          <w:lang w:eastAsia="en-US"/>
        </w:rPr>
      </w:pPr>
      <w:r w:rsidRPr="00B94362">
        <w:rPr>
          <w:rFonts w:eastAsia="Arial" w:cs="Arial"/>
          <w:lang w:eastAsia="en-US"/>
        </w:rPr>
        <w:t>Cénomanien, sables du Mans</w:t>
      </w:r>
      <w:r>
        <w:rPr>
          <w:rFonts w:eastAsia="Arial" w:cs="Arial"/>
          <w:lang w:eastAsia="en-US"/>
        </w:rPr>
        <w:t>,</w:t>
      </w:r>
    </w:p>
    <w:p w:rsidR="00B94362" w:rsidRDefault="00B94362" w:rsidP="00761011">
      <w:pPr>
        <w:pStyle w:val="Paragraphedeliste"/>
        <w:numPr>
          <w:ilvl w:val="0"/>
          <w:numId w:val="39"/>
        </w:numPr>
        <w:spacing w:before="285" w:line="278" w:lineRule="exact"/>
        <w:ind w:right="216"/>
        <w:textAlignment w:val="baseline"/>
        <w:rPr>
          <w:rFonts w:eastAsia="Arial" w:cs="Arial"/>
          <w:lang w:eastAsia="en-US"/>
        </w:rPr>
      </w:pPr>
      <w:r>
        <w:rPr>
          <w:rFonts w:eastAsia="Arial" w:cs="Arial"/>
          <w:lang w:eastAsia="en-US"/>
        </w:rPr>
        <w:t>Cénomanien supérieurs : sables du Perche, calcaires sableux et Marnes à huitres,</w:t>
      </w:r>
    </w:p>
    <w:p w:rsidR="00B94362" w:rsidRDefault="00B94362" w:rsidP="00761011">
      <w:pPr>
        <w:pStyle w:val="Paragraphedeliste"/>
        <w:numPr>
          <w:ilvl w:val="0"/>
          <w:numId w:val="39"/>
        </w:numPr>
        <w:spacing w:before="285" w:line="278" w:lineRule="exact"/>
        <w:ind w:right="216"/>
        <w:textAlignment w:val="baseline"/>
        <w:rPr>
          <w:rFonts w:eastAsia="Arial" w:cs="Arial"/>
          <w:lang w:eastAsia="en-US"/>
        </w:rPr>
      </w:pPr>
      <w:r>
        <w:rPr>
          <w:rFonts w:eastAsia="Arial" w:cs="Arial"/>
          <w:lang w:eastAsia="en-US"/>
        </w:rPr>
        <w:t>Turonien, Craie à Inocérames à silex,</w:t>
      </w:r>
    </w:p>
    <w:p w:rsidR="00B94362" w:rsidRDefault="00B94362" w:rsidP="00761011">
      <w:pPr>
        <w:pStyle w:val="Paragraphedeliste"/>
        <w:numPr>
          <w:ilvl w:val="0"/>
          <w:numId w:val="39"/>
        </w:numPr>
        <w:spacing w:before="285" w:line="278" w:lineRule="exact"/>
        <w:ind w:right="216"/>
        <w:textAlignment w:val="baseline"/>
        <w:rPr>
          <w:rFonts w:eastAsia="Arial" w:cs="Arial"/>
          <w:lang w:eastAsia="en-US"/>
        </w:rPr>
      </w:pPr>
      <w:r>
        <w:rPr>
          <w:rFonts w:eastAsia="Arial" w:cs="Arial"/>
          <w:lang w:eastAsia="en-US"/>
        </w:rPr>
        <w:t>Sénonien.</w:t>
      </w:r>
    </w:p>
    <w:p w:rsidR="001F24BC" w:rsidRDefault="001F24BC" w:rsidP="001F24BC">
      <w:pPr>
        <w:pStyle w:val="Paragraphedeliste"/>
        <w:spacing w:before="285" w:line="278" w:lineRule="exact"/>
        <w:ind w:right="216"/>
        <w:textAlignment w:val="baseline"/>
        <w:rPr>
          <w:rFonts w:eastAsia="Arial" w:cs="Arial"/>
          <w:lang w:eastAsia="en-US"/>
        </w:rPr>
      </w:pPr>
    </w:p>
    <w:p w:rsidR="00B94362" w:rsidRDefault="00B94362" w:rsidP="001F24BC">
      <w:pPr>
        <w:pStyle w:val="Paragraphedeliste"/>
        <w:spacing w:before="285" w:after="240" w:line="278" w:lineRule="exact"/>
        <w:ind w:left="0" w:right="216"/>
        <w:textAlignment w:val="baseline"/>
        <w:rPr>
          <w:rFonts w:eastAsia="Arial" w:cs="Arial"/>
          <w:u w:val="single"/>
          <w:lang w:eastAsia="en-US"/>
        </w:rPr>
      </w:pPr>
      <w:r>
        <w:rPr>
          <w:rFonts w:eastAsia="Arial" w:cs="Arial"/>
          <w:u w:val="single"/>
          <w:lang w:eastAsia="en-US"/>
        </w:rPr>
        <w:t>Terrains tertiaires :</w:t>
      </w:r>
    </w:p>
    <w:p w:rsidR="00B94362" w:rsidRDefault="00B94362" w:rsidP="00761011">
      <w:pPr>
        <w:pStyle w:val="Paragraphedeliste"/>
        <w:numPr>
          <w:ilvl w:val="0"/>
          <w:numId w:val="40"/>
        </w:numPr>
        <w:spacing w:before="285" w:line="278" w:lineRule="exact"/>
        <w:ind w:right="216"/>
        <w:textAlignment w:val="baseline"/>
        <w:rPr>
          <w:rFonts w:eastAsia="Arial" w:cs="Arial"/>
          <w:lang w:eastAsia="en-US"/>
        </w:rPr>
      </w:pPr>
      <w:r>
        <w:rPr>
          <w:rFonts w:eastAsia="Arial" w:cs="Arial"/>
          <w:lang w:eastAsia="en-US"/>
        </w:rPr>
        <w:t>Eocène.</w:t>
      </w:r>
    </w:p>
    <w:p w:rsidR="001F24BC" w:rsidRDefault="001F24BC" w:rsidP="001F24BC">
      <w:pPr>
        <w:pStyle w:val="Paragraphedeliste"/>
        <w:spacing w:before="285" w:line="278" w:lineRule="exact"/>
        <w:ind w:right="216"/>
        <w:textAlignment w:val="baseline"/>
        <w:rPr>
          <w:rFonts w:eastAsia="Arial" w:cs="Arial"/>
          <w:lang w:eastAsia="en-US"/>
        </w:rPr>
      </w:pPr>
    </w:p>
    <w:p w:rsidR="00B94362" w:rsidRDefault="00B94362" w:rsidP="001F24BC">
      <w:pPr>
        <w:pStyle w:val="Paragraphedeliste"/>
        <w:spacing w:line="278" w:lineRule="exact"/>
        <w:ind w:left="0" w:right="216"/>
        <w:textAlignment w:val="baseline"/>
        <w:rPr>
          <w:rFonts w:eastAsia="Arial" w:cs="Arial"/>
          <w:u w:val="single"/>
          <w:lang w:eastAsia="en-US"/>
        </w:rPr>
      </w:pPr>
      <w:r>
        <w:rPr>
          <w:rFonts w:eastAsia="Arial" w:cs="Arial"/>
          <w:u w:val="single"/>
          <w:lang w:eastAsia="en-US"/>
        </w:rPr>
        <w:t>Terrains quaternaires et formations superficielles :</w:t>
      </w:r>
    </w:p>
    <w:p w:rsidR="00B94362" w:rsidRDefault="00B94362" w:rsidP="00761011">
      <w:pPr>
        <w:pStyle w:val="Paragraphedeliste"/>
        <w:numPr>
          <w:ilvl w:val="0"/>
          <w:numId w:val="40"/>
        </w:numPr>
        <w:spacing w:before="285" w:line="278" w:lineRule="exact"/>
        <w:ind w:right="216"/>
        <w:textAlignment w:val="baseline"/>
        <w:rPr>
          <w:rFonts w:eastAsia="Arial" w:cs="Arial"/>
          <w:lang w:eastAsia="en-US"/>
        </w:rPr>
      </w:pPr>
      <w:r>
        <w:rPr>
          <w:rFonts w:eastAsia="Arial" w:cs="Arial"/>
          <w:lang w:eastAsia="en-US"/>
        </w:rPr>
        <w:t>Argiles à silex,</w:t>
      </w:r>
    </w:p>
    <w:p w:rsidR="00B94362" w:rsidRDefault="00B94362" w:rsidP="00761011">
      <w:pPr>
        <w:pStyle w:val="Paragraphedeliste"/>
        <w:numPr>
          <w:ilvl w:val="0"/>
          <w:numId w:val="40"/>
        </w:numPr>
        <w:spacing w:before="285" w:line="278" w:lineRule="exact"/>
        <w:ind w:right="216"/>
        <w:textAlignment w:val="baseline"/>
        <w:rPr>
          <w:rFonts w:eastAsia="Arial" w:cs="Arial"/>
          <w:lang w:eastAsia="en-US"/>
        </w:rPr>
      </w:pPr>
      <w:r>
        <w:rPr>
          <w:rFonts w:eastAsia="Arial" w:cs="Arial"/>
          <w:lang w:eastAsia="en-US"/>
        </w:rPr>
        <w:t>Colluvions de fonds de vallons et versants,</w:t>
      </w:r>
    </w:p>
    <w:p w:rsidR="00B94362" w:rsidRDefault="00B94362" w:rsidP="00761011">
      <w:pPr>
        <w:pStyle w:val="Paragraphedeliste"/>
        <w:numPr>
          <w:ilvl w:val="0"/>
          <w:numId w:val="40"/>
        </w:numPr>
        <w:spacing w:before="285" w:line="278" w:lineRule="exact"/>
        <w:ind w:right="216"/>
        <w:textAlignment w:val="baseline"/>
        <w:rPr>
          <w:rFonts w:eastAsia="Arial" w:cs="Arial"/>
          <w:lang w:eastAsia="en-US"/>
        </w:rPr>
      </w:pPr>
      <w:r>
        <w:rPr>
          <w:rFonts w:eastAsia="Arial" w:cs="Arial"/>
          <w:lang w:eastAsia="en-US"/>
        </w:rPr>
        <w:t>Terrasses d’alluvions anciennes,</w:t>
      </w:r>
    </w:p>
    <w:p w:rsidR="00B94362" w:rsidRPr="00B94362" w:rsidRDefault="00B94362" w:rsidP="00761011">
      <w:pPr>
        <w:pStyle w:val="Paragraphedeliste"/>
        <w:numPr>
          <w:ilvl w:val="0"/>
          <w:numId w:val="40"/>
        </w:numPr>
        <w:spacing w:before="285" w:line="278" w:lineRule="exact"/>
        <w:ind w:right="216"/>
        <w:textAlignment w:val="baseline"/>
        <w:rPr>
          <w:rFonts w:eastAsia="Arial" w:cs="Arial"/>
          <w:lang w:eastAsia="en-US"/>
        </w:rPr>
      </w:pPr>
      <w:r>
        <w:rPr>
          <w:rFonts w:eastAsia="Arial" w:cs="Arial"/>
          <w:lang w:eastAsia="en-US"/>
        </w:rPr>
        <w:t>Alluvions récentes (sablo-argileux).</w:t>
      </w:r>
    </w:p>
    <w:p w:rsidR="003A688B" w:rsidRPr="00E54D35" w:rsidRDefault="003A688B" w:rsidP="003A688B">
      <w:pPr>
        <w:pStyle w:val="Corpsdetexte"/>
        <w:keepNext w:val="0"/>
        <w:rPr>
          <w:rFonts w:eastAsia="Arial" w:cs="Arial"/>
          <w:lang w:eastAsia="en-US"/>
        </w:rPr>
      </w:pPr>
    </w:p>
    <w:p w:rsidR="00430758" w:rsidRDefault="00430758" w:rsidP="003A688B">
      <w:pPr>
        <w:pStyle w:val="Corpsdetexte"/>
        <w:keepNext w:val="0"/>
        <w:rPr>
          <w:rFonts w:eastAsia="Arial"/>
          <w:lang w:eastAsia="en-US"/>
        </w:rPr>
      </w:pPr>
    </w:p>
    <w:p w:rsidR="00CA64E3" w:rsidRDefault="00CA64E3" w:rsidP="00D85B5B">
      <w:pPr>
        <w:pStyle w:val="Corpsdetexte"/>
        <w:keepNext w:val="0"/>
        <w:rPr>
          <w:rFonts w:eastAsia="Arial"/>
          <w:lang w:eastAsia="en-US"/>
        </w:rPr>
      </w:pPr>
    </w:p>
    <w:p w:rsidR="00CA64E3" w:rsidRDefault="00CA64E3" w:rsidP="00D85B5B">
      <w:pPr>
        <w:pStyle w:val="Corpsdetexte"/>
        <w:keepNext w:val="0"/>
        <w:rPr>
          <w:rFonts w:eastAsia="Arial"/>
          <w:lang w:eastAsia="en-US"/>
        </w:rPr>
      </w:pPr>
    </w:p>
    <w:p w:rsidR="00CA64E3" w:rsidRDefault="00CA64E3" w:rsidP="00D85B5B">
      <w:pPr>
        <w:pStyle w:val="Corpsdetexte"/>
        <w:keepNext w:val="0"/>
        <w:rPr>
          <w:rFonts w:eastAsia="Arial"/>
          <w:lang w:eastAsia="en-US"/>
        </w:rPr>
      </w:pPr>
    </w:p>
    <w:p w:rsidR="00CA64E3" w:rsidRDefault="007458BA" w:rsidP="00D85B5B">
      <w:pPr>
        <w:pStyle w:val="Corpsdetexte"/>
        <w:keepNext w:val="0"/>
        <w:rPr>
          <w:rFonts w:eastAsia="Arial"/>
          <w:lang w:eastAsia="en-US"/>
        </w:rPr>
      </w:pPr>
      <w:r>
        <w:rPr>
          <w:rFonts w:eastAsia="Arial"/>
          <w:noProof/>
        </w:rPr>
        <w:lastRenderedPageBreak/>
        <w:drawing>
          <wp:inline distT="0" distB="0" distL="0" distR="0" wp14:anchorId="48FEFC8D" wp14:editId="792B8F73">
            <wp:extent cx="5286375" cy="6967980"/>
            <wp:effectExtent l="0" t="0" r="0" b="444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éologie_vouvray.jpg"/>
                    <pic:cNvPicPr/>
                  </pic:nvPicPr>
                  <pic:blipFill rotWithShape="1">
                    <a:blip r:embed="rId16">
                      <a:extLst>
                        <a:ext uri="{28A0092B-C50C-407E-A947-70E740481C1C}">
                          <a14:useLocalDpi xmlns:a14="http://schemas.microsoft.com/office/drawing/2010/main" val="0"/>
                        </a:ext>
                      </a:extLst>
                    </a:blip>
                    <a:srcRect t="2305" r="2861" b="1664"/>
                    <a:stretch/>
                  </pic:blipFill>
                  <pic:spPr bwMode="auto">
                    <a:xfrm>
                      <a:off x="0" y="0"/>
                      <a:ext cx="5287278" cy="6969171"/>
                    </a:xfrm>
                    <a:prstGeom prst="rect">
                      <a:avLst/>
                    </a:prstGeom>
                    <a:ln>
                      <a:noFill/>
                    </a:ln>
                    <a:extLst>
                      <a:ext uri="{53640926-AAD7-44D8-BBD7-CCE9431645EC}">
                        <a14:shadowObscured xmlns:a14="http://schemas.microsoft.com/office/drawing/2010/main"/>
                      </a:ext>
                    </a:extLst>
                  </pic:spPr>
                </pic:pic>
              </a:graphicData>
            </a:graphic>
          </wp:inline>
        </w:drawing>
      </w:r>
    </w:p>
    <w:p w:rsidR="00CA64E3" w:rsidRDefault="00CA64E3" w:rsidP="00D85B5B">
      <w:pPr>
        <w:pStyle w:val="Corpsdetexte"/>
        <w:keepNext w:val="0"/>
        <w:rPr>
          <w:rFonts w:eastAsia="Arial"/>
          <w:sz w:val="26"/>
          <w:lang w:eastAsia="en-US"/>
        </w:rPr>
      </w:pPr>
    </w:p>
    <w:p w:rsidR="00CA64E3" w:rsidRDefault="00050411" w:rsidP="00D85B5B">
      <w:pPr>
        <w:pStyle w:val="TFIG"/>
        <w:widowControl w:val="0"/>
        <w:tabs>
          <w:tab w:val="clear" w:pos="4820"/>
        </w:tabs>
        <w:ind w:left="567"/>
      </w:pPr>
      <w:bookmarkStart w:id="17" w:name="_Toc514078863"/>
      <w:r>
        <w:t>Carte géologique</w:t>
      </w:r>
      <w:bookmarkEnd w:id="17"/>
    </w:p>
    <w:p w:rsidR="00414F43" w:rsidRDefault="00414F43" w:rsidP="00D85B5B">
      <w:pPr>
        <w:widowControl w:val="0"/>
        <w:spacing w:before="200"/>
      </w:pPr>
      <w:r>
        <w:br w:type="page"/>
      </w:r>
    </w:p>
    <w:p w:rsidR="008755DC" w:rsidRDefault="00627C5C" w:rsidP="00D85B5B">
      <w:pPr>
        <w:pStyle w:val="Titre2"/>
        <w:keepNext w:val="0"/>
        <w:keepLines w:val="0"/>
        <w:tabs>
          <w:tab w:val="clear" w:pos="1134"/>
        </w:tabs>
        <w:spacing w:before="360"/>
        <w:ind w:left="0" w:hanging="851"/>
      </w:pPr>
      <w:bookmarkStart w:id="18" w:name="_Toc514078820"/>
      <w:r>
        <w:lastRenderedPageBreak/>
        <w:t>Le climat</w:t>
      </w:r>
      <w:bookmarkEnd w:id="18"/>
    </w:p>
    <w:p w:rsidR="007458BA" w:rsidRPr="007458BA" w:rsidRDefault="007458BA" w:rsidP="007458BA">
      <w:pPr>
        <w:pStyle w:val="Corpsdetexte"/>
        <w:rPr>
          <w:rFonts w:eastAsia="Arial" w:cs="Arial"/>
          <w:color w:val="000000"/>
        </w:rPr>
      </w:pPr>
      <w:r w:rsidRPr="007458BA">
        <w:rPr>
          <w:rFonts w:eastAsia="Arial" w:cs="Arial"/>
          <w:color w:val="000000"/>
        </w:rPr>
        <w:t>Le contexte climatique, et en particulier le contexte pluviométrique, de la commune peut être appréhendé par des stations météorologiques locales comme celle d’Arnage (région Mancelles).</w:t>
      </w:r>
    </w:p>
    <w:p w:rsidR="007458BA" w:rsidRPr="007458BA" w:rsidRDefault="007458BA" w:rsidP="007458BA">
      <w:pPr>
        <w:tabs>
          <w:tab w:val="right" w:leader="underscore" w:pos="8789"/>
        </w:tabs>
        <w:spacing w:before="200" w:after="120"/>
        <w:jc w:val="both"/>
        <w:rPr>
          <w:rFonts w:eastAsia="Arial" w:cs="Arial"/>
          <w:color w:val="000000"/>
        </w:rPr>
      </w:pPr>
      <w:r w:rsidRPr="007458BA">
        <w:rPr>
          <w:rFonts w:eastAsia="Arial" w:cs="Arial"/>
          <w:color w:val="000000"/>
        </w:rPr>
        <w:t>D’après Météo-France, la pluviométrie moyenne à Arnage est de 687 mm/an (moyenne sur la période 1971 à 2000). La répartition s’effectue avec un minimum en juin (48 mm) et un maximum en décembre (91 mm):</w:t>
      </w:r>
    </w:p>
    <w:p w:rsidR="007458BA" w:rsidRPr="007458BA" w:rsidRDefault="007458BA" w:rsidP="007458BA">
      <w:pPr>
        <w:tabs>
          <w:tab w:val="right" w:leader="underscore" w:pos="8789"/>
        </w:tabs>
        <w:spacing w:before="200" w:after="120"/>
        <w:jc w:val="both"/>
        <w:rPr>
          <w:rFonts w:eastAsia="Arial" w:cs="Arial"/>
          <w:color w:val="000000"/>
        </w:rPr>
      </w:pPr>
      <w:r w:rsidRPr="007458BA">
        <w:rPr>
          <w:rFonts w:eastAsia="Arial" w:cs="Arial"/>
          <w:color w:val="000000"/>
        </w:rPr>
        <w:t>Le bilan hydrique réalisé à partir des données Météo-France sur la période 1971-200 fait apparaître un déficit hydrique moyen annuel de 24.4 mm sur la période allant de avril à septembre comme l’illustre le tableau suivant :</w:t>
      </w:r>
    </w:p>
    <w:p w:rsidR="007458BA" w:rsidRPr="007458BA" w:rsidRDefault="007458BA" w:rsidP="007458BA">
      <w:pPr>
        <w:tabs>
          <w:tab w:val="right" w:leader="underscore" w:pos="8789"/>
        </w:tabs>
        <w:spacing w:before="200"/>
        <w:jc w:val="both"/>
        <w:rPr>
          <w:rFonts w:eastAsia="Arial" w:cs="Arial"/>
          <w:color w:val="000000"/>
        </w:rPr>
      </w:pPr>
      <w:r w:rsidRPr="007458BA">
        <w:rPr>
          <w:rFonts w:eastAsia="Arial"/>
          <w:noProof/>
        </w:rPr>
        <w:drawing>
          <wp:inline distT="0" distB="0" distL="0" distR="0" wp14:anchorId="172B3401" wp14:editId="6F76BC30">
            <wp:extent cx="5580380" cy="1085209"/>
            <wp:effectExtent l="0" t="0" r="1270" b="127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0380" cy="1085209"/>
                    </a:xfrm>
                    <a:prstGeom prst="rect">
                      <a:avLst/>
                    </a:prstGeom>
                    <a:noFill/>
                    <a:ln>
                      <a:noFill/>
                    </a:ln>
                  </pic:spPr>
                </pic:pic>
              </a:graphicData>
            </a:graphic>
          </wp:inline>
        </w:drawing>
      </w:r>
    </w:p>
    <w:p w:rsidR="007458BA" w:rsidRPr="007458BA" w:rsidRDefault="007458BA" w:rsidP="007458BA">
      <w:pPr>
        <w:tabs>
          <w:tab w:val="right" w:leader="underscore" w:pos="8789"/>
        </w:tabs>
        <w:spacing w:before="200"/>
        <w:jc w:val="both"/>
        <w:rPr>
          <w:rFonts w:eastAsia="Arial" w:cs="Arial"/>
          <w:color w:val="000000"/>
        </w:rPr>
      </w:pPr>
      <w:r w:rsidRPr="007458BA">
        <w:rPr>
          <w:rFonts w:eastAsia="Arial" w:cs="Arial"/>
          <w:color w:val="000000"/>
        </w:rPr>
        <w:t>Ce bilan hydrique met clairement en évidence la succession de deux périodes :</w:t>
      </w:r>
    </w:p>
    <w:p w:rsidR="007458BA" w:rsidRPr="007458BA" w:rsidRDefault="007458BA" w:rsidP="007458BA">
      <w:pPr>
        <w:widowControl w:val="0"/>
        <w:numPr>
          <w:ilvl w:val="0"/>
          <w:numId w:val="7"/>
        </w:numPr>
        <w:tabs>
          <w:tab w:val="left" w:pos="425"/>
          <w:tab w:val="right" w:leader="underscore" w:pos="8789"/>
        </w:tabs>
        <w:spacing w:before="180"/>
        <w:jc w:val="both"/>
        <w:rPr>
          <w:rFonts w:eastAsia="Arial"/>
        </w:rPr>
      </w:pPr>
      <w:r w:rsidRPr="007458BA">
        <w:rPr>
          <w:rFonts w:eastAsia="Arial"/>
        </w:rPr>
        <w:t>la période de drainage durant laquelle les sols reconstituent leurs réserves hydriques (période variable allant de septembre à novembre), puis durant laquelle les nappes se rechargent (novembre à mars),</w:t>
      </w:r>
    </w:p>
    <w:p w:rsidR="007458BA" w:rsidRPr="007458BA" w:rsidRDefault="007458BA" w:rsidP="007458BA">
      <w:pPr>
        <w:widowControl w:val="0"/>
        <w:numPr>
          <w:ilvl w:val="0"/>
          <w:numId w:val="7"/>
        </w:numPr>
        <w:tabs>
          <w:tab w:val="left" w:pos="425"/>
          <w:tab w:val="right" w:leader="underscore" w:pos="8789"/>
        </w:tabs>
        <w:spacing w:before="180"/>
        <w:jc w:val="both"/>
        <w:rPr>
          <w:rFonts w:eastAsia="Arial"/>
        </w:rPr>
      </w:pPr>
      <w:r w:rsidRPr="007458BA">
        <w:rPr>
          <w:rFonts w:eastAsia="Arial"/>
        </w:rPr>
        <w:t>la période de déficit hydrique dure d’avril à août.</w:t>
      </w:r>
    </w:p>
    <w:p w:rsidR="007458BA" w:rsidRPr="007458BA" w:rsidRDefault="007458BA" w:rsidP="007458BA">
      <w:pPr>
        <w:widowControl w:val="0"/>
        <w:tabs>
          <w:tab w:val="left" w:pos="425"/>
          <w:tab w:val="right" w:leader="underscore" w:pos="8789"/>
        </w:tabs>
        <w:spacing w:before="180"/>
        <w:ind w:left="360" w:hanging="360"/>
        <w:jc w:val="both"/>
        <w:rPr>
          <w:rFonts w:eastAsia="Arial"/>
        </w:rPr>
      </w:pPr>
      <w:r w:rsidRPr="007458BA">
        <w:rPr>
          <w:rFonts w:eastAsia="Arial"/>
          <w:noProof/>
        </w:rPr>
        <w:drawing>
          <wp:inline distT="0" distB="0" distL="0" distR="0" wp14:anchorId="391E75A0" wp14:editId="60933C16">
            <wp:extent cx="5589009" cy="2195946"/>
            <wp:effectExtent l="19050" t="19050" r="12065" b="1397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3987" cy="2197902"/>
                    </a:xfrm>
                    <a:prstGeom prst="rect">
                      <a:avLst/>
                    </a:prstGeom>
                    <a:noFill/>
                    <a:ln w="6350">
                      <a:solidFill>
                        <a:sysClr val="windowText" lastClr="000000"/>
                      </a:solidFill>
                    </a:ln>
                  </pic:spPr>
                </pic:pic>
              </a:graphicData>
            </a:graphic>
          </wp:inline>
        </w:drawing>
      </w:r>
    </w:p>
    <w:p w:rsidR="00D33BD3" w:rsidRDefault="007458BA" w:rsidP="007458BA">
      <w:pPr>
        <w:pStyle w:val="Corpsdetexte"/>
        <w:keepNext w:val="0"/>
        <w:keepLines w:val="0"/>
        <w:rPr>
          <w:rFonts w:eastAsia="Arial" w:cs="Arial"/>
          <w:color w:val="000000"/>
        </w:rPr>
      </w:pPr>
      <w:r w:rsidRPr="007458BA">
        <w:rPr>
          <w:rFonts w:eastAsia="Arial" w:cs="Arial"/>
          <w:color w:val="000000"/>
        </w:rPr>
        <w:t>L’importance du déficit hydrique explique en partie l’assèchement partiel des cours d’eau et marais durant l’été.</w:t>
      </w:r>
    </w:p>
    <w:p w:rsidR="00BC1821" w:rsidRPr="00BC1821" w:rsidRDefault="00BC1821" w:rsidP="00BC1821">
      <w:pPr>
        <w:keepLines/>
        <w:spacing w:before="240"/>
        <w:ind w:left="284" w:hanging="284"/>
        <w:jc w:val="both"/>
        <w:rPr>
          <w:b/>
          <w:bCs/>
          <w:smallCaps/>
          <w:szCs w:val="21"/>
        </w:rPr>
      </w:pPr>
      <w:r w:rsidRPr="00BC1821">
        <w:rPr>
          <w:b/>
          <w:bCs/>
          <w:smallCaps/>
          <w:szCs w:val="21"/>
        </w:rPr>
        <w:t>Les vents</w:t>
      </w:r>
    </w:p>
    <w:p w:rsidR="00BC1821" w:rsidRPr="00BC1821" w:rsidRDefault="00BC1821" w:rsidP="00BC1821">
      <w:pPr>
        <w:keepLines/>
        <w:spacing w:before="200"/>
        <w:jc w:val="both"/>
        <w:rPr>
          <w:lang w:eastAsia="en-US"/>
        </w:rPr>
      </w:pPr>
      <w:r w:rsidRPr="00BC1821">
        <w:rPr>
          <w:lang w:eastAsia="en-US"/>
        </w:rPr>
        <w:t>Le régime des vents donné par les observations au MANS est présenté par une rose des vents.</w:t>
      </w:r>
    </w:p>
    <w:p w:rsidR="00BC1821" w:rsidRPr="00BC1821" w:rsidRDefault="00BC1821" w:rsidP="00BC1821">
      <w:pPr>
        <w:keepLines/>
        <w:spacing w:before="200"/>
        <w:jc w:val="both"/>
        <w:rPr>
          <w:lang w:eastAsia="en-US"/>
        </w:rPr>
      </w:pPr>
      <w:r w:rsidRPr="00BC1821">
        <w:rPr>
          <w:lang w:eastAsia="en-US"/>
        </w:rPr>
        <w:t>Les vents dominants du Sud-Ouest sont chargés de pluie.</w:t>
      </w:r>
    </w:p>
    <w:p w:rsidR="00BC1821" w:rsidRPr="00BC1821" w:rsidRDefault="00BC1821" w:rsidP="00BC1821">
      <w:pPr>
        <w:keepLines/>
        <w:spacing w:before="200"/>
        <w:jc w:val="both"/>
        <w:rPr>
          <w:lang w:eastAsia="en-US"/>
        </w:rPr>
      </w:pPr>
      <w:r w:rsidRPr="00BC1821">
        <w:rPr>
          <w:lang w:eastAsia="en-US"/>
        </w:rPr>
        <w:t>Les vents fréquents du Nord-Nord/Est apportent le froid.</w:t>
      </w:r>
    </w:p>
    <w:p w:rsidR="00BC1821" w:rsidRPr="00BC1821" w:rsidRDefault="00BC1821" w:rsidP="009C6473">
      <w:pPr>
        <w:keepLines/>
        <w:spacing w:before="200"/>
        <w:jc w:val="center"/>
        <w:rPr>
          <w:lang w:eastAsia="en-US"/>
        </w:rPr>
      </w:pPr>
      <w:r w:rsidRPr="00BC1821">
        <w:rPr>
          <w:noProof/>
        </w:rPr>
        <w:lastRenderedPageBreak/>
        <w:drawing>
          <wp:inline distT="0" distB="0" distL="0" distR="0" wp14:anchorId="0B750458" wp14:editId="23344A1C">
            <wp:extent cx="4400322" cy="3795371"/>
            <wp:effectExtent l="0" t="0" r="635" b="0"/>
            <wp:docPr id="972" name="Imag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00431" cy="3795465"/>
                    </a:xfrm>
                    <a:prstGeom prst="rect">
                      <a:avLst/>
                    </a:prstGeom>
                    <a:noFill/>
                    <a:ln>
                      <a:noFill/>
                    </a:ln>
                  </pic:spPr>
                </pic:pic>
              </a:graphicData>
            </a:graphic>
          </wp:inline>
        </w:drawing>
      </w:r>
    </w:p>
    <w:p w:rsidR="00BC1821" w:rsidRPr="00D33BD3" w:rsidRDefault="00BC1821" w:rsidP="00BC1821">
      <w:pPr>
        <w:pStyle w:val="TFIG"/>
        <w:tabs>
          <w:tab w:val="clear" w:pos="4820"/>
          <w:tab w:val="num" w:pos="2268"/>
        </w:tabs>
        <w:ind w:left="2410" w:hanging="2977"/>
      </w:pPr>
      <w:bookmarkStart w:id="19" w:name="_Toc337564622"/>
      <w:bookmarkStart w:id="20" w:name="_Toc363646417"/>
      <w:bookmarkStart w:id="21" w:name="_Toc514078864"/>
      <w:r w:rsidRPr="00BC1821">
        <w:rPr>
          <w:lang w:eastAsia="en-US"/>
        </w:rPr>
        <w:t>Rose des vents</w:t>
      </w:r>
      <w:bookmarkEnd w:id="19"/>
      <w:bookmarkEnd w:id="20"/>
      <w:bookmarkEnd w:id="21"/>
    </w:p>
    <w:p w:rsidR="00414F43" w:rsidRDefault="00414F43" w:rsidP="007458BA">
      <w:pPr>
        <w:widowControl w:val="0"/>
        <w:spacing w:before="200"/>
      </w:pPr>
      <w:r>
        <w:br w:type="page"/>
      </w:r>
    </w:p>
    <w:p w:rsidR="00414F43" w:rsidRDefault="00414F43" w:rsidP="00D85B5B">
      <w:pPr>
        <w:pStyle w:val="Titre2"/>
        <w:keepNext w:val="0"/>
        <w:keepLines w:val="0"/>
        <w:tabs>
          <w:tab w:val="clear" w:pos="1134"/>
        </w:tabs>
        <w:ind w:left="0" w:hanging="851"/>
      </w:pPr>
      <w:bookmarkStart w:id="22" w:name="_Toc514078821"/>
      <w:r>
        <w:lastRenderedPageBreak/>
        <w:t>Le contexte hydrographique</w:t>
      </w:r>
      <w:bookmarkEnd w:id="22"/>
    </w:p>
    <w:p w:rsidR="007458BA" w:rsidRDefault="00780918" w:rsidP="007458BA">
      <w:pPr>
        <w:pStyle w:val="P1"/>
        <w:keepNext w:val="0"/>
        <w:numPr>
          <w:ilvl w:val="0"/>
          <w:numId w:val="0"/>
        </w:numPr>
        <w:tabs>
          <w:tab w:val="clear" w:pos="425"/>
          <w:tab w:val="left" w:pos="0"/>
        </w:tabs>
        <w:rPr>
          <w:rFonts w:eastAsia="Tahoma"/>
          <w:lang w:eastAsia="en-US"/>
        </w:rPr>
      </w:pPr>
      <w:r>
        <w:t>L</w:t>
      </w:r>
      <w:r w:rsidR="007458BA">
        <w:rPr>
          <w:rFonts w:eastAsia="Tahoma"/>
          <w:lang w:eastAsia="en-US"/>
        </w:rPr>
        <w:t xml:space="preserve">a Commune est implantée sur le bassin versant de la rivière de </w:t>
      </w:r>
      <w:r w:rsidR="007458BA" w:rsidRPr="00214AAF">
        <w:rPr>
          <w:rFonts w:eastAsia="Tahoma"/>
          <w:b/>
          <w:lang w:eastAsia="en-US"/>
        </w:rPr>
        <w:t>l’Huisne</w:t>
      </w:r>
      <w:r w:rsidR="007458BA">
        <w:rPr>
          <w:rFonts w:eastAsia="Tahoma"/>
          <w:lang w:eastAsia="en-US"/>
        </w:rPr>
        <w:t xml:space="preserve"> (limite Communale Ouest).</w:t>
      </w:r>
    </w:p>
    <w:p w:rsidR="007458BA" w:rsidRDefault="007458BA" w:rsidP="007458BA">
      <w:pPr>
        <w:pStyle w:val="P1"/>
        <w:keepNext w:val="0"/>
        <w:numPr>
          <w:ilvl w:val="0"/>
          <w:numId w:val="0"/>
        </w:numPr>
        <w:tabs>
          <w:tab w:val="clear" w:pos="425"/>
          <w:tab w:val="left" w:pos="0"/>
        </w:tabs>
        <w:rPr>
          <w:rFonts w:eastAsia="Tahoma"/>
          <w:lang w:eastAsia="en-US"/>
        </w:rPr>
      </w:pPr>
      <w:r>
        <w:rPr>
          <w:rFonts w:eastAsia="Tahoma"/>
          <w:lang w:eastAsia="en-US"/>
        </w:rPr>
        <w:t xml:space="preserve">Le territoire Communale est drainé par la </w:t>
      </w:r>
      <w:r w:rsidRPr="00214AAF">
        <w:rPr>
          <w:rFonts w:eastAsia="Tahoma"/>
          <w:b/>
          <w:lang w:eastAsia="en-US"/>
        </w:rPr>
        <w:t>rivière de l’Huisne</w:t>
      </w:r>
      <w:r>
        <w:rPr>
          <w:rFonts w:eastAsia="Tahoma"/>
          <w:lang w:eastAsia="en-US"/>
        </w:rPr>
        <w:t xml:space="preserve"> pour la partie Ouest et Centre. Le Sud de la Commune est drainé par le </w:t>
      </w:r>
      <w:r w:rsidRPr="00214AAF">
        <w:rPr>
          <w:rFonts w:eastAsia="Tahoma"/>
          <w:b/>
          <w:lang w:eastAsia="en-US"/>
        </w:rPr>
        <w:t>ruisseau de la Quellerie</w:t>
      </w:r>
      <w:r>
        <w:rPr>
          <w:rFonts w:eastAsia="Tahoma"/>
          <w:lang w:eastAsia="en-US"/>
        </w:rPr>
        <w:t xml:space="preserve"> qui se jette dans la</w:t>
      </w:r>
      <w:r w:rsidRPr="00214AAF">
        <w:rPr>
          <w:rFonts w:eastAsia="Tahoma"/>
          <w:b/>
          <w:lang w:eastAsia="en-US"/>
        </w:rPr>
        <w:t xml:space="preserve"> Longuève </w:t>
      </w:r>
      <w:r>
        <w:rPr>
          <w:rFonts w:eastAsia="Tahoma"/>
          <w:lang w:eastAsia="en-US"/>
        </w:rPr>
        <w:t xml:space="preserve">puis </w:t>
      </w:r>
      <w:r w:rsidRPr="00214AAF">
        <w:rPr>
          <w:rFonts w:eastAsia="Tahoma"/>
          <w:b/>
          <w:lang w:eastAsia="en-US"/>
        </w:rPr>
        <w:t>le Dué</w:t>
      </w:r>
      <w:r>
        <w:rPr>
          <w:rFonts w:eastAsia="Tahoma"/>
          <w:lang w:eastAsia="en-US"/>
        </w:rPr>
        <w:t>. La rivière du Dué est un affluent de l’Huisne dont la confluence se situe dans le centre-bourg de Connerré (en rive gauche).</w:t>
      </w:r>
    </w:p>
    <w:p w:rsidR="005202CD" w:rsidRDefault="007458BA" w:rsidP="00D85B5B">
      <w:pPr>
        <w:pStyle w:val="Corpsdetexte"/>
        <w:keepNext w:val="0"/>
        <w:rPr>
          <w:rFonts w:eastAsia="Tahoma"/>
          <w:lang w:eastAsia="en-US"/>
        </w:rPr>
      </w:pPr>
      <w:r>
        <w:rPr>
          <w:rFonts w:eastAsia="Tahoma"/>
          <w:lang w:eastAsia="en-US"/>
        </w:rPr>
        <w:t>L’Huisne prend sa source à La Perrière dans le département de l’Orne, est un affluent de la Sarthe au Sud de la Ville du Mans (en rive gauche).</w:t>
      </w:r>
    </w:p>
    <w:p w:rsidR="003858F9" w:rsidRPr="003858F9" w:rsidRDefault="003858F9" w:rsidP="003858F9">
      <w:pPr>
        <w:tabs>
          <w:tab w:val="left" w:pos="425"/>
          <w:tab w:val="right" w:leader="underscore" w:pos="8789"/>
        </w:tabs>
        <w:spacing w:before="180"/>
        <w:jc w:val="both"/>
      </w:pPr>
      <w:r w:rsidRPr="003858F9">
        <w:t>L’Huisne est un des principaux affluents de La Sarthe</w:t>
      </w:r>
      <w:r>
        <w:t xml:space="preserve"> Il prend sa source dans l’Orne (Commune de La Perrière) </w:t>
      </w:r>
      <w:r w:rsidRPr="003858F9">
        <w:t xml:space="preserve">et rejoint La SARTHE </w:t>
      </w:r>
      <w:r>
        <w:t>en aval immédiat</w:t>
      </w:r>
      <w:r w:rsidRPr="003858F9">
        <w:t xml:space="preserve"> du Mans </w:t>
      </w:r>
      <w:r>
        <w:t xml:space="preserve">(rive gauche) </w:t>
      </w:r>
      <w:r w:rsidRPr="003858F9">
        <w:t>après un parcours de près de180 km.</w:t>
      </w:r>
    </w:p>
    <w:p w:rsidR="003858F9" w:rsidRPr="003858F9" w:rsidRDefault="003858F9" w:rsidP="003858F9">
      <w:pPr>
        <w:tabs>
          <w:tab w:val="left" w:pos="425"/>
          <w:tab w:val="right" w:leader="underscore" w:pos="8789"/>
        </w:tabs>
        <w:spacing w:before="180"/>
        <w:jc w:val="both"/>
      </w:pPr>
      <w:r w:rsidRPr="003858F9">
        <w:t>Il couvre un bassin versant de 1 404 km² et est alimenté principalement par des apports de nappe (nappe du Cénomanien et des craies tutoniennes) ce qui lui assure un débit d’étiage soutenu.</w:t>
      </w:r>
    </w:p>
    <w:p w:rsidR="003858F9" w:rsidRPr="003858F9" w:rsidRDefault="003858F9" w:rsidP="003858F9">
      <w:pPr>
        <w:tabs>
          <w:tab w:val="left" w:pos="425"/>
          <w:tab w:val="right" w:leader="underscore" w:pos="8789"/>
        </w:tabs>
        <w:spacing w:before="180"/>
        <w:jc w:val="both"/>
      </w:pPr>
      <w:r w:rsidRPr="003858F9">
        <w:t>Les caractéristiques hydrologiques de l’Huisne en aval immédiat de CONNERRE sont les suivantes.</w:t>
      </w:r>
    </w:p>
    <w:p w:rsidR="003858F9" w:rsidRPr="003858F9" w:rsidRDefault="003858F9" w:rsidP="003858F9">
      <w:pPr>
        <w:pStyle w:val="TTAB"/>
        <w:tabs>
          <w:tab w:val="clear" w:pos="1844"/>
          <w:tab w:val="clear" w:pos="8789"/>
          <w:tab w:val="num" w:pos="1560"/>
          <w:tab w:val="right" w:leader="underscore" w:pos="9498"/>
        </w:tabs>
        <w:ind w:left="426" w:right="-284"/>
      </w:pPr>
      <w:bookmarkStart w:id="23" w:name="_Toc464565890"/>
      <w:bookmarkStart w:id="24" w:name="_Toc514078859"/>
      <w:r w:rsidRPr="003858F9">
        <w:t>Caractéristiques hydrologique Huisne à Monfort Le Gesnois (BV 1860 km²)</w:t>
      </w:r>
      <w:bookmarkEnd w:id="23"/>
      <w:bookmarkEnd w:id="24"/>
    </w:p>
    <w:tbl>
      <w:tblPr>
        <w:tblStyle w:val="Grilledutableau"/>
        <w:tblW w:w="0" w:type="auto"/>
        <w:tblBorders>
          <w:top w:val="single" w:sz="4" w:space="0" w:color="auto"/>
        </w:tblBorders>
        <w:tblLook w:val="04A0" w:firstRow="1" w:lastRow="0" w:firstColumn="1" w:lastColumn="0" w:noHBand="0" w:noVBand="1"/>
      </w:tblPr>
      <w:tblGrid>
        <w:gridCol w:w="845"/>
        <w:gridCol w:w="672"/>
        <w:gridCol w:w="676"/>
        <w:gridCol w:w="672"/>
        <w:gridCol w:w="672"/>
        <w:gridCol w:w="672"/>
        <w:gridCol w:w="672"/>
        <w:gridCol w:w="674"/>
        <w:gridCol w:w="674"/>
        <w:gridCol w:w="645"/>
        <w:gridCol w:w="672"/>
        <w:gridCol w:w="672"/>
        <w:gridCol w:w="684"/>
      </w:tblGrid>
      <w:tr w:rsidR="003858F9" w:rsidRPr="003858F9" w:rsidTr="005608BD">
        <w:trPr>
          <w:cnfStyle w:val="100000000000" w:firstRow="1" w:lastRow="0" w:firstColumn="0" w:lastColumn="0" w:oddVBand="0" w:evenVBand="0" w:oddHBand="0" w:evenHBand="0" w:firstRowFirstColumn="0" w:firstRowLastColumn="0" w:lastRowFirstColumn="0" w:lastRowLastColumn="0"/>
          <w:trHeight w:val="20"/>
        </w:trPr>
        <w:tc>
          <w:tcPr>
            <w:tcW w:w="8218" w:type="dxa"/>
            <w:gridSpan w:val="12"/>
          </w:tcPr>
          <w:p w:rsidR="003858F9" w:rsidRPr="003858F9" w:rsidRDefault="003858F9" w:rsidP="003858F9">
            <w:pPr>
              <w:tabs>
                <w:tab w:val="left" w:pos="425"/>
                <w:tab w:val="right" w:leader="underscore" w:pos="8789"/>
              </w:tabs>
              <w:spacing w:before="60" w:after="20"/>
              <w:jc w:val="center"/>
              <w:rPr>
                <w:i/>
                <w:smallCaps/>
              </w:rPr>
            </w:pPr>
            <w:r w:rsidRPr="003858F9">
              <w:rPr>
                <w:i/>
                <w:smallCaps/>
                <w:sz w:val="14"/>
              </w:rPr>
              <w:t>Q moyens mensuel m</w:t>
            </w:r>
            <w:r w:rsidRPr="003858F9">
              <w:rPr>
                <w:i/>
                <w:smallCaps/>
                <w:sz w:val="14"/>
                <w:vertAlign w:val="superscript"/>
              </w:rPr>
              <w:t>3</w:t>
            </w:r>
            <w:r w:rsidRPr="003858F9">
              <w:rPr>
                <w:i/>
                <w:smallCaps/>
                <w:sz w:val="14"/>
              </w:rPr>
              <w:t>/s</w:t>
            </w:r>
          </w:p>
        </w:tc>
        <w:tc>
          <w:tcPr>
            <w:tcW w:w="684" w:type="dxa"/>
            <w:vMerge w:val="restart"/>
          </w:tcPr>
          <w:p w:rsidR="003858F9" w:rsidRPr="003858F9" w:rsidRDefault="003858F9" w:rsidP="003858F9">
            <w:pPr>
              <w:tabs>
                <w:tab w:val="left" w:pos="425"/>
                <w:tab w:val="right" w:leader="underscore" w:pos="8789"/>
              </w:tabs>
              <w:spacing w:before="180"/>
              <w:jc w:val="center"/>
              <w:rPr>
                <w:i/>
                <w:smallCaps/>
                <w:sz w:val="14"/>
              </w:rPr>
            </w:pPr>
            <w:r w:rsidRPr="003858F9">
              <w:rPr>
                <w:i/>
                <w:smallCaps/>
                <w:sz w:val="14"/>
              </w:rPr>
              <w:t>Q MNA</w:t>
            </w:r>
            <w:r w:rsidRPr="003858F9">
              <w:rPr>
                <w:i/>
                <w:smallCaps/>
                <w:sz w:val="14"/>
                <w:vertAlign w:val="subscript"/>
              </w:rPr>
              <w:t>5</w:t>
            </w:r>
            <w:r w:rsidRPr="003858F9">
              <w:rPr>
                <w:i/>
                <w:smallCaps/>
                <w:sz w:val="14"/>
              </w:rPr>
              <w:t xml:space="preserve"> m</w:t>
            </w:r>
            <w:r w:rsidRPr="003858F9">
              <w:rPr>
                <w:i/>
                <w:smallCaps/>
                <w:sz w:val="14"/>
                <w:vertAlign w:val="superscript"/>
              </w:rPr>
              <w:t>3</w:t>
            </w:r>
            <w:r w:rsidRPr="003858F9">
              <w:rPr>
                <w:i/>
                <w:smallCaps/>
                <w:sz w:val="14"/>
              </w:rPr>
              <w:t>/s</w:t>
            </w:r>
          </w:p>
        </w:tc>
      </w:tr>
      <w:tr w:rsidR="003858F9" w:rsidRPr="003858F9" w:rsidTr="005608BD">
        <w:trPr>
          <w:trHeight w:val="20"/>
        </w:trPr>
        <w:tc>
          <w:tcPr>
            <w:tcW w:w="845"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Janvier</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février</w:t>
            </w:r>
          </w:p>
        </w:tc>
        <w:tc>
          <w:tcPr>
            <w:tcW w:w="676"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Mars</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Avril</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Mai</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Juin</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Juil</w:t>
            </w:r>
            <w:r w:rsidR="00230C64">
              <w:rPr>
                <w:sz w:val="18"/>
              </w:rPr>
              <w:t>l</w:t>
            </w:r>
            <w:r w:rsidRPr="003858F9">
              <w:rPr>
                <w:sz w:val="18"/>
              </w:rPr>
              <w:t>et</w:t>
            </w:r>
          </w:p>
        </w:tc>
        <w:tc>
          <w:tcPr>
            <w:tcW w:w="674"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Aout</w:t>
            </w:r>
          </w:p>
        </w:tc>
        <w:tc>
          <w:tcPr>
            <w:tcW w:w="674"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Sept</w:t>
            </w:r>
          </w:p>
        </w:tc>
        <w:tc>
          <w:tcPr>
            <w:tcW w:w="645"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Oct</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Nov</w:t>
            </w:r>
          </w:p>
        </w:tc>
        <w:tc>
          <w:tcPr>
            <w:tcW w:w="672" w:type="dxa"/>
            <w:vAlign w:val="top"/>
          </w:tcPr>
          <w:p w:rsidR="003858F9" w:rsidRPr="003858F9" w:rsidRDefault="003858F9" w:rsidP="003858F9">
            <w:pPr>
              <w:tabs>
                <w:tab w:val="left" w:pos="425"/>
                <w:tab w:val="right" w:leader="underscore" w:pos="8789"/>
              </w:tabs>
              <w:spacing w:before="40" w:after="40"/>
              <w:jc w:val="center"/>
              <w:rPr>
                <w:sz w:val="18"/>
              </w:rPr>
            </w:pPr>
            <w:r w:rsidRPr="003858F9">
              <w:rPr>
                <w:sz w:val="18"/>
              </w:rPr>
              <w:t>Déc</w:t>
            </w:r>
          </w:p>
        </w:tc>
        <w:tc>
          <w:tcPr>
            <w:tcW w:w="684" w:type="dxa"/>
            <w:vMerge/>
          </w:tcPr>
          <w:p w:rsidR="003858F9" w:rsidRPr="003858F9" w:rsidRDefault="003858F9" w:rsidP="003858F9">
            <w:pPr>
              <w:tabs>
                <w:tab w:val="left" w:pos="425"/>
                <w:tab w:val="right" w:leader="underscore" w:pos="8789"/>
              </w:tabs>
              <w:spacing w:before="180"/>
            </w:pPr>
          </w:p>
        </w:tc>
      </w:tr>
      <w:tr w:rsidR="003858F9" w:rsidRPr="003858F9" w:rsidTr="005608BD">
        <w:trPr>
          <w:trHeight w:val="20"/>
        </w:trPr>
        <w:tc>
          <w:tcPr>
            <w:tcW w:w="845"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22.4</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20.1</w:t>
            </w:r>
          </w:p>
        </w:tc>
        <w:tc>
          <w:tcPr>
            <w:tcW w:w="676"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17.7</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14.4</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11.4</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8.77</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7.73</w:t>
            </w:r>
          </w:p>
        </w:tc>
        <w:tc>
          <w:tcPr>
            <w:tcW w:w="674"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6.79</w:t>
            </w:r>
          </w:p>
        </w:tc>
        <w:tc>
          <w:tcPr>
            <w:tcW w:w="674"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7.16</w:t>
            </w:r>
          </w:p>
        </w:tc>
        <w:tc>
          <w:tcPr>
            <w:tcW w:w="645"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9.53</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12.5</w:t>
            </w:r>
          </w:p>
        </w:tc>
        <w:tc>
          <w:tcPr>
            <w:tcW w:w="672"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17.65</w:t>
            </w:r>
          </w:p>
        </w:tc>
        <w:tc>
          <w:tcPr>
            <w:tcW w:w="684" w:type="dxa"/>
          </w:tcPr>
          <w:p w:rsidR="003858F9" w:rsidRPr="003858F9" w:rsidRDefault="003858F9" w:rsidP="003858F9">
            <w:pPr>
              <w:tabs>
                <w:tab w:val="left" w:pos="425"/>
                <w:tab w:val="right" w:leader="underscore" w:pos="8789"/>
              </w:tabs>
              <w:spacing w:before="40" w:after="40"/>
              <w:jc w:val="center"/>
              <w:rPr>
                <w:sz w:val="18"/>
              </w:rPr>
            </w:pPr>
            <w:r w:rsidRPr="003858F9">
              <w:rPr>
                <w:sz w:val="18"/>
              </w:rPr>
              <w:t>17.6</w:t>
            </w:r>
          </w:p>
        </w:tc>
      </w:tr>
    </w:tbl>
    <w:p w:rsidR="003858F9" w:rsidRPr="003858F9" w:rsidRDefault="003858F9" w:rsidP="003858F9">
      <w:pPr>
        <w:tabs>
          <w:tab w:val="left" w:pos="425"/>
          <w:tab w:val="right" w:leader="underscore" w:pos="8789"/>
        </w:tabs>
        <w:spacing w:before="180"/>
        <w:jc w:val="both"/>
      </w:pPr>
      <w:r w:rsidRPr="003858F9">
        <w:t>La rivière du Dué a une longueur de 17.1 km et couvre un bassin de 140 Km².</w:t>
      </w:r>
    </w:p>
    <w:p w:rsidR="003858F9" w:rsidRDefault="00752C16" w:rsidP="00D85B5B">
      <w:pPr>
        <w:pStyle w:val="Corpsdetexte"/>
        <w:keepNext w:val="0"/>
        <w:rPr>
          <w:rFonts w:eastAsia="Tahoma"/>
          <w:lang w:eastAsia="en-US"/>
        </w:rPr>
      </w:pPr>
      <w:r>
        <w:rPr>
          <w:rFonts w:eastAsia="Tahoma"/>
          <w:lang w:eastAsia="en-US"/>
        </w:rPr>
        <w:t>La carte page suivante, présente le réseau hydrographique local.</w:t>
      </w:r>
    </w:p>
    <w:p w:rsidR="00752C16" w:rsidRDefault="00752C16" w:rsidP="00D85B5B">
      <w:pPr>
        <w:pStyle w:val="Corpsdetexte"/>
        <w:keepNext w:val="0"/>
        <w:rPr>
          <w:rFonts w:eastAsia="Tahoma"/>
          <w:lang w:eastAsia="en-US"/>
        </w:rPr>
      </w:pPr>
    </w:p>
    <w:p w:rsidR="00752C16" w:rsidRDefault="00752C16" w:rsidP="00D85B5B">
      <w:pPr>
        <w:pStyle w:val="Corpsdetexte"/>
        <w:keepNext w:val="0"/>
        <w:rPr>
          <w:rFonts w:eastAsia="Tahoma"/>
          <w:b/>
          <w:u w:val="single"/>
          <w:lang w:eastAsia="en-US"/>
        </w:rPr>
      </w:pPr>
      <w:r w:rsidRPr="00752C16">
        <w:rPr>
          <w:rFonts w:eastAsia="Tahoma"/>
          <w:b/>
          <w:u w:val="single"/>
          <w:lang w:eastAsia="en-US"/>
        </w:rPr>
        <w:t>Zone inondable :</w:t>
      </w:r>
    </w:p>
    <w:p w:rsidR="00752C16" w:rsidRPr="00752C16" w:rsidRDefault="00752C16" w:rsidP="00D85B5B">
      <w:pPr>
        <w:pStyle w:val="Corpsdetexte"/>
        <w:keepNext w:val="0"/>
        <w:rPr>
          <w:rFonts w:eastAsia="Tahoma"/>
          <w:lang w:eastAsia="en-US"/>
        </w:rPr>
      </w:pPr>
      <w:r>
        <w:rPr>
          <w:rFonts w:eastAsia="Tahoma"/>
          <w:lang w:eastAsia="en-US"/>
        </w:rPr>
        <w:t xml:space="preserve">La zone inondable de la Commune est </w:t>
      </w:r>
      <w:r w:rsidR="00947D9F">
        <w:rPr>
          <w:rFonts w:eastAsia="Tahoma"/>
          <w:lang w:eastAsia="en-US"/>
        </w:rPr>
        <w:t xml:space="preserve">la plaine </w:t>
      </w:r>
      <w:r>
        <w:rPr>
          <w:rFonts w:eastAsia="Tahoma"/>
          <w:lang w:eastAsia="en-US"/>
        </w:rPr>
        <w:t>située en bordure de l’Huisne et représente environ 69 hectares</w:t>
      </w:r>
      <w:r w:rsidR="00947D9F">
        <w:rPr>
          <w:rFonts w:eastAsia="Tahoma"/>
          <w:lang w:eastAsia="en-US"/>
        </w:rPr>
        <w:t>. Son emprise fera l’objet d’une légende sp</w:t>
      </w:r>
      <w:r w:rsidR="005608BD">
        <w:rPr>
          <w:rFonts w:eastAsia="Tahoma"/>
          <w:lang w:eastAsia="en-US"/>
        </w:rPr>
        <w:t>écifique sur le plan de zonage E</w:t>
      </w:r>
      <w:r w:rsidR="00947D9F">
        <w:rPr>
          <w:rFonts w:eastAsia="Tahoma"/>
          <w:lang w:eastAsia="en-US"/>
        </w:rPr>
        <w:t>aux Usées de la présente étude.</w:t>
      </w:r>
    </w:p>
    <w:p w:rsidR="005202CD" w:rsidRDefault="003858F9" w:rsidP="009C6473">
      <w:pPr>
        <w:pStyle w:val="Corpsdetexte"/>
        <w:keepNext w:val="0"/>
        <w:ind w:left="-993"/>
        <w:rPr>
          <w:rFonts w:eastAsia="Tahoma" w:cs="Arial"/>
          <w:color w:val="000000"/>
          <w:lang w:eastAsia="en-US"/>
        </w:rPr>
      </w:pPr>
      <w:r>
        <w:rPr>
          <w:rFonts w:eastAsia="Tahoma" w:cs="Arial"/>
          <w:noProof/>
          <w:color w:val="000000"/>
        </w:rPr>
        <w:lastRenderedPageBreak/>
        <w:drawing>
          <wp:inline distT="0" distB="0" distL="0" distR="0" wp14:anchorId="280BD91C" wp14:editId="6994BED7">
            <wp:extent cx="6299504" cy="5867400"/>
            <wp:effectExtent l="0" t="0" r="6350" b="0"/>
            <wp:docPr id="1914" name="Imag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ydrographie_locale.jpg"/>
                    <pic:cNvPicPr/>
                  </pic:nvPicPr>
                  <pic:blipFill rotWithShape="1">
                    <a:blip r:embed="rId20">
                      <a:extLst>
                        <a:ext uri="{28A0092B-C50C-407E-A947-70E740481C1C}">
                          <a14:useLocalDpi xmlns:a14="http://schemas.microsoft.com/office/drawing/2010/main" val="0"/>
                        </a:ext>
                      </a:extLst>
                    </a:blip>
                    <a:srcRect l="3324" t="12804" r="1914" b="20998"/>
                    <a:stretch/>
                  </pic:blipFill>
                  <pic:spPr bwMode="auto">
                    <a:xfrm>
                      <a:off x="0" y="0"/>
                      <a:ext cx="6313563" cy="5880495"/>
                    </a:xfrm>
                    <a:prstGeom prst="rect">
                      <a:avLst/>
                    </a:prstGeom>
                    <a:ln>
                      <a:noFill/>
                    </a:ln>
                    <a:extLst>
                      <a:ext uri="{53640926-AAD7-44D8-BBD7-CCE9431645EC}">
                        <a14:shadowObscured xmlns:a14="http://schemas.microsoft.com/office/drawing/2010/main"/>
                      </a:ext>
                    </a:extLst>
                  </pic:spPr>
                </pic:pic>
              </a:graphicData>
            </a:graphic>
          </wp:inline>
        </w:drawing>
      </w:r>
    </w:p>
    <w:p w:rsidR="005202CD" w:rsidRDefault="00414F43" w:rsidP="00D85B5B">
      <w:pPr>
        <w:pStyle w:val="TFIG"/>
        <w:widowControl w:val="0"/>
        <w:tabs>
          <w:tab w:val="clear" w:pos="4820"/>
        </w:tabs>
        <w:ind w:left="567"/>
        <w:rPr>
          <w:rFonts w:eastAsia="Tahoma"/>
          <w:lang w:eastAsia="en-US"/>
        </w:rPr>
      </w:pPr>
      <w:bookmarkStart w:id="25" w:name="_Toc514078865"/>
      <w:r>
        <w:rPr>
          <w:rFonts w:eastAsia="Tahoma"/>
          <w:lang w:eastAsia="en-US"/>
        </w:rPr>
        <w:t>Réseau hydrographique local</w:t>
      </w:r>
      <w:bookmarkEnd w:id="25"/>
    </w:p>
    <w:p w:rsidR="00414F43" w:rsidRDefault="00414F43" w:rsidP="00D85B5B">
      <w:pPr>
        <w:widowControl w:val="0"/>
        <w:spacing w:before="200"/>
        <w:rPr>
          <w:rFonts w:eastAsia="Tahoma"/>
        </w:rPr>
      </w:pPr>
      <w:r>
        <w:rPr>
          <w:rFonts w:eastAsia="Tahoma"/>
        </w:rPr>
        <w:br w:type="page"/>
      </w:r>
    </w:p>
    <w:p w:rsidR="00D92274" w:rsidRPr="003C0D2C" w:rsidRDefault="00D92274" w:rsidP="00D85B5B">
      <w:pPr>
        <w:pStyle w:val="Titre3"/>
        <w:keepNext w:val="0"/>
        <w:keepLines w:val="0"/>
        <w:tabs>
          <w:tab w:val="clear" w:pos="1134"/>
        </w:tabs>
        <w:spacing w:before="240"/>
        <w:ind w:left="0" w:hanging="851"/>
      </w:pPr>
      <w:bookmarkStart w:id="26" w:name="_Toc467584046"/>
      <w:bookmarkStart w:id="27" w:name="_Toc514078822"/>
      <w:r w:rsidRPr="003C0D2C">
        <w:lastRenderedPageBreak/>
        <w:t xml:space="preserve">Les </w:t>
      </w:r>
      <w:bookmarkEnd w:id="26"/>
      <w:r w:rsidR="008C68A6" w:rsidRPr="003C0D2C">
        <w:t>usages de l’eau</w:t>
      </w:r>
      <w:bookmarkEnd w:id="27"/>
    </w:p>
    <w:p w:rsidR="007E6C4E" w:rsidRPr="003C0D2C" w:rsidRDefault="00CF7466" w:rsidP="00D85B5B">
      <w:pPr>
        <w:pStyle w:val="Corpsdetexte"/>
        <w:keepNext w:val="0"/>
        <w:keepLines w:val="0"/>
        <w:rPr>
          <w:rFonts w:eastAsia="Arial"/>
          <w:lang w:eastAsia="en-US"/>
        </w:rPr>
      </w:pPr>
      <w:r w:rsidRPr="003C0D2C">
        <w:rPr>
          <w:rFonts w:eastAsia="Arial"/>
          <w:lang w:eastAsia="en-US"/>
        </w:rPr>
        <w:t xml:space="preserve">Au droit de </w:t>
      </w:r>
      <w:r w:rsidR="00D02BD8" w:rsidRPr="003C0D2C">
        <w:rPr>
          <w:rFonts w:eastAsia="Arial"/>
          <w:lang w:eastAsia="en-US"/>
        </w:rPr>
        <w:t>CONNERRE</w:t>
      </w:r>
      <w:r w:rsidRPr="003C0D2C">
        <w:rPr>
          <w:rFonts w:eastAsia="Arial"/>
          <w:lang w:eastAsia="en-US"/>
        </w:rPr>
        <w:t xml:space="preserve">, les usages de l’eau sont </w:t>
      </w:r>
      <w:r w:rsidR="007E6C4E" w:rsidRPr="003C0D2C">
        <w:rPr>
          <w:rFonts w:eastAsia="Arial"/>
          <w:lang w:eastAsia="en-US"/>
        </w:rPr>
        <w:t>les suivants :</w:t>
      </w:r>
    </w:p>
    <w:p w:rsidR="00230C64" w:rsidRPr="003C0D2C" w:rsidRDefault="000463FC" w:rsidP="00761011">
      <w:pPr>
        <w:pStyle w:val="Corpsdetexte"/>
        <w:keepNext w:val="0"/>
        <w:keepLines w:val="0"/>
        <w:numPr>
          <w:ilvl w:val="0"/>
          <w:numId w:val="38"/>
        </w:numPr>
      </w:pPr>
      <w:r>
        <w:t>Captage d’eau potable de l’Ormeau (lieu-dit : La</w:t>
      </w:r>
      <w:r w:rsidR="00230C64" w:rsidRPr="003C0D2C">
        <w:t xml:space="preserve"> Blinnerie</w:t>
      </w:r>
      <w:r>
        <w:t>)</w:t>
      </w:r>
      <w:r w:rsidR="001F24BC">
        <w:t>,</w:t>
      </w:r>
    </w:p>
    <w:p w:rsidR="007E6C4E" w:rsidRPr="003C0D2C" w:rsidRDefault="007E6C4E" w:rsidP="00761011">
      <w:pPr>
        <w:pStyle w:val="Corpsdetexte"/>
        <w:keepNext w:val="0"/>
        <w:keepLines w:val="0"/>
        <w:numPr>
          <w:ilvl w:val="0"/>
          <w:numId w:val="38"/>
        </w:numPr>
      </w:pPr>
      <w:r w:rsidRPr="003C0D2C">
        <w:rPr>
          <w:rFonts w:eastAsia="Arial"/>
          <w:lang w:eastAsia="en-US"/>
        </w:rPr>
        <w:t>A</w:t>
      </w:r>
      <w:r w:rsidR="00D92274" w:rsidRPr="003C0D2C">
        <w:rPr>
          <w:rFonts w:eastAsia="Arial"/>
          <w:lang w:eastAsia="en-US"/>
        </w:rPr>
        <w:t>griculture</w:t>
      </w:r>
      <w:r w:rsidR="00CF7466" w:rsidRPr="003C0D2C">
        <w:rPr>
          <w:rFonts w:eastAsia="Arial"/>
          <w:lang w:eastAsia="en-US"/>
        </w:rPr>
        <w:t xml:space="preserve"> (abreuvage,…)</w:t>
      </w:r>
      <w:r w:rsidR="001F24BC">
        <w:rPr>
          <w:rFonts w:eastAsia="Arial"/>
          <w:lang w:eastAsia="en-US"/>
        </w:rPr>
        <w:t>,</w:t>
      </w:r>
    </w:p>
    <w:p w:rsidR="00CF7466" w:rsidRPr="003C0D2C" w:rsidRDefault="007E6C4E" w:rsidP="00761011">
      <w:pPr>
        <w:pStyle w:val="Corpsdetexte"/>
        <w:keepNext w:val="0"/>
        <w:keepLines w:val="0"/>
        <w:numPr>
          <w:ilvl w:val="0"/>
          <w:numId w:val="38"/>
        </w:numPr>
        <w:rPr>
          <w:rFonts w:eastAsia="Arial"/>
          <w:lang w:eastAsia="en-US"/>
        </w:rPr>
      </w:pPr>
      <w:r w:rsidRPr="003C0D2C">
        <w:rPr>
          <w:rFonts w:eastAsia="Arial"/>
          <w:lang w:eastAsia="en-US"/>
        </w:rPr>
        <w:t>Pêche de loisir.</w:t>
      </w:r>
    </w:p>
    <w:p w:rsidR="00CF7466" w:rsidRDefault="00CF7466" w:rsidP="00D85B5B">
      <w:pPr>
        <w:pStyle w:val="Corpsdetexte"/>
        <w:keepNext w:val="0"/>
        <w:keepLines w:val="0"/>
        <w:rPr>
          <w:rFonts w:eastAsia="Arial"/>
          <w:lang w:eastAsia="en-US"/>
        </w:rPr>
      </w:pPr>
      <w:r w:rsidRPr="003C0D2C">
        <w:rPr>
          <w:b/>
        </w:rPr>
        <w:t xml:space="preserve">Aujourd’hui, la Commune de </w:t>
      </w:r>
      <w:r w:rsidR="00D02BD8" w:rsidRPr="003C0D2C">
        <w:rPr>
          <w:b/>
        </w:rPr>
        <w:t>CONNERRE</w:t>
      </w:r>
      <w:r w:rsidRPr="003C0D2C">
        <w:rPr>
          <w:b/>
        </w:rPr>
        <w:t xml:space="preserve"> </w:t>
      </w:r>
      <w:r w:rsidR="00230C64" w:rsidRPr="003C0D2C">
        <w:rPr>
          <w:b/>
        </w:rPr>
        <w:t>dispose de</w:t>
      </w:r>
      <w:r w:rsidRPr="003C0D2C">
        <w:rPr>
          <w:b/>
        </w:rPr>
        <w:t xml:space="preserve"> périmètre</w:t>
      </w:r>
      <w:r w:rsidR="00230C64" w:rsidRPr="003C0D2C">
        <w:rPr>
          <w:b/>
        </w:rPr>
        <w:t>s</w:t>
      </w:r>
      <w:r w:rsidRPr="003C0D2C">
        <w:rPr>
          <w:b/>
        </w:rPr>
        <w:t xml:space="preserve"> de protection </w:t>
      </w:r>
      <w:r w:rsidR="00230C64" w:rsidRPr="003C0D2C">
        <w:rPr>
          <w:b/>
        </w:rPr>
        <w:t>(éloigné et rapproché) pour le</w:t>
      </w:r>
      <w:r w:rsidRPr="003C0D2C">
        <w:rPr>
          <w:b/>
        </w:rPr>
        <w:t xml:space="preserve"> captage</w:t>
      </w:r>
      <w:r w:rsidR="00230C64" w:rsidRPr="003C0D2C">
        <w:rPr>
          <w:b/>
        </w:rPr>
        <w:t xml:space="preserve"> destiné à la</w:t>
      </w:r>
      <w:r w:rsidRPr="003C0D2C">
        <w:rPr>
          <w:b/>
        </w:rPr>
        <w:t xml:space="preserve"> production d’eau potable</w:t>
      </w:r>
      <w:r w:rsidR="00230C64" w:rsidRPr="003C0D2C">
        <w:rPr>
          <w:b/>
        </w:rPr>
        <w:t xml:space="preserve"> (</w:t>
      </w:r>
      <w:r w:rsidR="001F24BC" w:rsidRPr="003C0D2C">
        <w:rPr>
          <w:b/>
        </w:rPr>
        <w:t>lieu-dit</w:t>
      </w:r>
      <w:r w:rsidR="00230C64" w:rsidRPr="003C0D2C">
        <w:rPr>
          <w:b/>
        </w:rPr>
        <w:t> : La Blinnerie) au</w:t>
      </w:r>
      <w:r w:rsidR="003C0D2C" w:rsidRPr="003C0D2C">
        <w:rPr>
          <w:b/>
        </w:rPr>
        <w:t xml:space="preserve"> Sud-Ouest de l’agglomération</w:t>
      </w:r>
      <w:r w:rsidRPr="003C0D2C">
        <w:t>.</w:t>
      </w:r>
      <w:r w:rsidR="003C0D2C" w:rsidRPr="003C0D2C">
        <w:t xml:space="preserve"> Une station de pompage est é</w:t>
      </w:r>
      <w:r w:rsidR="006503FC">
        <w:t>galement présente sur le Gué aux</w:t>
      </w:r>
      <w:r w:rsidR="003C0D2C" w:rsidRPr="003C0D2C">
        <w:t xml:space="preserve"> Anes sur la Commune voisine</w:t>
      </w:r>
      <w:r w:rsidR="003C0D2C">
        <w:t xml:space="preserve"> de </w:t>
      </w:r>
      <w:r w:rsidR="00C364A7">
        <w:t>Th</w:t>
      </w:r>
      <w:r w:rsidR="003C0D2C">
        <w:t xml:space="preserve">origné-sur-Dué. </w:t>
      </w:r>
    </w:p>
    <w:p w:rsidR="006C5766" w:rsidRDefault="00CF7466" w:rsidP="00D85B5B">
      <w:pPr>
        <w:pStyle w:val="Titre2"/>
        <w:keepNext w:val="0"/>
        <w:keepLines w:val="0"/>
        <w:tabs>
          <w:tab w:val="clear" w:pos="1134"/>
        </w:tabs>
        <w:ind w:left="0" w:hanging="851"/>
      </w:pPr>
      <w:bookmarkStart w:id="28" w:name="_Toc514078823"/>
      <w:bookmarkStart w:id="29" w:name="_Toc297555748"/>
      <w:bookmarkStart w:id="30" w:name="_Toc354672265"/>
      <w:bookmarkStart w:id="31" w:name="_Toc367373617"/>
      <w:bookmarkEnd w:id="2"/>
      <w:bookmarkEnd w:id="3"/>
      <w:bookmarkEnd w:id="4"/>
      <w:r>
        <w:t>zones protegées</w:t>
      </w:r>
      <w:bookmarkEnd w:id="28"/>
    </w:p>
    <w:p w:rsidR="005632D4" w:rsidRDefault="00CE166A" w:rsidP="00D85B5B">
      <w:pPr>
        <w:pStyle w:val="Corpsdetexte"/>
        <w:keepNext w:val="0"/>
        <w:keepLines w:val="0"/>
        <w:rPr>
          <w:rFonts w:cs="Arial"/>
          <w:color w:val="000000"/>
        </w:rPr>
      </w:pPr>
      <w:r>
        <w:t>Aujourd’hui,</w:t>
      </w:r>
      <w:r w:rsidR="005632D4">
        <w:t xml:space="preserve"> la </w:t>
      </w:r>
      <w:r w:rsidR="005632D4">
        <w:rPr>
          <w:rFonts w:cs="Arial"/>
          <w:color w:val="000000"/>
        </w:rPr>
        <w:t>C</w:t>
      </w:r>
      <w:r w:rsidR="005632D4" w:rsidRPr="005632D4">
        <w:rPr>
          <w:rFonts w:cs="Arial"/>
          <w:color w:val="000000"/>
        </w:rPr>
        <w:t xml:space="preserve">ommune de </w:t>
      </w:r>
      <w:r w:rsidR="00D02BD8">
        <w:rPr>
          <w:rFonts w:cs="Arial"/>
          <w:color w:val="000000"/>
        </w:rPr>
        <w:t>CONNERRE</w:t>
      </w:r>
      <w:r w:rsidR="005632D4">
        <w:rPr>
          <w:rFonts w:cs="Arial"/>
          <w:color w:val="000000"/>
        </w:rPr>
        <w:t xml:space="preserve"> n’</w:t>
      </w:r>
      <w:r w:rsidR="005632D4" w:rsidRPr="005632D4">
        <w:rPr>
          <w:rFonts w:cs="Arial"/>
          <w:color w:val="000000"/>
        </w:rPr>
        <w:t xml:space="preserve">abrite </w:t>
      </w:r>
      <w:r w:rsidR="00384098">
        <w:rPr>
          <w:rFonts w:cs="Arial"/>
          <w:color w:val="000000"/>
        </w:rPr>
        <w:t>pas de zone Natura 2000, cependant</w:t>
      </w:r>
      <w:r w:rsidR="005632D4">
        <w:rPr>
          <w:rFonts w:cs="Arial"/>
          <w:color w:val="000000"/>
        </w:rPr>
        <w:t xml:space="preserve"> </w:t>
      </w:r>
      <w:r w:rsidR="00C364A7">
        <w:rPr>
          <w:rFonts w:cs="Arial"/>
          <w:color w:val="000000"/>
        </w:rPr>
        <w:t>5</w:t>
      </w:r>
      <w:r w:rsidR="00384098">
        <w:rPr>
          <w:rFonts w:cs="Arial"/>
          <w:color w:val="000000"/>
        </w:rPr>
        <w:t xml:space="preserve"> </w:t>
      </w:r>
      <w:r w:rsidR="005632D4">
        <w:rPr>
          <w:rFonts w:cs="Arial"/>
          <w:color w:val="000000"/>
        </w:rPr>
        <w:t>ZNIEFF (zone naturel d’inté</w:t>
      </w:r>
      <w:r w:rsidR="00384098">
        <w:rPr>
          <w:rFonts w:cs="Arial"/>
          <w:color w:val="000000"/>
        </w:rPr>
        <w:t>rêt faunistique et floristique)</w:t>
      </w:r>
      <w:r w:rsidR="0097611E">
        <w:rPr>
          <w:rFonts w:cs="Arial"/>
          <w:color w:val="000000"/>
        </w:rPr>
        <w:t xml:space="preserve"> sont présentes</w:t>
      </w:r>
      <w:r w:rsidR="005632D4">
        <w:rPr>
          <w:rFonts w:cs="Arial"/>
          <w:color w:val="000000"/>
        </w:rPr>
        <w:t xml:space="preserve"> à proximité de la Comm</w:t>
      </w:r>
      <w:r w:rsidR="00E1682B">
        <w:rPr>
          <w:rFonts w:cs="Arial"/>
          <w:color w:val="000000"/>
        </w:rPr>
        <w:t>u</w:t>
      </w:r>
      <w:r w:rsidR="005632D4">
        <w:rPr>
          <w:rFonts w:cs="Arial"/>
          <w:color w:val="000000"/>
        </w:rPr>
        <w:t>ne.</w:t>
      </w:r>
    </w:p>
    <w:p w:rsidR="00947D9F" w:rsidRPr="005632D4" w:rsidRDefault="00F85B1F" w:rsidP="00D85B5B">
      <w:pPr>
        <w:pStyle w:val="Corpsdetexte"/>
        <w:keepNext w:val="0"/>
        <w:keepLines w:val="0"/>
      </w:pPr>
      <w:r>
        <w:rPr>
          <w:rFonts w:ascii="Arial Gras" w:hAnsi="Arial Gras" w:cs="Arial"/>
          <w:b/>
          <w:bCs/>
          <w:smallCaps/>
          <w:u w:val="single"/>
        </w:rPr>
        <w:t>Espaces protégés et gérés :</w:t>
      </w:r>
      <w:r w:rsidRPr="00F85B1F">
        <w:rPr>
          <w:rFonts w:ascii="Arial Gras" w:hAnsi="Arial Gras" w:cs="Arial"/>
          <w:b/>
          <w:bCs/>
          <w:smallCaps/>
        </w:rPr>
        <w:t xml:space="preserve"> </w:t>
      </w:r>
      <w:r w:rsidR="00947D9F" w:rsidRPr="00F85B1F">
        <w:rPr>
          <w:rFonts w:ascii="Arial Gras" w:hAnsi="Arial Gras" w:cs="Arial"/>
          <w:b/>
          <w:bCs/>
          <w:smallCaps/>
        </w:rPr>
        <w:t>Carrières souterraines de la roche </w:t>
      </w:r>
      <w:r w:rsidR="00947D9F" w:rsidRPr="00F85B1F">
        <w:rPr>
          <w:rStyle w:val="Titre7Car"/>
        </w:rPr>
        <w:t xml:space="preserve"> </w:t>
      </w:r>
      <w:r>
        <w:rPr>
          <w:rStyle w:val="Titre7Car"/>
        </w:rPr>
        <w:t xml:space="preserve">sont des </w:t>
      </w:r>
      <w:r w:rsidR="00947D9F" w:rsidRPr="00947D9F">
        <w:rPr>
          <w:rStyle w:val="Titre7Car"/>
        </w:rPr>
        <w:t>zone</w:t>
      </w:r>
      <w:r>
        <w:rPr>
          <w:rStyle w:val="Titre7Car"/>
        </w:rPr>
        <w:t>s</w:t>
      </w:r>
      <w:r w:rsidR="00947D9F" w:rsidRPr="00947D9F">
        <w:rPr>
          <w:rStyle w:val="Titre7Car"/>
        </w:rPr>
        <w:t xml:space="preserve"> de </w:t>
      </w:r>
      <w:r w:rsidR="00947D9F">
        <w:rPr>
          <w:rStyle w:val="Titre7Car"/>
        </w:rPr>
        <w:t>protection</w:t>
      </w:r>
      <w:r>
        <w:rPr>
          <w:rStyle w:val="Titre7Car"/>
        </w:rPr>
        <w:t xml:space="preserve">s </w:t>
      </w:r>
      <w:r w:rsidR="00947D9F">
        <w:rPr>
          <w:rStyle w:val="Titre7Car"/>
        </w:rPr>
        <w:t>de colonies de chiroptère (</w:t>
      </w:r>
      <w:r w:rsidR="00D02BD8">
        <w:rPr>
          <w:rStyle w:val="Titre7Car"/>
        </w:rPr>
        <w:t>CONNERRE</w:t>
      </w:r>
      <w:r>
        <w:rPr>
          <w:rStyle w:val="Titre7Car"/>
        </w:rPr>
        <w:t xml:space="preserve"> – Sceaux sur Huisne)</w:t>
      </w:r>
    </w:p>
    <w:p w:rsidR="005632D4" w:rsidRPr="005632D4" w:rsidRDefault="005632D4" w:rsidP="00D85B5B">
      <w:pPr>
        <w:widowControl w:val="0"/>
        <w:tabs>
          <w:tab w:val="left" w:pos="0"/>
        </w:tabs>
        <w:spacing w:before="360" w:after="240"/>
        <w:jc w:val="both"/>
        <w:rPr>
          <w:rFonts w:ascii="Arial Gras" w:hAnsi="Arial Gras" w:cs="Arial"/>
          <w:bCs/>
          <w:smallCaps/>
        </w:rPr>
      </w:pPr>
      <w:r w:rsidRPr="005632D4">
        <w:rPr>
          <w:rFonts w:ascii="Arial Gras" w:hAnsi="Arial Gras" w:cs="Arial"/>
          <w:b/>
          <w:bCs/>
          <w:smallCaps/>
          <w:u w:val="single"/>
        </w:rPr>
        <w:t>ZNIEFF type I et II</w:t>
      </w:r>
      <w:r w:rsidRPr="005632D4">
        <w:rPr>
          <w:rFonts w:ascii="Arial Gras" w:hAnsi="Arial Gras" w:cs="Arial"/>
          <w:bCs/>
          <w:smallCaps/>
        </w:rPr>
        <w:t xml:space="preserve"> (Zone Naturel d’Intérêt Ecologique Faunistique et floristique)</w:t>
      </w:r>
    </w:p>
    <w:tbl>
      <w:tblPr>
        <w:tblW w:w="764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57" w:type="dxa"/>
          <w:right w:w="57" w:type="dxa"/>
        </w:tblCellMar>
        <w:tblLook w:val="04A0" w:firstRow="1" w:lastRow="0" w:firstColumn="1" w:lastColumn="0" w:noHBand="0" w:noVBand="1"/>
      </w:tblPr>
      <w:tblGrid>
        <w:gridCol w:w="1404"/>
        <w:gridCol w:w="6237"/>
      </w:tblGrid>
      <w:tr w:rsidR="005632D4" w:rsidRPr="005632D4" w:rsidTr="00F85B1F">
        <w:trPr>
          <w:jc w:val="center"/>
        </w:trPr>
        <w:tc>
          <w:tcPr>
            <w:tcW w:w="1404" w:type="dxa"/>
            <w:shd w:val="clear" w:color="auto" w:fill="auto"/>
            <w:vAlign w:val="center"/>
          </w:tcPr>
          <w:p w:rsidR="005632D4" w:rsidRPr="005632D4" w:rsidRDefault="005632D4" w:rsidP="00D85B5B">
            <w:pPr>
              <w:widowControl w:val="0"/>
              <w:tabs>
                <w:tab w:val="right" w:leader="underscore" w:pos="8789"/>
              </w:tabs>
              <w:spacing w:before="60" w:after="60"/>
              <w:jc w:val="both"/>
              <w:rPr>
                <w:rFonts w:cs="Arial"/>
                <w:color w:val="000000"/>
              </w:rPr>
            </w:pPr>
            <w:r w:rsidRPr="005632D4">
              <w:rPr>
                <w:rFonts w:cs="Arial"/>
                <w:color w:val="000000"/>
              </w:rPr>
              <w:t>Type I</w:t>
            </w:r>
            <w:r w:rsidR="00F85B1F">
              <w:rPr>
                <w:rFonts w:cs="Arial"/>
                <w:color w:val="000000"/>
              </w:rPr>
              <w:t>I</w:t>
            </w:r>
          </w:p>
        </w:tc>
        <w:tc>
          <w:tcPr>
            <w:tcW w:w="6237" w:type="dxa"/>
            <w:shd w:val="clear" w:color="auto" w:fill="auto"/>
            <w:vAlign w:val="center"/>
          </w:tcPr>
          <w:p w:rsidR="005632D4" w:rsidRPr="005632D4" w:rsidRDefault="00F85B1F" w:rsidP="00F85B1F">
            <w:pPr>
              <w:widowControl w:val="0"/>
              <w:tabs>
                <w:tab w:val="right" w:leader="underscore" w:pos="8789"/>
              </w:tabs>
              <w:spacing w:before="60" w:after="60"/>
              <w:jc w:val="both"/>
              <w:rPr>
                <w:rFonts w:cs="Arial"/>
                <w:color w:val="000000"/>
              </w:rPr>
            </w:pPr>
            <w:r>
              <w:rPr>
                <w:rFonts w:cs="Arial"/>
                <w:color w:val="000000"/>
              </w:rPr>
              <w:t>Vallée de l’Huisne de Connerré à Sceaux-sur-Huisne 520006708</w:t>
            </w:r>
          </w:p>
        </w:tc>
      </w:tr>
      <w:tr w:rsidR="005632D4" w:rsidRPr="005632D4" w:rsidTr="00F85B1F">
        <w:trPr>
          <w:jc w:val="center"/>
        </w:trPr>
        <w:tc>
          <w:tcPr>
            <w:tcW w:w="1404" w:type="dxa"/>
            <w:shd w:val="clear" w:color="auto" w:fill="auto"/>
            <w:vAlign w:val="center"/>
          </w:tcPr>
          <w:p w:rsidR="005632D4" w:rsidRPr="005632D4" w:rsidRDefault="005632D4" w:rsidP="00D85B5B">
            <w:pPr>
              <w:widowControl w:val="0"/>
              <w:tabs>
                <w:tab w:val="right" w:leader="underscore" w:pos="8789"/>
              </w:tabs>
              <w:spacing w:before="60" w:after="60"/>
              <w:jc w:val="both"/>
              <w:rPr>
                <w:rFonts w:cs="Arial"/>
                <w:color w:val="000000"/>
              </w:rPr>
            </w:pPr>
            <w:r w:rsidRPr="005632D4">
              <w:rPr>
                <w:rFonts w:cs="Arial"/>
                <w:color w:val="000000"/>
              </w:rPr>
              <w:t>Type I</w:t>
            </w:r>
          </w:p>
        </w:tc>
        <w:tc>
          <w:tcPr>
            <w:tcW w:w="6237" w:type="dxa"/>
            <w:shd w:val="clear" w:color="auto" w:fill="auto"/>
            <w:vAlign w:val="center"/>
          </w:tcPr>
          <w:p w:rsidR="005632D4" w:rsidRPr="005632D4" w:rsidRDefault="00F85B1F" w:rsidP="00F85B1F">
            <w:pPr>
              <w:widowControl w:val="0"/>
              <w:tabs>
                <w:tab w:val="right" w:leader="underscore" w:pos="8789"/>
              </w:tabs>
              <w:spacing w:before="60" w:after="60"/>
              <w:jc w:val="both"/>
              <w:rPr>
                <w:rFonts w:cs="Arial"/>
                <w:color w:val="000000"/>
              </w:rPr>
            </w:pPr>
            <w:r>
              <w:rPr>
                <w:rFonts w:cs="Arial"/>
                <w:color w:val="000000"/>
              </w:rPr>
              <w:t>Carrières souterraines et coteaux de Roche 520</w:t>
            </w:r>
            <w:r w:rsidR="007E53F9">
              <w:rPr>
                <w:rFonts w:cs="Arial"/>
                <w:color w:val="000000"/>
              </w:rPr>
              <w:t>00</w:t>
            </w:r>
            <w:r>
              <w:rPr>
                <w:rFonts w:cs="Arial"/>
                <w:color w:val="000000"/>
              </w:rPr>
              <w:t>6745</w:t>
            </w:r>
          </w:p>
        </w:tc>
      </w:tr>
      <w:tr w:rsidR="00C364A7" w:rsidRPr="005632D4" w:rsidTr="00F85B1F">
        <w:trPr>
          <w:jc w:val="center"/>
        </w:trPr>
        <w:tc>
          <w:tcPr>
            <w:tcW w:w="1404" w:type="dxa"/>
            <w:shd w:val="clear" w:color="auto" w:fill="auto"/>
            <w:vAlign w:val="center"/>
          </w:tcPr>
          <w:p w:rsidR="00C364A7" w:rsidRPr="005632D4" w:rsidRDefault="00C364A7" w:rsidP="00D85B5B">
            <w:pPr>
              <w:widowControl w:val="0"/>
              <w:tabs>
                <w:tab w:val="right" w:leader="underscore" w:pos="8789"/>
              </w:tabs>
              <w:spacing w:before="60" w:after="60"/>
              <w:jc w:val="both"/>
              <w:rPr>
                <w:rFonts w:cs="Arial"/>
                <w:color w:val="000000"/>
              </w:rPr>
            </w:pPr>
            <w:r>
              <w:rPr>
                <w:rFonts w:cs="Arial"/>
                <w:color w:val="000000"/>
              </w:rPr>
              <w:t>Type I</w:t>
            </w:r>
          </w:p>
        </w:tc>
        <w:tc>
          <w:tcPr>
            <w:tcW w:w="6237" w:type="dxa"/>
            <w:shd w:val="clear" w:color="auto" w:fill="auto"/>
            <w:vAlign w:val="center"/>
          </w:tcPr>
          <w:p w:rsidR="00C364A7" w:rsidRDefault="00C364A7" w:rsidP="00F85B1F">
            <w:pPr>
              <w:widowControl w:val="0"/>
              <w:tabs>
                <w:tab w:val="right" w:leader="underscore" w:pos="8789"/>
              </w:tabs>
              <w:spacing w:before="60" w:after="60"/>
              <w:jc w:val="both"/>
              <w:rPr>
                <w:rFonts w:cs="Arial"/>
                <w:color w:val="000000"/>
              </w:rPr>
            </w:pPr>
            <w:r>
              <w:rPr>
                <w:rFonts w:cs="Arial"/>
                <w:color w:val="000000"/>
              </w:rPr>
              <w:t>Gravières-sablières de la belle inutile 520006670</w:t>
            </w:r>
          </w:p>
        </w:tc>
      </w:tr>
      <w:tr w:rsidR="00C364A7" w:rsidRPr="005632D4" w:rsidTr="00F85B1F">
        <w:trPr>
          <w:jc w:val="center"/>
        </w:trPr>
        <w:tc>
          <w:tcPr>
            <w:tcW w:w="1404" w:type="dxa"/>
            <w:shd w:val="clear" w:color="auto" w:fill="auto"/>
            <w:vAlign w:val="center"/>
          </w:tcPr>
          <w:p w:rsidR="00C364A7" w:rsidRPr="005632D4" w:rsidRDefault="00C364A7" w:rsidP="00D85B5B">
            <w:pPr>
              <w:widowControl w:val="0"/>
              <w:tabs>
                <w:tab w:val="right" w:leader="underscore" w:pos="8789"/>
              </w:tabs>
              <w:spacing w:before="60" w:after="60"/>
              <w:jc w:val="both"/>
              <w:rPr>
                <w:rFonts w:cs="Arial"/>
                <w:color w:val="000000"/>
              </w:rPr>
            </w:pPr>
            <w:r>
              <w:rPr>
                <w:rFonts w:cs="Arial"/>
                <w:color w:val="000000"/>
              </w:rPr>
              <w:t>Type I</w:t>
            </w:r>
          </w:p>
        </w:tc>
        <w:tc>
          <w:tcPr>
            <w:tcW w:w="6237" w:type="dxa"/>
            <w:shd w:val="clear" w:color="auto" w:fill="auto"/>
            <w:vAlign w:val="center"/>
          </w:tcPr>
          <w:p w:rsidR="00C364A7" w:rsidRDefault="00C364A7" w:rsidP="00F85B1F">
            <w:pPr>
              <w:widowControl w:val="0"/>
              <w:tabs>
                <w:tab w:val="right" w:leader="underscore" w:pos="8789"/>
              </w:tabs>
              <w:spacing w:before="60" w:after="60"/>
              <w:jc w:val="both"/>
              <w:rPr>
                <w:rFonts w:cs="Arial"/>
                <w:color w:val="000000"/>
              </w:rPr>
            </w:pPr>
            <w:r>
              <w:rPr>
                <w:rFonts w:cs="Arial"/>
                <w:color w:val="000000"/>
              </w:rPr>
              <w:t xml:space="preserve">Pelouses sablonneuses au sud-est de la grande métairie et bois fleuret 520016166 </w:t>
            </w:r>
          </w:p>
        </w:tc>
      </w:tr>
      <w:tr w:rsidR="00C364A7" w:rsidRPr="005632D4" w:rsidTr="00F85B1F">
        <w:trPr>
          <w:jc w:val="center"/>
        </w:trPr>
        <w:tc>
          <w:tcPr>
            <w:tcW w:w="1404" w:type="dxa"/>
            <w:shd w:val="clear" w:color="auto" w:fill="auto"/>
            <w:vAlign w:val="center"/>
          </w:tcPr>
          <w:p w:rsidR="00C364A7" w:rsidRPr="005632D4" w:rsidRDefault="00C364A7" w:rsidP="00D85B5B">
            <w:pPr>
              <w:widowControl w:val="0"/>
              <w:tabs>
                <w:tab w:val="right" w:leader="underscore" w:pos="8789"/>
              </w:tabs>
              <w:spacing w:before="60" w:after="60"/>
              <w:jc w:val="both"/>
              <w:rPr>
                <w:rFonts w:cs="Arial"/>
                <w:color w:val="000000"/>
              </w:rPr>
            </w:pPr>
            <w:r>
              <w:rPr>
                <w:rFonts w:cs="Arial"/>
                <w:color w:val="000000"/>
              </w:rPr>
              <w:t>Type I et II</w:t>
            </w:r>
          </w:p>
        </w:tc>
        <w:tc>
          <w:tcPr>
            <w:tcW w:w="6237" w:type="dxa"/>
            <w:shd w:val="clear" w:color="auto" w:fill="auto"/>
            <w:vAlign w:val="center"/>
          </w:tcPr>
          <w:p w:rsidR="00C364A7" w:rsidRDefault="00C364A7" w:rsidP="00F85B1F">
            <w:pPr>
              <w:widowControl w:val="0"/>
              <w:tabs>
                <w:tab w:val="right" w:leader="underscore" w:pos="8789"/>
              </w:tabs>
              <w:spacing w:before="60" w:after="60"/>
              <w:jc w:val="both"/>
              <w:rPr>
                <w:rFonts w:cs="Arial"/>
                <w:color w:val="000000"/>
              </w:rPr>
            </w:pPr>
            <w:r>
              <w:rPr>
                <w:rFonts w:cs="Arial"/>
                <w:color w:val="000000"/>
              </w:rPr>
              <w:t xml:space="preserve">Vallée du Narais et affluents 520012323 </w:t>
            </w:r>
          </w:p>
        </w:tc>
      </w:tr>
    </w:tbl>
    <w:p w:rsidR="005632D4" w:rsidRPr="005632D4" w:rsidRDefault="00F85B1F" w:rsidP="00D85B5B">
      <w:pPr>
        <w:widowControl w:val="0"/>
        <w:tabs>
          <w:tab w:val="right" w:leader="underscore" w:pos="8789"/>
        </w:tabs>
        <w:spacing w:before="200"/>
        <w:jc w:val="both"/>
      </w:pPr>
      <w:r>
        <w:rPr>
          <w:rFonts w:ascii="Arial Gras" w:hAnsi="Arial Gras" w:cs="Arial"/>
          <w:b/>
          <w:bCs/>
          <w:smallCaps/>
          <w:u w:val="single"/>
        </w:rPr>
        <w:t>Zone Natura 2000 :</w:t>
      </w:r>
      <w:r w:rsidRPr="00F85B1F">
        <w:rPr>
          <w:rFonts w:ascii="Arial Gras" w:hAnsi="Arial Gras" w:cs="Arial"/>
          <w:b/>
          <w:bCs/>
          <w:smallCaps/>
        </w:rPr>
        <w:t xml:space="preserve"> Carrières souterraines de</w:t>
      </w:r>
      <w:r>
        <w:rPr>
          <w:rFonts w:ascii="Arial Gras" w:hAnsi="Arial Gras" w:cs="Arial"/>
          <w:b/>
          <w:bCs/>
          <w:smallCaps/>
        </w:rPr>
        <w:t xml:space="preserve"> </w:t>
      </w:r>
      <w:r w:rsidRPr="00F85B1F">
        <w:rPr>
          <w:rFonts w:ascii="Arial Gras" w:hAnsi="Arial Gras" w:cs="Arial"/>
          <w:b/>
          <w:bCs/>
          <w:smallCaps/>
        </w:rPr>
        <w:t>la roche </w:t>
      </w:r>
      <w:r>
        <w:rPr>
          <w:rFonts w:ascii="Arial Gras" w:hAnsi="Arial Gras" w:cs="Arial"/>
          <w:b/>
          <w:bCs/>
          <w:smallCaps/>
        </w:rPr>
        <w:t>à</w:t>
      </w:r>
      <w:r w:rsidRPr="00F85B1F">
        <w:rPr>
          <w:rFonts w:ascii="Arial Gras" w:hAnsi="Arial Gras" w:cs="Arial"/>
          <w:b/>
          <w:bCs/>
          <w:smallCaps/>
        </w:rPr>
        <w:t xml:space="preserve"> </w:t>
      </w:r>
      <w:r>
        <w:rPr>
          <w:rFonts w:ascii="Arial Gras" w:hAnsi="Arial Gras" w:cs="Arial"/>
          <w:b/>
          <w:bCs/>
          <w:smallCaps/>
        </w:rPr>
        <w:t xml:space="preserve">Vouvray-sur-Huisne </w:t>
      </w:r>
      <w:r>
        <w:rPr>
          <w:rStyle w:val="Titre7Car"/>
        </w:rPr>
        <w:t>de codification FR5200652.</w:t>
      </w:r>
    </w:p>
    <w:p w:rsidR="007E53F9" w:rsidRPr="005632D4" w:rsidRDefault="007E53F9" w:rsidP="00D85B5B">
      <w:pPr>
        <w:widowControl w:val="0"/>
        <w:tabs>
          <w:tab w:val="right" w:leader="underscore" w:pos="8789"/>
        </w:tabs>
        <w:spacing w:before="200"/>
        <w:jc w:val="both"/>
      </w:pPr>
      <w:r w:rsidRPr="005632D4">
        <w:t>La carte, page suivante, présente les différentes zones naturelles présent</w:t>
      </w:r>
      <w:r w:rsidR="0097611E">
        <w:t>es</w:t>
      </w:r>
      <w:r w:rsidRPr="005632D4">
        <w:t xml:space="preserve"> sur le territoire de la commune ou directement à son aval.</w:t>
      </w:r>
    </w:p>
    <w:p w:rsidR="001F24BC" w:rsidRDefault="001F24BC">
      <w:pPr>
        <w:spacing w:before="200"/>
      </w:pPr>
      <w:r>
        <w:br w:type="page"/>
      </w:r>
    </w:p>
    <w:p w:rsidR="002B576A" w:rsidRPr="005632D4" w:rsidRDefault="002B576A" w:rsidP="00D85B5B">
      <w:pPr>
        <w:widowControl w:val="0"/>
        <w:spacing w:before="200"/>
        <w:rPr>
          <w:rFonts w:cs="Arial"/>
          <w:bCs/>
          <w:smallCaps/>
        </w:rPr>
      </w:pPr>
      <w:r w:rsidRPr="005632D4">
        <w:rPr>
          <w:rFonts w:cs="Arial"/>
          <w:color w:val="000000"/>
        </w:rPr>
        <w:lastRenderedPageBreak/>
        <w:t>Le comité de pilotage (DREAL, Service du Patrimoine Naturel) préconise la mise en œuvre d'orientations de gestion par rapport aux enjeux de conservation tels que :</w:t>
      </w:r>
    </w:p>
    <w:p w:rsidR="002B576A" w:rsidRPr="005632D4" w:rsidRDefault="002B576A" w:rsidP="001F24BC">
      <w:pPr>
        <w:widowControl w:val="0"/>
        <w:numPr>
          <w:ilvl w:val="0"/>
          <w:numId w:val="7"/>
        </w:numPr>
        <w:tabs>
          <w:tab w:val="left" w:pos="425"/>
          <w:tab w:val="right" w:leader="underscore" w:pos="8789"/>
        </w:tabs>
        <w:spacing w:before="60" w:after="240"/>
        <w:ind w:left="714" w:hanging="357"/>
        <w:jc w:val="both"/>
      </w:pPr>
      <w:r w:rsidRPr="005632D4">
        <w:t>le maintien et la restauration des populations d'oiseaux en lien avec la préservation des habitats, de leur tranquillité et des ressources,</w:t>
      </w:r>
    </w:p>
    <w:p w:rsidR="002B576A" w:rsidRPr="005632D4" w:rsidRDefault="002B576A" w:rsidP="001F24BC">
      <w:pPr>
        <w:widowControl w:val="0"/>
        <w:numPr>
          <w:ilvl w:val="0"/>
          <w:numId w:val="7"/>
        </w:numPr>
        <w:tabs>
          <w:tab w:val="left" w:pos="425"/>
          <w:tab w:val="right" w:leader="underscore" w:pos="8789"/>
        </w:tabs>
        <w:spacing w:before="60" w:after="240"/>
        <w:ind w:left="714" w:hanging="357"/>
        <w:jc w:val="both"/>
      </w:pPr>
      <w:r w:rsidRPr="005632D4">
        <w:t xml:space="preserve">le suivi des ressources, </w:t>
      </w:r>
    </w:p>
    <w:p w:rsidR="002B576A" w:rsidRPr="005632D4" w:rsidRDefault="002B576A" w:rsidP="001F24BC">
      <w:pPr>
        <w:widowControl w:val="0"/>
        <w:numPr>
          <w:ilvl w:val="0"/>
          <w:numId w:val="7"/>
        </w:numPr>
        <w:tabs>
          <w:tab w:val="left" w:pos="425"/>
          <w:tab w:val="right" w:leader="underscore" w:pos="8789"/>
        </w:tabs>
        <w:spacing w:before="60" w:after="240"/>
        <w:ind w:left="714" w:hanging="357"/>
        <w:jc w:val="both"/>
      </w:pPr>
      <w:r w:rsidRPr="005632D4">
        <w:t>le suivi de la qualité des eaux par rapport aux activités anthropiques qui peuvent générer des pollutions diffuses, concentrées ou continues : cette politique de l'eau sera intégrée aux orientations du document d'objectifs mais reposera sur d'autres instruments réglementaires que Natura 2000,</w:t>
      </w:r>
    </w:p>
    <w:p w:rsidR="002B576A" w:rsidRPr="005632D4" w:rsidRDefault="002B576A" w:rsidP="001F24BC">
      <w:pPr>
        <w:widowControl w:val="0"/>
        <w:numPr>
          <w:ilvl w:val="0"/>
          <w:numId w:val="7"/>
        </w:numPr>
        <w:tabs>
          <w:tab w:val="left" w:pos="425"/>
          <w:tab w:val="right" w:leader="underscore" w:pos="8789"/>
        </w:tabs>
        <w:spacing w:before="60" w:after="240"/>
        <w:ind w:left="714" w:hanging="357"/>
        <w:jc w:val="both"/>
      </w:pPr>
      <w:r w:rsidRPr="005632D4">
        <w:t>le développement de suivis scientifiques à une échelle pertinente, tant en termes d'espèces qu'en termes de relations espèces/habitats,</w:t>
      </w:r>
    </w:p>
    <w:p w:rsidR="002B576A" w:rsidRPr="005632D4" w:rsidRDefault="002B576A" w:rsidP="001F24BC">
      <w:pPr>
        <w:widowControl w:val="0"/>
        <w:numPr>
          <w:ilvl w:val="0"/>
          <w:numId w:val="7"/>
        </w:numPr>
        <w:tabs>
          <w:tab w:val="left" w:pos="425"/>
          <w:tab w:val="right" w:leader="underscore" w:pos="8789"/>
        </w:tabs>
        <w:spacing w:before="60" w:after="240"/>
        <w:ind w:left="714" w:hanging="357"/>
        <w:jc w:val="both"/>
      </w:pPr>
      <w:r w:rsidRPr="005632D4">
        <w:t>la sensibilisation à une échelle élargie et ciblée de la richesse faunistique du territoire, des problématiques associées et des problèmes de dérangement et de partage de l'espace,</w:t>
      </w:r>
    </w:p>
    <w:p w:rsidR="002B576A" w:rsidRPr="005632D4" w:rsidRDefault="002B576A" w:rsidP="001F24BC">
      <w:pPr>
        <w:widowControl w:val="0"/>
        <w:numPr>
          <w:ilvl w:val="0"/>
          <w:numId w:val="7"/>
        </w:numPr>
        <w:tabs>
          <w:tab w:val="left" w:pos="425"/>
          <w:tab w:val="right" w:leader="underscore" w:pos="8789"/>
        </w:tabs>
        <w:spacing w:before="60" w:after="240"/>
        <w:ind w:left="714" w:hanging="357"/>
        <w:jc w:val="both"/>
      </w:pPr>
      <w:r w:rsidRPr="005632D4">
        <w:t>la promotion d'activités et de supports d'information et de sensibilisation respectueuses et durables,</w:t>
      </w:r>
    </w:p>
    <w:p w:rsidR="005632D4" w:rsidRPr="0032205F" w:rsidRDefault="002B576A" w:rsidP="001F24BC">
      <w:pPr>
        <w:widowControl w:val="0"/>
        <w:numPr>
          <w:ilvl w:val="0"/>
          <w:numId w:val="7"/>
        </w:numPr>
        <w:tabs>
          <w:tab w:val="left" w:pos="425"/>
          <w:tab w:val="right" w:leader="underscore" w:pos="8789"/>
        </w:tabs>
        <w:spacing w:before="60" w:after="240"/>
        <w:ind w:left="714" w:hanging="357"/>
        <w:jc w:val="both"/>
      </w:pPr>
      <w:r w:rsidRPr="005632D4">
        <w:t>la veille et la mise en œuvre d'interventions appropriées en cas de pollution par hydrocarbures.</w:t>
      </w:r>
    </w:p>
    <w:p w:rsidR="00D85B5B" w:rsidRPr="0032205F" w:rsidRDefault="003F290D" w:rsidP="009C6473">
      <w:pPr>
        <w:widowControl w:val="0"/>
        <w:tabs>
          <w:tab w:val="right" w:leader="underscore" w:pos="8789"/>
        </w:tabs>
        <w:spacing w:before="200"/>
        <w:ind w:left="-851"/>
        <w:jc w:val="center"/>
        <w:rPr>
          <w:bCs/>
        </w:rPr>
      </w:pPr>
      <w:r>
        <w:rPr>
          <w:bCs/>
          <w:noProof/>
        </w:rPr>
        <w:drawing>
          <wp:inline distT="0" distB="0" distL="0" distR="0" wp14:anchorId="467ABDF7" wp14:editId="6DD68225">
            <wp:extent cx="6057900" cy="3826956"/>
            <wp:effectExtent l="0" t="0" r="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es protégées(Connerré).jpg"/>
                    <pic:cNvPicPr/>
                  </pic:nvPicPr>
                  <pic:blipFill rotWithShape="1">
                    <a:blip r:embed="rId21">
                      <a:extLst>
                        <a:ext uri="{28A0092B-C50C-407E-A947-70E740481C1C}">
                          <a14:useLocalDpi xmlns:a14="http://schemas.microsoft.com/office/drawing/2010/main" val="0"/>
                        </a:ext>
                      </a:extLst>
                    </a:blip>
                    <a:srcRect l="1593" t="4708" r="981" b="49130"/>
                    <a:stretch/>
                  </pic:blipFill>
                  <pic:spPr bwMode="auto">
                    <a:xfrm>
                      <a:off x="0" y="0"/>
                      <a:ext cx="6054283" cy="3824671"/>
                    </a:xfrm>
                    <a:prstGeom prst="rect">
                      <a:avLst/>
                    </a:prstGeom>
                    <a:ln>
                      <a:noFill/>
                    </a:ln>
                    <a:extLst>
                      <a:ext uri="{53640926-AAD7-44D8-BBD7-CCE9431645EC}">
                        <a14:shadowObscured xmlns:a14="http://schemas.microsoft.com/office/drawing/2010/main"/>
                      </a:ext>
                    </a:extLst>
                  </pic:spPr>
                </pic:pic>
              </a:graphicData>
            </a:graphic>
          </wp:inline>
        </w:drawing>
      </w:r>
    </w:p>
    <w:p w:rsidR="005632D4" w:rsidRPr="00761011" w:rsidRDefault="005632D4" w:rsidP="00761011">
      <w:pPr>
        <w:pStyle w:val="TFIG"/>
        <w:widowControl w:val="0"/>
        <w:tabs>
          <w:tab w:val="clear" w:pos="4820"/>
        </w:tabs>
        <w:ind w:left="567"/>
        <w:rPr>
          <w:rFonts w:eastAsia="Tahoma"/>
          <w:lang w:eastAsia="en-US"/>
        </w:rPr>
      </w:pPr>
      <w:bookmarkStart w:id="32" w:name="_Toc479955629"/>
      <w:bookmarkStart w:id="33" w:name="_Toc481074596"/>
      <w:bookmarkStart w:id="34" w:name="_Toc514078866"/>
      <w:r w:rsidRPr="00761011">
        <w:rPr>
          <w:rFonts w:eastAsia="Tahoma"/>
          <w:lang w:eastAsia="en-US"/>
        </w:rPr>
        <w:t>Carte des ZNIEFF I et II</w:t>
      </w:r>
      <w:bookmarkEnd w:id="32"/>
      <w:bookmarkEnd w:id="33"/>
      <w:bookmarkEnd w:id="34"/>
    </w:p>
    <w:p w:rsidR="002202C4" w:rsidRDefault="002202C4" w:rsidP="00D85B5B">
      <w:pPr>
        <w:pStyle w:val="Corpsdetexte"/>
        <w:keepNext w:val="0"/>
        <w:keepLines w:val="0"/>
      </w:pPr>
    </w:p>
    <w:p w:rsidR="00B461DA" w:rsidRDefault="00B461DA" w:rsidP="00D85B5B">
      <w:pPr>
        <w:pStyle w:val="Corpsdetexte"/>
        <w:keepNext w:val="0"/>
        <w:keepLines w:val="0"/>
        <w:sectPr w:rsidR="00B461DA" w:rsidSect="00050411">
          <w:pgSz w:w="11907" w:h="16840" w:code="9"/>
          <w:pgMar w:top="2268" w:right="1134" w:bottom="1418" w:left="1985" w:header="454" w:footer="454" w:gutter="0"/>
          <w:cols w:space="720"/>
          <w:docGrid w:linePitch="272"/>
        </w:sectPr>
      </w:pPr>
    </w:p>
    <w:p w:rsidR="006C5766" w:rsidRDefault="00545506" w:rsidP="00D85B5B">
      <w:pPr>
        <w:pStyle w:val="Titre1"/>
        <w:keepNext w:val="0"/>
        <w:widowControl w:val="0"/>
        <w:tabs>
          <w:tab w:val="clear" w:pos="1134"/>
        </w:tabs>
        <w:ind w:left="0" w:hanging="851"/>
      </w:pPr>
      <w:bookmarkStart w:id="35" w:name="_Toc514078824"/>
      <w:r>
        <w:lastRenderedPageBreak/>
        <w:t>CONTEXTE REGLEMENTAIRE</w:t>
      </w:r>
      <w:bookmarkEnd w:id="35"/>
    </w:p>
    <w:p w:rsidR="006C5766" w:rsidRDefault="00545506" w:rsidP="00D85B5B">
      <w:pPr>
        <w:pStyle w:val="Titre2"/>
        <w:keepNext w:val="0"/>
        <w:keepLines w:val="0"/>
        <w:tabs>
          <w:tab w:val="clear" w:pos="1134"/>
        </w:tabs>
        <w:ind w:left="0" w:hanging="851"/>
      </w:pPr>
      <w:bookmarkStart w:id="36" w:name="_Toc514078825"/>
      <w:r>
        <w:t>Rappels réglementaire</w:t>
      </w:r>
      <w:r w:rsidR="0031644C">
        <w:t xml:space="preserve"> en matière d’assainissement</w:t>
      </w:r>
      <w:bookmarkEnd w:id="36"/>
    </w:p>
    <w:p w:rsidR="005B1738" w:rsidRPr="00B1439E" w:rsidRDefault="005B1738" w:rsidP="00D85B5B">
      <w:pPr>
        <w:pStyle w:val="Corpsdetexte"/>
        <w:keepNext w:val="0"/>
        <w:keepLines w:val="0"/>
        <w:spacing w:after="120"/>
        <w:rPr>
          <w:rFonts w:eastAsia="Tahoma"/>
        </w:rPr>
      </w:pPr>
      <w:r w:rsidRPr="00B1439E">
        <w:rPr>
          <w:rFonts w:eastAsia="Tahoma"/>
        </w:rPr>
        <w:t>Le tableau suivant résume les principaux éléments de la législation en matière d’assainissement des eaux usées :</w:t>
      </w:r>
    </w:p>
    <w:p w:rsidR="005B1738" w:rsidRPr="00B1439E" w:rsidRDefault="005B1738" w:rsidP="00D85B5B">
      <w:pPr>
        <w:widowControl w:val="0"/>
        <w:rPr>
          <w:rFonts w:cs="Arial"/>
          <w:sz w:val="2"/>
        </w:rPr>
      </w:pPr>
    </w:p>
    <w:tbl>
      <w:tblPr>
        <w:tblW w:w="9115" w:type="dxa"/>
        <w:tblInd w:w="7" w:type="dxa"/>
        <w:tblLayout w:type="fixed"/>
        <w:tblCellMar>
          <w:left w:w="0" w:type="dxa"/>
          <w:right w:w="0" w:type="dxa"/>
        </w:tblCellMar>
        <w:tblLook w:val="04A0" w:firstRow="1" w:lastRow="0" w:firstColumn="1" w:lastColumn="0" w:noHBand="0" w:noVBand="1"/>
      </w:tblPr>
      <w:tblGrid>
        <w:gridCol w:w="4133"/>
        <w:gridCol w:w="4982"/>
      </w:tblGrid>
      <w:tr w:rsidR="005B1738" w:rsidRPr="00B1439E" w:rsidTr="00480FE4">
        <w:trPr>
          <w:trHeight w:val="20"/>
        </w:trPr>
        <w:tc>
          <w:tcPr>
            <w:tcW w:w="4133" w:type="dxa"/>
            <w:tcBorders>
              <w:top w:val="single" w:sz="6" w:space="0" w:color="000000"/>
              <w:left w:val="single" w:sz="6" w:space="0" w:color="000000"/>
              <w:bottom w:val="single" w:sz="6" w:space="0" w:color="000000"/>
              <w:right w:val="single" w:sz="6" w:space="0" w:color="000000"/>
            </w:tcBorders>
            <w:shd w:val="clear" w:color="auto" w:fill="E7FFBB"/>
          </w:tcPr>
          <w:p w:rsidR="005B1738" w:rsidRPr="005B1738" w:rsidRDefault="005B1738" w:rsidP="00D85B5B">
            <w:pPr>
              <w:widowControl w:val="0"/>
              <w:spacing w:before="60" w:after="40"/>
              <w:jc w:val="center"/>
              <w:rPr>
                <w:rFonts w:eastAsia="Tahoma" w:cs="Arial"/>
                <w:i/>
                <w:smallCaps/>
                <w:sz w:val="14"/>
              </w:rPr>
            </w:pPr>
            <w:r w:rsidRPr="005B1738">
              <w:rPr>
                <w:rFonts w:eastAsia="Tahoma" w:cs="Arial"/>
                <w:i/>
                <w:smallCaps/>
                <w:sz w:val="14"/>
              </w:rPr>
              <w:t>Directive Européenne du 21/05/91</w:t>
            </w:r>
          </w:p>
        </w:tc>
        <w:tc>
          <w:tcPr>
            <w:tcW w:w="4982" w:type="dxa"/>
            <w:tcBorders>
              <w:top w:val="single" w:sz="6" w:space="0" w:color="000000"/>
              <w:left w:val="single" w:sz="6" w:space="0" w:color="000000"/>
              <w:bottom w:val="single" w:sz="6" w:space="0" w:color="000000"/>
              <w:right w:val="single" w:sz="6" w:space="0" w:color="000000"/>
            </w:tcBorders>
            <w:shd w:val="clear" w:color="auto" w:fill="E7FFBB"/>
          </w:tcPr>
          <w:p w:rsidR="005B1738" w:rsidRPr="005B1738" w:rsidRDefault="005B1738" w:rsidP="00D85B5B">
            <w:pPr>
              <w:widowControl w:val="0"/>
              <w:spacing w:before="60" w:after="40"/>
              <w:jc w:val="center"/>
              <w:rPr>
                <w:rFonts w:eastAsia="Tahoma" w:cs="Arial"/>
                <w:i/>
                <w:smallCaps/>
                <w:sz w:val="14"/>
              </w:rPr>
            </w:pPr>
            <w:r w:rsidRPr="005B1738">
              <w:rPr>
                <w:rFonts w:eastAsia="Tahoma" w:cs="Arial"/>
                <w:i/>
                <w:smallCaps/>
                <w:sz w:val="14"/>
              </w:rPr>
              <w:t>Relative au traitement des eaux résiduaires urbaines.</w:t>
            </w:r>
          </w:p>
        </w:tc>
      </w:tr>
      <w:tr w:rsidR="005B1738" w:rsidRPr="00B1439E" w:rsidTr="00480FE4">
        <w:trPr>
          <w:trHeight w:val="20"/>
        </w:trPr>
        <w:tc>
          <w:tcPr>
            <w:tcW w:w="4133" w:type="dxa"/>
            <w:tcBorders>
              <w:top w:val="single" w:sz="6"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Loi sur l’Eau</w:t>
            </w:r>
          </w:p>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N° 2006-1172 du 30/12/06</w:t>
            </w:r>
          </w:p>
        </w:tc>
        <w:tc>
          <w:tcPr>
            <w:tcW w:w="4982" w:type="dxa"/>
            <w:tcBorders>
              <w:top w:val="single" w:sz="6"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21" w:right="183"/>
              <w:rPr>
                <w:rFonts w:eastAsia="Tahoma" w:cs="Arial"/>
                <w:sz w:val="18"/>
                <w:szCs w:val="18"/>
              </w:rPr>
            </w:pPr>
            <w:r w:rsidRPr="00480FE4">
              <w:rPr>
                <w:rFonts w:eastAsia="Tahoma" w:cs="Arial"/>
                <w:sz w:val="18"/>
                <w:szCs w:val="18"/>
              </w:rPr>
              <w:t>Vise à assurer notamment :</w:t>
            </w:r>
          </w:p>
          <w:p w:rsidR="005B1738" w:rsidRPr="00480FE4" w:rsidRDefault="005B1738" w:rsidP="00D85B5B">
            <w:pPr>
              <w:pStyle w:val="P1"/>
              <w:keepNext w:val="0"/>
              <w:keepLines w:val="0"/>
              <w:tabs>
                <w:tab w:val="clear" w:pos="8789"/>
              </w:tabs>
              <w:ind w:left="714" w:right="181" w:hanging="357"/>
              <w:rPr>
                <w:rFonts w:eastAsia="Tahoma"/>
              </w:rPr>
            </w:pPr>
            <w:r w:rsidRPr="00480FE4">
              <w:rPr>
                <w:rFonts w:eastAsia="Tahoma"/>
              </w:rPr>
              <w:t>la préservation des écosystèmes aquatiques, des sites et des zones humides,</w:t>
            </w:r>
          </w:p>
          <w:p w:rsidR="005B1738" w:rsidRPr="00480FE4" w:rsidRDefault="005B1738" w:rsidP="00D85B5B">
            <w:pPr>
              <w:pStyle w:val="P1"/>
              <w:keepNext w:val="0"/>
              <w:keepLines w:val="0"/>
              <w:tabs>
                <w:tab w:val="clear" w:pos="8789"/>
              </w:tabs>
              <w:ind w:left="714" w:right="181" w:hanging="357"/>
              <w:rPr>
                <w:rFonts w:eastAsia="Tahoma"/>
              </w:rPr>
            </w:pPr>
            <w:r w:rsidRPr="00480FE4">
              <w:rPr>
                <w:rFonts w:eastAsia="Tahoma"/>
              </w:rPr>
              <w:t>le développement et la protection de la ressource en eau.</w:t>
            </w:r>
          </w:p>
        </w:tc>
      </w:tr>
      <w:tr w:rsidR="005B1738"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Décret du 11 Septembre 2007</w:t>
            </w:r>
          </w:p>
        </w:tc>
        <w:tc>
          <w:tcPr>
            <w:tcW w:w="4982" w:type="dxa"/>
            <w:tcBorders>
              <w:top w:val="single" w:sz="5" w:space="0" w:color="000000"/>
              <w:left w:val="single" w:sz="5" w:space="0" w:color="000000"/>
              <w:bottom w:val="single" w:sz="5" w:space="0" w:color="000000"/>
              <w:right w:val="single" w:sz="5" w:space="0" w:color="000000"/>
            </w:tcBorders>
          </w:tcPr>
          <w:p w:rsidR="005B1738" w:rsidRPr="00480FE4" w:rsidRDefault="00480FE4" w:rsidP="00D85B5B">
            <w:pPr>
              <w:widowControl w:val="0"/>
              <w:spacing w:before="40" w:after="40"/>
              <w:ind w:left="121" w:right="183"/>
              <w:jc w:val="both"/>
              <w:rPr>
                <w:rFonts w:eastAsia="Tahoma" w:cs="Arial"/>
                <w:sz w:val="18"/>
                <w:szCs w:val="18"/>
              </w:rPr>
            </w:pPr>
            <w:r w:rsidRPr="00480FE4">
              <w:rPr>
                <w:rFonts w:eastAsia="Tahoma" w:cs="Arial"/>
                <w:sz w:val="18"/>
                <w:szCs w:val="18"/>
              </w:rPr>
              <w:t xml:space="preserve">Concerne les redevances d’assainissement et le régime exceptionnel de tarification </w:t>
            </w:r>
            <w:r w:rsidR="005B1738" w:rsidRPr="00480FE4">
              <w:rPr>
                <w:rFonts w:eastAsia="Tahoma" w:cs="Arial"/>
                <w:sz w:val="18"/>
                <w:szCs w:val="18"/>
              </w:rPr>
              <w:t>forfaitaire</w:t>
            </w:r>
            <w:r w:rsidRPr="00480FE4">
              <w:rPr>
                <w:rFonts w:eastAsia="Tahoma" w:cs="Arial"/>
                <w:sz w:val="18"/>
                <w:szCs w:val="18"/>
              </w:rPr>
              <w:t xml:space="preserve"> </w:t>
            </w:r>
            <w:r w:rsidR="005B1738" w:rsidRPr="00480FE4">
              <w:rPr>
                <w:rFonts w:eastAsia="Tahoma" w:cs="Arial"/>
                <w:sz w:val="18"/>
                <w:szCs w:val="18"/>
              </w:rPr>
              <w:t>de l’eau.</w:t>
            </w:r>
          </w:p>
          <w:p w:rsidR="005B1738" w:rsidRPr="00480FE4" w:rsidRDefault="00480FE4" w:rsidP="00D85B5B">
            <w:pPr>
              <w:widowControl w:val="0"/>
              <w:spacing w:before="40" w:after="40"/>
              <w:ind w:left="121" w:right="183"/>
              <w:jc w:val="both"/>
              <w:rPr>
                <w:rFonts w:eastAsia="Tahoma" w:cs="Arial"/>
                <w:sz w:val="18"/>
                <w:szCs w:val="18"/>
              </w:rPr>
            </w:pPr>
            <w:r w:rsidRPr="00480FE4">
              <w:rPr>
                <w:rFonts w:eastAsia="Tahoma" w:cs="Arial"/>
                <w:sz w:val="18"/>
                <w:szCs w:val="18"/>
              </w:rPr>
              <w:t>Modifie le Code Général</w:t>
            </w:r>
            <w:r w:rsidRPr="00480FE4">
              <w:rPr>
                <w:rFonts w:eastAsia="Tahoma" w:cs="Arial"/>
                <w:sz w:val="18"/>
                <w:szCs w:val="18"/>
              </w:rPr>
              <w:tab/>
              <w:t xml:space="preserve">des </w:t>
            </w:r>
            <w:r w:rsidR="005B1738" w:rsidRPr="00480FE4">
              <w:rPr>
                <w:rFonts w:eastAsia="Tahoma" w:cs="Arial"/>
                <w:sz w:val="18"/>
                <w:szCs w:val="18"/>
              </w:rPr>
              <w:t>Collectivités</w:t>
            </w:r>
          </w:p>
          <w:p w:rsidR="005B1738" w:rsidRPr="00480FE4" w:rsidRDefault="005B1738" w:rsidP="00D85B5B">
            <w:pPr>
              <w:widowControl w:val="0"/>
              <w:spacing w:before="40" w:after="40"/>
              <w:ind w:left="121" w:right="183"/>
              <w:jc w:val="both"/>
              <w:rPr>
                <w:rFonts w:eastAsia="Tahoma" w:cs="Arial"/>
                <w:sz w:val="18"/>
                <w:szCs w:val="18"/>
              </w:rPr>
            </w:pPr>
            <w:r w:rsidRPr="00480FE4">
              <w:rPr>
                <w:rFonts w:eastAsia="Tahoma" w:cs="Arial"/>
                <w:sz w:val="18"/>
                <w:szCs w:val="18"/>
              </w:rPr>
              <w:t>Territoriales.</w:t>
            </w:r>
          </w:p>
        </w:tc>
      </w:tr>
      <w:tr w:rsidR="005B1738"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Circulaire du 15 Février 2008</w:t>
            </w:r>
          </w:p>
        </w:tc>
        <w:tc>
          <w:tcPr>
            <w:tcW w:w="4982"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21" w:right="183"/>
              <w:rPr>
                <w:rFonts w:eastAsia="Tahoma" w:cs="Arial"/>
                <w:sz w:val="18"/>
                <w:szCs w:val="18"/>
              </w:rPr>
            </w:pPr>
            <w:r w:rsidRPr="00480FE4">
              <w:rPr>
                <w:rFonts w:eastAsia="Tahoma" w:cs="Arial"/>
                <w:sz w:val="18"/>
                <w:szCs w:val="18"/>
              </w:rPr>
              <w:t>Concerne la collecte, le transport et le traitement des eaux usées.</w:t>
            </w:r>
          </w:p>
        </w:tc>
      </w:tr>
      <w:tr w:rsidR="005B1738"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5B1738" w:rsidRPr="00480FE4" w:rsidRDefault="005B1738" w:rsidP="00D85B5B">
            <w:pPr>
              <w:widowControl w:val="0"/>
              <w:spacing w:before="40" w:after="40"/>
              <w:ind w:left="143" w:right="163"/>
              <w:rPr>
                <w:rFonts w:eastAsia="Tahoma" w:cs="Arial"/>
                <w:sz w:val="18"/>
                <w:szCs w:val="18"/>
              </w:rPr>
            </w:pPr>
            <w:r w:rsidRPr="00480FE4">
              <w:rPr>
                <w:rFonts w:eastAsia="Tahoma" w:cs="Arial"/>
                <w:sz w:val="18"/>
                <w:szCs w:val="18"/>
              </w:rPr>
              <w:t xml:space="preserve">Arrêtés du 7 mars </w:t>
            </w:r>
            <w:r w:rsidR="00480FE4" w:rsidRPr="00480FE4">
              <w:rPr>
                <w:rFonts w:eastAsia="Tahoma" w:cs="Arial"/>
                <w:sz w:val="18"/>
                <w:szCs w:val="18"/>
              </w:rPr>
              <w:t>2012, du 27 avril 2012, et du 3 </w:t>
            </w:r>
            <w:r w:rsidRPr="00480FE4">
              <w:rPr>
                <w:rFonts w:eastAsia="Tahoma" w:cs="Arial"/>
                <w:sz w:val="18"/>
                <w:szCs w:val="18"/>
              </w:rPr>
              <w:t>décembre 2010,</w:t>
            </w:r>
            <w:r w:rsidR="00480FE4" w:rsidRPr="00480FE4">
              <w:rPr>
                <w:rFonts w:eastAsia="Tahoma" w:cs="Arial"/>
                <w:sz w:val="18"/>
                <w:szCs w:val="18"/>
              </w:rPr>
              <w:t xml:space="preserve"> </w:t>
            </w:r>
            <w:r w:rsidRPr="00480FE4">
              <w:rPr>
                <w:rFonts w:eastAsia="Tahoma" w:cs="Arial"/>
                <w:sz w:val="18"/>
                <w:szCs w:val="18"/>
              </w:rPr>
              <w:t>relatifs à l’assainissement non collectif</w:t>
            </w:r>
          </w:p>
        </w:tc>
        <w:tc>
          <w:tcPr>
            <w:tcW w:w="4982"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21" w:right="183"/>
              <w:rPr>
                <w:rFonts w:eastAsia="Tahoma" w:cs="Arial"/>
                <w:sz w:val="18"/>
                <w:szCs w:val="18"/>
              </w:rPr>
            </w:pPr>
            <w:r w:rsidRPr="00480FE4">
              <w:rPr>
                <w:rFonts w:eastAsia="Tahoma" w:cs="Arial"/>
                <w:sz w:val="18"/>
                <w:szCs w:val="18"/>
              </w:rPr>
              <w:t>Fixent :</w:t>
            </w:r>
          </w:p>
          <w:p w:rsidR="00480FE4" w:rsidRPr="00480FE4" w:rsidRDefault="00480FE4" w:rsidP="00D85B5B">
            <w:pPr>
              <w:pStyle w:val="P1"/>
              <w:keepNext w:val="0"/>
              <w:keepLines w:val="0"/>
              <w:ind w:right="183"/>
              <w:rPr>
                <w:rFonts w:eastAsia="Tahoma"/>
              </w:rPr>
            </w:pPr>
            <w:r w:rsidRPr="00480FE4">
              <w:rPr>
                <w:rFonts w:eastAsia="Tahoma"/>
              </w:rPr>
              <w:t>les prescriptions techniques applicables aux systèmes d’assainissement non collectif recevant une charge brute inférieure à 1.2 kg de DBO</w:t>
            </w:r>
            <w:r w:rsidRPr="00480FE4">
              <w:rPr>
                <w:rFonts w:eastAsia="Tahoma"/>
                <w:vertAlign w:val="subscript"/>
              </w:rPr>
              <w:t>5</w:t>
            </w:r>
            <w:r w:rsidRPr="00480FE4">
              <w:rPr>
                <w:rFonts w:eastAsia="Tahoma"/>
              </w:rPr>
              <w:t>/j.</w:t>
            </w:r>
          </w:p>
          <w:p w:rsidR="00480FE4" w:rsidRPr="00480FE4" w:rsidRDefault="00480FE4" w:rsidP="00D85B5B">
            <w:pPr>
              <w:pStyle w:val="P1"/>
              <w:keepNext w:val="0"/>
              <w:keepLines w:val="0"/>
              <w:ind w:right="183"/>
              <w:rPr>
                <w:rFonts w:eastAsia="Arial"/>
              </w:rPr>
            </w:pPr>
            <w:r w:rsidRPr="00480FE4">
              <w:rPr>
                <w:rFonts w:eastAsia="Arial"/>
              </w:rPr>
              <w:t>les modalités de l’exécution de la mission de contrôle des installations d’assainissement non collectif</w:t>
            </w:r>
          </w:p>
          <w:p w:rsidR="00480FE4" w:rsidRPr="00480FE4" w:rsidRDefault="00480FE4" w:rsidP="00D85B5B">
            <w:pPr>
              <w:pStyle w:val="P1"/>
              <w:keepNext w:val="0"/>
              <w:keepLines w:val="0"/>
              <w:ind w:right="183"/>
              <w:rPr>
                <w:rFonts w:eastAsia="Tahoma"/>
              </w:rPr>
            </w:pPr>
            <w:r w:rsidRPr="00480FE4">
              <w:rPr>
                <w:rFonts w:eastAsia="Arial"/>
              </w:rPr>
              <w:t>les modalités d'agrément des personnes réalisant les vidanges et prenant en charge le transport et l'élimination des matières pompées.</w:t>
            </w:r>
          </w:p>
        </w:tc>
      </w:tr>
      <w:tr w:rsidR="00480FE4"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43" w:right="163"/>
              <w:rPr>
                <w:rFonts w:eastAsia="Tahoma" w:cs="Arial"/>
                <w:sz w:val="18"/>
                <w:szCs w:val="18"/>
              </w:rPr>
            </w:pPr>
            <w:r w:rsidRPr="00480FE4">
              <w:rPr>
                <w:rFonts w:eastAsia="Tahoma" w:cs="Arial"/>
                <w:sz w:val="18"/>
                <w:szCs w:val="18"/>
              </w:rPr>
              <w:t xml:space="preserve">Arrêté du </w:t>
            </w:r>
            <w:r>
              <w:rPr>
                <w:rFonts w:eastAsia="Tahoma" w:cs="Arial"/>
                <w:sz w:val="18"/>
                <w:szCs w:val="18"/>
              </w:rPr>
              <w:t>21 Juillet 2015</w:t>
            </w:r>
          </w:p>
        </w:tc>
        <w:tc>
          <w:tcPr>
            <w:tcW w:w="4982"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21" w:right="183"/>
              <w:jc w:val="both"/>
              <w:rPr>
                <w:rFonts w:eastAsia="Tahoma" w:cs="Arial"/>
                <w:sz w:val="18"/>
                <w:szCs w:val="18"/>
              </w:rPr>
            </w:pPr>
            <w:r w:rsidRPr="00480FE4">
              <w:rPr>
                <w:rFonts w:eastAsia="Tahoma" w:cs="Arial"/>
                <w:sz w:val="18"/>
                <w:szCs w:val="18"/>
              </w:rPr>
              <w:t>Définit les prescriptions techniques minimales</w:t>
            </w:r>
            <w:r>
              <w:rPr>
                <w:rFonts w:eastAsia="Tahoma" w:cs="Arial"/>
                <w:sz w:val="18"/>
                <w:szCs w:val="18"/>
              </w:rPr>
              <w:t xml:space="preserve"> </w:t>
            </w:r>
            <w:r w:rsidRPr="00480FE4">
              <w:rPr>
                <w:rFonts w:eastAsia="Tahoma" w:cs="Arial"/>
                <w:sz w:val="18"/>
                <w:szCs w:val="18"/>
              </w:rPr>
              <w:t>relatives aux ouvrages de collecte, de transport et de traitement des eaux usées.</w:t>
            </w:r>
          </w:p>
        </w:tc>
      </w:tr>
      <w:tr w:rsidR="00480FE4" w:rsidRPr="00B1439E" w:rsidTr="00480FE4">
        <w:trPr>
          <w:trHeight w:val="20"/>
        </w:trPr>
        <w:tc>
          <w:tcPr>
            <w:tcW w:w="4133"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43" w:right="163"/>
              <w:rPr>
                <w:rFonts w:eastAsia="Arial" w:cs="Arial"/>
                <w:sz w:val="18"/>
                <w:szCs w:val="18"/>
              </w:rPr>
            </w:pPr>
            <w:r w:rsidRPr="00480FE4">
              <w:rPr>
                <w:rFonts w:eastAsia="Arial" w:cs="Arial"/>
                <w:sz w:val="18"/>
                <w:szCs w:val="18"/>
              </w:rPr>
              <w:t>D.T.U. 64-1 d’août 2013</w:t>
            </w:r>
          </w:p>
        </w:tc>
        <w:tc>
          <w:tcPr>
            <w:tcW w:w="4982" w:type="dxa"/>
            <w:tcBorders>
              <w:top w:val="single" w:sz="5" w:space="0" w:color="000000"/>
              <w:left w:val="single" w:sz="5" w:space="0" w:color="000000"/>
              <w:bottom w:val="single" w:sz="5" w:space="0" w:color="000000"/>
              <w:right w:val="single" w:sz="5" w:space="0" w:color="000000"/>
            </w:tcBorders>
          </w:tcPr>
          <w:p w:rsidR="00480FE4" w:rsidRPr="00480FE4" w:rsidRDefault="00480FE4" w:rsidP="00D85B5B">
            <w:pPr>
              <w:widowControl w:val="0"/>
              <w:spacing w:before="40" w:after="40"/>
              <w:ind w:left="121" w:right="183"/>
              <w:jc w:val="both"/>
              <w:rPr>
                <w:rFonts w:eastAsia="Arial" w:cs="Arial"/>
                <w:sz w:val="18"/>
                <w:szCs w:val="18"/>
              </w:rPr>
            </w:pPr>
            <w:r w:rsidRPr="00480FE4">
              <w:rPr>
                <w:rFonts w:eastAsia="Arial" w:cs="Arial"/>
                <w:sz w:val="18"/>
                <w:szCs w:val="18"/>
              </w:rPr>
              <w:t>Définit les règles de l’art pour la mise en œuvre des ouvrages d’assainissement autonome.</w:t>
            </w:r>
          </w:p>
        </w:tc>
      </w:tr>
    </w:tbl>
    <w:p w:rsidR="00414F43" w:rsidRDefault="00414F43" w:rsidP="00D85B5B">
      <w:pPr>
        <w:pStyle w:val="Corpsdetexte"/>
        <w:keepNext w:val="0"/>
      </w:pPr>
    </w:p>
    <w:p w:rsidR="00414F43" w:rsidRDefault="00414F43" w:rsidP="00D85B5B">
      <w:pPr>
        <w:widowControl w:val="0"/>
        <w:spacing w:before="200"/>
      </w:pPr>
      <w:r>
        <w:br w:type="page"/>
      </w:r>
    </w:p>
    <w:p w:rsidR="006C5766" w:rsidRDefault="00600FE8" w:rsidP="00D85B5B">
      <w:pPr>
        <w:pStyle w:val="Titre2"/>
        <w:keepNext w:val="0"/>
        <w:keepLines w:val="0"/>
        <w:tabs>
          <w:tab w:val="clear" w:pos="1134"/>
        </w:tabs>
        <w:ind w:left="0" w:hanging="851"/>
      </w:pPr>
      <w:bookmarkStart w:id="37" w:name="_Toc514078826"/>
      <w:r>
        <w:lastRenderedPageBreak/>
        <w:t>Directive Cadre Européenne</w:t>
      </w:r>
      <w:r w:rsidR="00DC00B5">
        <w:t xml:space="preserve"> – Qualité des masses d’eau</w:t>
      </w:r>
      <w:bookmarkEnd w:id="37"/>
    </w:p>
    <w:p w:rsidR="00BA78F7" w:rsidRPr="00B1439E" w:rsidRDefault="00BA78F7" w:rsidP="00D85B5B">
      <w:pPr>
        <w:pStyle w:val="Corpsdetexte"/>
        <w:keepNext w:val="0"/>
        <w:keepLines w:val="0"/>
        <w:rPr>
          <w:rFonts w:eastAsia="Arial"/>
        </w:rPr>
      </w:pPr>
      <w:r w:rsidRPr="00B1439E">
        <w:rPr>
          <w:rFonts w:eastAsia="Arial"/>
        </w:rPr>
        <w:t>La directive cadre sur l’Eau (200/60/CE) du 23/10/2000, transpo</w:t>
      </w:r>
      <w:r>
        <w:rPr>
          <w:rFonts w:eastAsia="Arial"/>
        </w:rPr>
        <w:t>sée par la loi n° 2004-338 du 21 </w:t>
      </w:r>
      <w:r w:rsidRPr="00B1439E">
        <w:rPr>
          <w:rFonts w:eastAsia="Arial"/>
        </w:rPr>
        <w:t>avril 2004, fixe des objectifs de résultats en termes de qualité écologique et chimique des eaux pour les états membres.</w:t>
      </w:r>
    </w:p>
    <w:p w:rsidR="00BA78F7" w:rsidRPr="00B1439E" w:rsidRDefault="00BA78F7" w:rsidP="00D85B5B">
      <w:pPr>
        <w:pStyle w:val="Corpsdetexte"/>
        <w:keepNext w:val="0"/>
        <w:keepLines w:val="0"/>
        <w:rPr>
          <w:rFonts w:eastAsia="Arial"/>
        </w:rPr>
      </w:pPr>
      <w:r w:rsidRPr="00B1439E">
        <w:rPr>
          <w:rFonts w:eastAsia="Arial"/>
        </w:rPr>
        <w:t>Cette caractérisation de l’état des masses d’eau a été réalisée dans le cadre de l’état des lieux du bassin Loire Bretagne et a été affinée dans le cadre de la deuxième étape de la mise en œuvre de la DCE, à savoir la définition du programme d’action.</w:t>
      </w:r>
    </w:p>
    <w:p w:rsidR="00BA78F7" w:rsidRPr="00B53049" w:rsidRDefault="00BA78F7" w:rsidP="00D85B5B">
      <w:pPr>
        <w:pStyle w:val="Corpsdetexte"/>
        <w:keepNext w:val="0"/>
        <w:keepLines w:val="0"/>
        <w:rPr>
          <w:rFonts w:eastAsia="Arial"/>
        </w:rPr>
      </w:pPr>
      <w:r w:rsidRPr="00B53049">
        <w:rPr>
          <w:rFonts w:eastAsia="Arial"/>
        </w:rPr>
        <w:t xml:space="preserve">La </w:t>
      </w:r>
      <w:r w:rsidR="00021656">
        <w:rPr>
          <w:rFonts w:eastAsia="Arial"/>
        </w:rPr>
        <w:t xml:space="preserve">Commune de </w:t>
      </w:r>
      <w:r w:rsidR="00D02BD8">
        <w:rPr>
          <w:rFonts w:eastAsia="Arial"/>
        </w:rPr>
        <w:t>CONNERRE</w:t>
      </w:r>
      <w:r w:rsidRPr="00B53049">
        <w:rPr>
          <w:rFonts w:eastAsia="Arial"/>
        </w:rPr>
        <w:t xml:space="preserve"> est couverte par les masses d’eau suivantes :</w:t>
      </w:r>
    </w:p>
    <w:p w:rsidR="00BA78F7" w:rsidRPr="006A42C7" w:rsidRDefault="008C2520" w:rsidP="00D85B5B">
      <w:pPr>
        <w:pStyle w:val="P1"/>
        <w:keepNext w:val="0"/>
        <w:keepLines w:val="0"/>
        <w:rPr>
          <w:rFonts w:eastAsia="Arial"/>
        </w:rPr>
      </w:pPr>
      <w:r>
        <w:rPr>
          <w:rFonts w:eastAsia="Arial"/>
        </w:rPr>
        <w:t>FRGR0462b</w:t>
      </w:r>
      <w:r w:rsidR="00BA78F7" w:rsidRPr="006A42C7">
        <w:rPr>
          <w:rFonts w:eastAsia="Arial"/>
        </w:rPr>
        <w:t xml:space="preserve"> : </w:t>
      </w:r>
      <w:r w:rsidR="006A42C7" w:rsidRPr="006A42C7">
        <w:rPr>
          <w:rFonts w:eastAsia="Arial"/>
        </w:rPr>
        <w:t>l’</w:t>
      </w:r>
      <w:r>
        <w:rPr>
          <w:rFonts w:eastAsia="Arial"/>
        </w:rPr>
        <w:t>Huisne depuis La Ferté-Bernard jusqu’à la confluence avec la Sarthe</w:t>
      </w:r>
      <w:r w:rsidR="00BA78F7" w:rsidRPr="006A42C7">
        <w:rPr>
          <w:rFonts w:eastAsia="Arial"/>
        </w:rPr>
        <w:t>,</w:t>
      </w:r>
    </w:p>
    <w:p w:rsidR="008C2520" w:rsidRDefault="008C2520" w:rsidP="00D85B5B">
      <w:pPr>
        <w:pStyle w:val="P1"/>
        <w:keepNext w:val="0"/>
        <w:keepLines w:val="0"/>
        <w:rPr>
          <w:rFonts w:eastAsia="Arial"/>
        </w:rPr>
      </w:pPr>
      <w:r>
        <w:rPr>
          <w:rFonts w:eastAsia="Arial"/>
        </w:rPr>
        <w:t>FRGR1239 : Le Dué et ses affluents depuis la source jusqu’à la confluence avec l’Huisne,</w:t>
      </w:r>
    </w:p>
    <w:p w:rsidR="00BA78F7" w:rsidRPr="006A42C7" w:rsidRDefault="008C2520" w:rsidP="00D85B5B">
      <w:pPr>
        <w:pStyle w:val="P1"/>
        <w:keepNext w:val="0"/>
        <w:keepLines w:val="0"/>
        <w:rPr>
          <w:rFonts w:eastAsia="Arial"/>
        </w:rPr>
      </w:pPr>
      <w:r>
        <w:rPr>
          <w:rFonts w:eastAsia="Arial"/>
        </w:rPr>
        <w:t>FR</w:t>
      </w:r>
      <w:r w:rsidR="00E0723F">
        <w:rPr>
          <w:rFonts w:eastAsia="Arial"/>
        </w:rPr>
        <w:t xml:space="preserve">GG138 : masse d’eau souterraine </w:t>
      </w:r>
      <w:r>
        <w:rPr>
          <w:rFonts w:eastAsia="Arial"/>
        </w:rPr>
        <w:t>des alluvions Huisne</w:t>
      </w:r>
      <w:r w:rsidR="006A42C7" w:rsidRPr="006A42C7">
        <w:rPr>
          <w:rFonts w:eastAsia="Arial"/>
        </w:rPr>
        <w:t>.</w:t>
      </w:r>
    </w:p>
    <w:p w:rsidR="00DC00B5" w:rsidRDefault="00DC00B5" w:rsidP="00D85B5B">
      <w:pPr>
        <w:pStyle w:val="Corpsdetexte"/>
        <w:keepNext w:val="0"/>
        <w:keepLines w:val="0"/>
      </w:pPr>
      <w:r w:rsidRPr="006A42C7">
        <w:t>L’état et les objectifs pour ces masses d’eau sont les suivantes :</w:t>
      </w:r>
    </w:p>
    <w:p w:rsidR="00DC00B5" w:rsidRPr="00761011" w:rsidRDefault="00DC00B5" w:rsidP="00761011">
      <w:pPr>
        <w:pStyle w:val="TTAB"/>
        <w:keepNext w:val="0"/>
        <w:keepLines w:val="0"/>
        <w:tabs>
          <w:tab w:val="clear" w:pos="1844"/>
          <w:tab w:val="num" w:pos="284"/>
        </w:tabs>
        <w:ind w:left="1134" w:hanging="1134"/>
        <w:rPr>
          <w:rFonts w:eastAsia="Arial"/>
        </w:rPr>
      </w:pPr>
      <w:bookmarkStart w:id="38" w:name="_Toc514078860"/>
      <w:r w:rsidRPr="00761011">
        <w:rPr>
          <w:rFonts w:eastAsia="Arial"/>
        </w:rPr>
        <w:t>Etat des masses d’eau/cours d’eau et évolution des objectifs environnementaux assignés aux masses d’eau dans le cadre de la révision du SDAGE Loire Bretagne 2016-2021</w:t>
      </w:r>
      <w:bookmarkEnd w:id="38"/>
    </w:p>
    <w:p w:rsidR="00DC00B5" w:rsidRDefault="0032205F" w:rsidP="0032205F">
      <w:pPr>
        <w:pStyle w:val="Corpsdetexte"/>
        <w:keepNext w:val="0"/>
        <w:keepLines w:val="0"/>
        <w:ind w:left="-1134"/>
        <w:jc w:val="center"/>
      </w:pPr>
      <w:r w:rsidRPr="0032205F">
        <w:rPr>
          <w:noProof/>
        </w:rPr>
        <w:drawing>
          <wp:inline distT="0" distB="0" distL="0" distR="0" wp14:anchorId="594BC857" wp14:editId="4B519808">
            <wp:extent cx="6559200" cy="1981200"/>
            <wp:effectExtent l="0" t="0" r="0" b="0"/>
            <wp:docPr id="966" name="Imag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60593" cy="1981621"/>
                    </a:xfrm>
                    <a:prstGeom prst="rect">
                      <a:avLst/>
                    </a:prstGeom>
                    <a:noFill/>
                    <a:ln>
                      <a:noFill/>
                    </a:ln>
                  </pic:spPr>
                </pic:pic>
              </a:graphicData>
            </a:graphic>
          </wp:inline>
        </w:drawing>
      </w:r>
    </w:p>
    <w:p w:rsidR="00FA4391" w:rsidRPr="00761011" w:rsidRDefault="006F5BE8" w:rsidP="00761011">
      <w:pPr>
        <w:pStyle w:val="TTAB"/>
        <w:keepNext w:val="0"/>
        <w:keepLines w:val="0"/>
        <w:tabs>
          <w:tab w:val="clear" w:pos="1844"/>
          <w:tab w:val="num" w:pos="284"/>
        </w:tabs>
        <w:ind w:left="1134" w:hanging="1134"/>
        <w:rPr>
          <w:rFonts w:eastAsia="Arial"/>
        </w:rPr>
      </w:pPr>
      <w:bookmarkStart w:id="39" w:name="_Toc514078861"/>
      <w:r w:rsidRPr="00761011">
        <w:rPr>
          <w:rFonts w:eastAsia="Arial"/>
        </w:rPr>
        <w:t>Etat des masses d’eau souterraines et évolution des objectifs environnementaux assignés aux masses d’eau dans le cadre de la révision du SDAGE Loire Bretagne 2016-2021</w:t>
      </w:r>
      <w:bookmarkEnd w:id="39"/>
    </w:p>
    <w:p w:rsidR="0032205F" w:rsidRDefault="0032205F" w:rsidP="0032205F">
      <w:pPr>
        <w:pStyle w:val="Corpsdetexte"/>
        <w:keepNext w:val="0"/>
        <w:keepLines w:val="0"/>
        <w:ind w:left="-1134" w:firstLine="141"/>
        <w:sectPr w:rsidR="0032205F" w:rsidSect="00050411">
          <w:pgSz w:w="11907" w:h="16840" w:code="9"/>
          <w:pgMar w:top="2268" w:right="1134" w:bottom="1418" w:left="1985" w:header="454" w:footer="454" w:gutter="0"/>
          <w:cols w:space="720"/>
          <w:docGrid w:linePitch="272"/>
        </w:sectPr>
      </w:pPr>
      <w:r w:rsidRPr="0032205F">
        <w:rPr>
          <w:noProof/>
        </w:rPr>
        <w:drawing>
          <wp:inline distT="0" distB="0" distL="0" distR="0" wp14:anchorId="1442505D" wp14:editId="4F11B103">
            <wp:extent cx="6619942" cy="1762125"/>
            <wp:effectExtent l="0" t="0" r="9525" b="0"/>
            <wp:docPr id="967" name="Imag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18436" cy="1761724"/>
                    </a:xfrm>
                    <a:prstGeom prst="rect">
                      <a:avLst/>
                    </a:prstGeom>
                    <a:noFill/>
                    <a:ln>
                      <a:noFill/>
                    </a:ln>
                  </pic:spPr>
                </pic:pic>
              </a:graphicData>
            </a:graphic>
          </wp:inline>
        </w:drawing>
      </w:r>
    </w:p>
    <w:p w:rsidR="00414F43" w:rsidRDefault="008C2520" w:rsidP="001F24BC">
      <w:pPr>
        <w:pStyle w:val="Corpsdetexte"/>
        <w:keepNext w:val="0"/>
        <w:keepLines w:val="0"/>
        <w:spacing w:after="120"/>
        <w:jc w:val="center"/>
      </w:pPr>
      <w:r>
        <w:rPr>
          <w:noProof/>
        </w:rPr>
        <w:lastRenderedPageBreak/>
        <w:drawing>
          <wp:inline distT="0" distB="0" distL="0" distR="0" wp14:anchorId="74C0A6E3" wp14:editId="1DCF5AC3">
            <wp:extent cx="9513384" cy="6610350"/>
            <wp:effectExtent l="0" t="0" r="0" b="0"/>
            <wp:docPr id="968" name="Imag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at_2013_etat_eco_obj_sage_huisne.jpg"/>
                    <pic:cNvPicPr/>
                  </pic:nvPicPr>
                  <pic:blipFill rotWithShape="1">
                    <a:blip r:embed="rId24" cstate="print">
                      <a:extLst>
                        <a:ext uri="{28A0092B-C50C-407E-A947-70E740481C1C}">
                          <a14:useLocalDpi xmlns:a14="http://schemas.microsoft.com/office/drawing/2010/main" val="0"/>
                        </a:ext>
                      </a:extLst>
                    </a:blip>
                    <a:srcRect t="1720"/>
                    <a:stretch/>
                  </pic:blipFill>
                  <pic:spPr bwMode="auto">
                    <a:xfrm>
                      <a:off x="0" y="0"/>
                      <a:ext cx="9515164" cy="6611587"/>
                    </a:xfrm>
                    <a:prstGeom prst="rect">
                      <a:avLst/>
                    </a:prstGeom>
                    <a:ln>
                      <a:noFill/>
                    </a:ln>
                    <a:extLst>
                      <a:ext uri="{53640926-AAD7-44D8-BBD7-CCE9431645EC}">
                        <a14:shadowObscured xmlns:a14="http://schemas.microsoft.com/office/drawing/2010/main"/>
                      </a:ext>
                    </a:extLst>
                  </pic:spPr>
                </pic:pic>
              </a:graphicData>
            </a:graphic>
          </wp:inline>
        </w:drawing>
      </w:r>
    </w:p>
    <w:p w:rsidR="00CA64E3" w:rsidRPr="00761011" w:rsidRDefault="008C2520" w:rsidP="00761011">
      <w:pPr>
        <w:pStyle w:val="TFIG"/>
        <w:widowControl w:val="0"/>
        <w:tabs>
          <w:tab w:val="clear" w:pos="4820"/>
        </w:tabs>
        <w:ind w:left="567"/>
        <w:rPr>
          <w:rFonts w:eastAsia="Tahoma"/>
          <w:lang w:eastAsia="en-US"/>
        </w:rPr>
      </w:pPr>
      <w:bookmarkStart w:id="40" w:name="_Toc514078867"/>
      <w:r w:rsidRPr="00761011">
        <w:rPr>
          <w:rFonts w:eastAsia="Tahoma"/>
          <w:lang w:eastAsia="en-US"/>
        </w:rPr>
        <w:t>Etat écologique 2013 de l’Huisne et de ses affluents (eaux de surface)</w:t>
      </w:r>
      <w:bookmarkEnd w:id="40"/>
    </w:p>
    <w:p w:rsidR="006C5766" w:rsidRDefault="006C5766" w:rsidP="008C2520">
      <w:pPr>
        <w:widowControl w:val="0"/>
        <w:spacing w:before="200"/>
      </w:pPr>
    </w:p>
    <w:p w:rsidR="008D42F7" w:rsidRDefault="008C2520" w:rsidP="00D85B5B">
      <w:pPr>
        <w:pStyle w:val="Corpsdetexte"/>
        <w:keepNext w:val="0"/>
        <w:keepLines w:val="0"/>
        <w:spacing w:before="0"/>
        <w:jc w:val="center"/>
      </w:pPr>
      <w:r>
        <w:rPr>
          <w:noProof/>
        </w:rPr>
        <w:drawing>
          <wp:inline distT="0" distB="0" distL="0" distR="0" wp14:anchorId="36D9ADE7" wp14:editId="57F14032">
            <wp:extent cx="9983409" cy="6696075"/>
            <wp:effectExtent l="0" t="0" r="0" b="0"/>
            <wp:docPr id="969" name="Imag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at_2013_etat_sout_obj_dep_sarthe.jpg"/>
                    <pic:cNvPicPr/>
                  </pic:nvPicPr>
                  <pic:blipFill rotWithShape="1">
                    <a:blip r:embed="rId25" cstate="print">
                      <a:extLst>
                        <a:ext uri="{28A0092B-C50C-407E-A947-70E740481C1C}">
                          <a14:useLocalDpi xmlns:a14="http://schemas.microsoft.com/office/drawing/2010/main" val="0"/>
                        </a:ext>
                      </a:extLst>
                    </a:blip>
                    <a:srcRect t="2250" b="2883"/>
                    <a:stretch/>
                  </pic:blipFill>
                  <pic:spPr bwMode="auto">
                    <a:xfrm>
                      <a:off x="0" y="0"/>
                      <a:ext cx="9985277" cy="6697328"/>
                    </a:xfrm>
                    <a:prstGeom prst="rect">
                      <a:avLst/>
                    </a:prstGeom>
                    <a:ln>
                      <a:noFill/>
                    </a:ln>
                    <a:extLst>
                      <a:ext uri="{53640926-AAD7-44D8-BBD7-CCE9431645EC}">
                        <a14:shadowObscured xmlns:a14="http://schemas.microsoft.com/office/drawing/2010/main"/>
                      </a:ext>
                    </a:extLst>
                  </pic:spPr>
                </pic:pic>
              </a:graphicData>
            </a:graphic>
          </wp:inline>
        </w:drawing>
      </w:r>
    </w:p>
    <w:p w:rsidR="008D42F7" w:rsidRPr="00761011" w:rsidRDefault="00A6348B" w:rsidP="00761011">
      <w:pPr>
        <w:pStyle w:val="TFIG"/>
        <w:widowControl w:val="0"/>
        <w:tabs>
          <w:tab w:val="clear" w:pos="4820"/>
        </w:tabs>
        <w:ind w:left="567"/>
        <w:rPr>
          <w:rFonts w:eastAsia="Tahoma"/>
          <w:lang w:eastAsia="en-US"/>
        </w:rPr>
        <w:sectPr w:rsidR="008D42F7" w:rsidRPr="00761011" w:rsidSect="00050411">
          <w:headerReference w:type="default" r:id="rId26"/>
          <w:footerReference w:type="default" r:id="rId27"/>
          <w:pgSz w:w="16840" w:h="11907" w:orient="landscape" w:code="9"/>
          <w:pgMar w:top="284" w:right="284" w:bottom="284" w:left="284" w:header="0" w:footer="0" w:gutter="0"/>
          <w:cols w:space="720"/>
          <w:docGrid w:linePitch="272"/>
        </w:sectPr>
      </w:pPr>
      <w:bookmarkStart w:id="41" w:name="_Toc514078868"/>
      <w:r w:rsidRPr="00761011">
        <w:rPr>
          <w:rFonts w:eastAsia="Tahoma"/>
          <w:lang w:eastAsia="en-US"/>
        </w:rPr>
        <w:t>Etat chimique</w:t>
      </w:r>
      <w:r w:rsidR="008D42F7" w:rsidRPr="00761011">
        <w:rPr>
          <w:rFonts w:eastAsia="Tahoma"/>
          <w:lang w:eastAsia="en-US"/>
        </w:rPr>
        <w:t xml:space="preserve"> 2013 des eaux </w:t>
      </w:r>
      <w:r w:rsidRPr="00761011">
        <w:rPr>
          <w:rFonts w:eastAsia="Tahoma"/>
          <w:lang w:eastAsia="en-US"/>
        </w:rPr>
        <w:t>souterraines (département : La Sarthe)</w:t>
      </w:r>
      <w:bookmarkEnd w:id="41"/>
    </w:p>
    <w:p w:rsidR="00AF629F" w:rsidRDefault="00AF629F" w:rsidP="00D85B5B">
      <w:pPr>
        <w:pStyle w:val="Titre2"/>
        <w:keepNext w:val="0"/>
        <w:keepLines w:val="0"/>
        <w:tabs>
          <w:tab w:val="clear" w:pos="1134"/>
        </w:tabs>
        <w:ind w:left="0" w:hanging="851"/>
      </w:pPr>
      <w:bookmarkStart w:id="42" w:name="_Toc514078827"/>
      <w:bookmarkStart w:id="43" w:name="_Toc354672307"/>
      <w:bookmarkStart w:id="44" w:name="_Toc367373647"/>
      <w:bookmarkEnd w:id="29"/>
      <w:bookmarkEnd w:id="30"/>
      <w:bookmarkEnd w:id="31"/>
      <w:r>
        <w:lastRenderedPageBreak/>
        <w:t>SDAGE Loire Bretagne</w:t>
      </w:r>
      <w:bookmarkEnd w:id="42"/>
    </w:p>
    <w:p w:rsidR="00AF629F" w:rsidRPr="00DC573F" w:rsidRDefault="00AF629F" w:rsidP="00D85B5B">
      <w:pPr>
        <w:pStyle w:val="Corpsdetexte"/>
        <w:keepNext w:val="0"/>
        <w:keepLines w:val="0"/>
        <w:rPr>
          <w:rFonts w:eastAsia="Verdana"/>
        </w:rPr>
      </w:pPr>
      <w:r w:rsidRPr="00DC573F">
        <w:rPr>
          <w:rFonts w:eastAsia="Verdana"/>
        </w:rPr>
        <w:t>Le SDAGE, schéma directeur d’aménagement et de gestion des eaux est un outil de planification concertée de la politique de l’eau qui fixe des objectifs, des échéances, des orientations et des dispositions à caractère juridique pour parvenir à reconquérir la qualité de l’eau sur le bassin Loire Bretagne.</w:t>
      </w:r>
    </w:p>
    <w:p w:rsidR="00AF629F" w:rsidRPr="00DC573F" w:rsidRDefault="00AF629F" w:rsidP="00D85B5B">
      <w:pPr>
        <w:pStyle w:val="Corpsdetexte"/>
        <w:keepNext w:val="0"/>
        <w:keepLines w:val="0"/>
        <w:rPr>
          <w:rFonts w:eastAsia="Verdana"/>
        </w:rPr>
      </w:pPr>
      <w:r w:rsidRPr="00DC573F">
        <w:rPr>
          <w:rFonts w:eastAsia="Verdana"/>
        </w:rPr>
        <w:t>Il est élaboré par le comité de bassin. Après son adoption, il entre en vigueur pour 6 ans. Il fait ensuite l'objet d'une révision pour prendre en compte l'évolution de l'état des eaux et les évolutions de contexte.</w:t>
      </w:r>
    </w:p>
    <w:p w:rsidR="00AF629F" w:rsidRDefault="00AF629F" w:rsidP="00D85B5B">
      <w:pPr>
        <w:pStyle w:val="Corpsdetexte"/>
        <w:keepNext w:val="0"/>
        <w:keepLines w:val="0"/>
        <w:rPr>
          <w:rFonts w:eastAsia="Verdana"/>
        </w:rPr>
      </w:pPr>
      <w:r w:rsidRPr="00DC573F">
        <w:rPr>
          <w:rFonts w:eastAsia="Verdana"/>
        </w:rPr>
        <w:t>Un programme de mesures et des documents d’accompagnement sont associés au SDAGE. Le SDAGE Loire Bretagne 201</w:t>
      </w:r>
      <w:r>
        <w:rPr>
          <w:rFonts w:eastAsia="Verdana"/>
        </w:rPr>
        <w:t>6</w:t>
      </w:r>
      <w:r w:rsidRPr="00DC573F">
        <w:rPr>
          <w:rFonts w:eastAsia="Verdana"/>
        </w:rPr>
        <w:t>-20</w:t>
      </w:r>
      <w:r>
        <w:rPr>
          <w:rFonts w:eastAsia="Verdana"/>
        </w:rPr>
        <w:t>21</w:t>
      </w:r>
      <w:r w:rsidRPr="00DC573F">
        <w:rPr>
          <w:rFonts w:eastAsia="Verdana"/>
        </w:rPr>
        <w:t xml:space="preserve"> a été approuvé par le comité de bassin du </w:t>
      </w:r>
      <w:r>
        <w:rPr>
          <w:rFonts w:eastAsia="Verdana"/>
        </w:rPr>
        <w:t>4 novembre 2015</w:t>
      </w:r>
      <w:r w:rsidRPr="00DC573F">
        <w:rPr>
          <w:rFonts w:eastAsia="Verdana"/>
        </w:rPr>
        <w:t xml:space="preserve"> et entériné par arrêté préfectoral du 18 novembre 20</w:t>
      </w:r>
      <w:r>
        <w:rPr>
          <w:rFonts w:eastAsia="Verdana"/>
        </w:rPr>
        <w:t>15</w:t>
      </w:r>
      <w:r w:rsidRPr="00DC573F">
        <w:rPr>
          <w:rFonts w:eastAsia="Verdana"/>
        </w:rPr>
        <w:t>.</w:t>
      </w:r>
    </w:p>
    <w:p w:rsidR="00AF629F" w:rsidRPr="00B1439E" w:rsidRDefault="00AF629F" w:rsidP="00D85B5B">
      <w:pPr>
        <w:pStyle w:val="Corpsdetexte"/>
        <w:keepNext w:val="0"/>
        <w:keepLines w:val="0"/>
        <w:rPr>
          <w:rFonts w:eastAsia="Verdana"/>
        </w:rPr>
      </w:pPr>
      <w:r w:rsidRPr="00B1439E">
        <w:rPr>
          <w:rFonts w:eastAsia="Verdana"/>
        </w:rPr>
        <w:t>Parmi les préconisations du SDAGE concernant l’assainissement, on retiendra :</w:t>
      </w:r>
    </w:p>
    <w:p w:rsidR="00AF629F" w:rsidRPr="00B1439E" w:rsidRDefault="00AF629F" w:rsidP="00D85B5B">
      <w:pPr>
        <w:pStyle w:val="P1"/>
        <w:keepNext w:val="0"/>
        <w:keepLines w:val="0"/>
        <w:spacing w:before="120"/>
        <w:ind w:left="714" w:hanging="357"/>
        <w:rPr>
          <w:rFonts w:eastAsia="Verdana"/>
        </w:rPr>
      </w:pPr>
      <w:r w:rsidRPr="007D63A0">
        <w:rPr>
          <w:rFonts w:eastAsia="Verdana"/>
          <w:b/>
        </w:rPr>
        <w:t>poursuivre la réduction des rejets directs de phosphore :</w:t>
      </w:r>
      <w:r w:rsidRPr="00B1439E">
        <w:rPr>
          <w:rFonts w:eastAsia="Verdana"/>
        </w:rPr>
        <w:t xml:space="preserve"> concentration </w:t>
      </w:r>
      <w:r w:rsidR="007D63A0">
        <w:rPr>
          <w:rFonts w:eastAsia="Verdana"/>
        </w:rPr>
        <w:t>moyenne annuelle</w:t>
      </w:r>
      <w:r w:rsidRPr="00B1439E">
        <w:rPr>
          <w:rFonts w:eastAsia="Verdana"/>
        </w:rPr>
        <w:t xml:space="preserve"> de </w:t>
      </w:r>
      <w:r w:rsidR="0031644C">
        <w:rPr>
          <w:rFonts w:eastAsia="Verdana"/>
        </w:rPr>
        <w:t>1</w:t>
      </w:r>
      <w:r w:rsidRPr="00B1439E">
        <w:rPr>
          <w:rFonts w:eastAsia="Verdana"/>
        </w:rPr>
        <w:t xml:space="preserve"> mg/l pour les installations de capacité </w:t>
      </w:r>
      <w:r w:rsidR="0031644C">
        <w:rPr>
          <w:rFonts w:eastAsia="Verdana"/>
        </w:rPr>
        <w:t>supérieure à</w:t>
      </w:r>
      <w:r w:rsidRPr="00B1439E">
        <w:rPr>
          <w:rFonts w:eastAsia="Verdana"/>
        </w:rPr>
        <w:t xml:space="preserve"> 10 000 EH,</w:t>
      </w:r>
    </w:p>
    <w:p w:rsidR="00AF629F" w:rsidRPr="007D63A0" w:rsidRDefault="00AF629F" w:rsidP="00D85B5B">
      <w:pPr>
        <w:pStyle w:val="P1"/>
        <w:keepNext w:val="0"/>
        <w:keepLines w:val="0"/>
        <w:spacing w:before="120"/>
        <w:ind w:left="714" w:hanging="357"/>
      </w:pPr>
      <w:r w:rsidRPr="007D63A0">
        <w:rPr>
          <w:rFonts w:eastAsia="Verdana"/>
          <w:b/>
          <w:spacing w:val="-6"/>
        </w:rPr>
        <w:t>développer la métrologie des réseaux d’assainissement</w:t>
      </w:r>
      <w:r w:rsidR="007D63A0" w:rsidRPr="007D63A0">
        <w:rPr>
          <w:rFonts w:eastAsia="Verdana"/>
          <w:b/>
          <w:spacing w:val="-6"/>
        </w:rPr>
        <w:t> :</w:t>
      </w:r>
      <w:r w:rsidR="007D63A0">
        <w:rPr>
          <w:rFonts w:eastAsia="Verdana"/>
          <w:spacing w:val="-6"/>
        </w:rPr>
        <w:t xml:space="preserve"> </w:t>
      </w:r>
      <w:r w:rsidR="007D63A0" w:rsidRPr="007D63A0">
        <w:rPr>
          <w:bCs/>
        </w:rPr>
        <w:t xml:space="preserve">Les agglomérations de plus de 10000 EH </w:t>
      </w:r>
      <w:r w:rsidR="007D63A0" w:rsidRPr="007D63A0">
        <w:t xml:space="preserve">doivent s’orienter vers la mise en place d’un diagnostic permanent; les points singuliers du réseau et en particulier tous les trop-pleins et déversoirs d’orage doivent faire l’objet de </w:t>
      </w:r>
      <w:r w:rsidR="007D63A0" w:rsidRPr="007D63A0">
        <w:rPr>
          <w:bCs/>
        </w:rPr>
        <w:t>mesures en continu adaptées,</w:t>
      </w:r>
    </w:p>
    <w:p w:rsidR="007D63A0" w:rsidRPr="007D63A0" w:rsidRDefault="00AF629F" w:rsidP="00D85B5B">
      <w:pPr>
        <w:pStyle w:val="P1"/>
        <w:keepNext w:val="0"/>
        <w:keepLines w:val="0"/>
        <w:spacing w:before="120"/>
        <w:ind w:left="714" w:hanging="357"/>
      </w:pPr>
      <w:r w:rsidRPr="007D63A0">
        <w:rPr>
          <w:rFonts w:eastAsia="Verdana"/>
          <w:b/>
        </w:rPr>
        <w:t>améliorer le transfert des eaux usées vers les stations d’épuration</w:t>
      </w:r>
      <w:r w:rsidRPr="00B1439E">
        <w:rPr>
          <w:rFonts w:eastAsia="Verdana"/>
        </w:rPr>
        <w:t xml:space="preserve"> </w:t>
      </w:r>
      <w:r w:rsidRPr="007D63A0">
        <w:rPr>
          <w:rFonts w:eastAsia="Verdana"/>
        </w:rPr>
        <w:t>:</w:t>
      </w:r>
      <w:r w:rsidR="007D63A0" w:rsidRPr="007D63A0">
        <w:rPr>
          <w:rFonts w:eastAsia="Verdana"/>
        </w:rPr>
        <w:t xml:space="preserve"> </w:t>
      </w:r>
      <w:r w:rsidR="007D63A0" w:rsidRPr="007D63A0">
        <w:t>Les systèmes d’assainissement supérieurs ou égaux à 2 000 EH limitent les déversements directs vers le milieu récepteur aux valeurs indiquées dans l’</w:t>
      </w:r>
      <w:r w:rsidR="00C91030" w:rsidRPr="007D63A0">
        <w:t>arrêté</w:t>
      </w:r>
      <w:r w:rsidR="007D63A0" w:rsidRPr="007D63A0">
        <w:t xml:space="preserve"> du 21 juillet 2015.</w:t>
      </w:r>
    </w:p>
    <w:p w:rsidR="007D63A0" w:rsidRPr="007D63A0" w:rsidRDefault="007D63A0" w:rsidP="00D85B5B">
      <w:pPr>
        <w:pStyle w:val="Corpsdetexte"/>
        <w:keepNext w:val="0"/>
        <w:keepLines w:val="0"/>
        <w:ind w:left="720"/>
      </w:pPr>
      <w:r w:rsidRPr="007D63A0">
        <w:t>De plus, si le respect des objectifs environnementaux ou sanitaires le nécessite, et pour les systèmes d’assainissement contribuant significativement à la dégradation, les objectifs de non déversement par temps de pluie sont renforcés :</w:t>
      </w:r>
    </w:p>
    <w:p w:rsidR="007D63A0" w:rsidRPr="000463FC" w:rsidRDefault="007D63A0" w:rsidP="00D85B5B">
      <w:pPr>
        <w:pStyle w:val="P3"/>
        <w:keepNext w:val="0"/>
        <w:keepLines w:val="0"/>
        <w:tabs>
          <w:tab w:val="clear" w:pos="1276"/>
          <w:tab w:val="clear" w:pos="8789"/>
          <w:tab w:val="left" w:pos="1418"/>
          <w:tab w:val="left" w:pos="3261"/>
        </w:tabs>
        <w:spacing w:before="60"/>
        <w:ind w:left="3260" w:hanging="2126"/>
        <w:rPr>
          <w:i/>
        </w:rPr>
      </w:pPr>
      <w:r w:rsidRPr="000463FC">
        <w:rPr>
          <w:i/>
          <w:u w:val="single"/>
        </w:rPr>
        <w:t>réseaux unitaires</w:t>
      </w:r>
      <w:r w:rsidRPr="000463FC">
        <w:rPr>
          <w:i/>
        </w:rPr>
        <w:t xml:space="preserve"> :</w:t>
      </w:r>
      <w:r w:rsidRPr="000463FC">
        <w:rPr>
          <w:i/>
        </w:rPr>
        <w:tab/>
        <w:t>les déversements ne doivent pas dépasser 20 jours calendaires par an ;</w:t>
      </w:r>
    </w:p>
    <w:p w:rsidR="00AF629F" w:rsidRPr="00761011" w:rsidRDefault="007D63A0" w:rsidP="00D85B5B">
      <w:pPr>
        <w:pStyle w:val="P3"/>
        <w:keepNext w:val="0"/>
        <w:keepLines w:val="0"/>
        <w:tabs>
          <w:tab w:val="clear" w:pos="1276"/>
          <w:tab w:val="clear" w:pos="8789"/>
          <w:tab w:val="left" w:pos="1418"/>
          <w:tab w:val="left" w:pos="3261"/>
        </w:tabs>
        <w:spacing w:before="60"/>
        <w:ind w:left="3260" w:hanging="2126"/>
        <w:rPr>
          <w:u w:val="single"/>
        </w:rPr>
      </w:pPr>
      <w:r w:rsidRPr="00414F43">
        <w:rPr>
          <w:u w:val="single"/>
        </w:rPr>
        <w:t>réseaux séparatifs</w:t>
      </w:r>
      <w:r w:rsidRPr="00414F43">
        <w:t> :</w:t>
      </w:r>
      <w:r w:rsidRPr="00414F43">
        <w:tab/>
        <w:t>les déversements doivent être exceptionnels et ne pas dépasser</w:t>
      </w:r>
      <w:r w:rsidR="00414F43" w:rsidRPr="00414F43">
        <w:t xml:space="preserve"> </w:t>
      </w:r>
      <w:r w:rsidRPr="00414F43">
        <w:t>2 jours calendaires par an.</w:t>
      </w:r>
    </w:p>
    <w:p w:rsidR="00761011" w:rsidRDefault="00761011">
      <w:pPr>
        <w:spacing w:before="200"/>
        <w:rPr>
          <w:u w:val="single"/>
        </w:rPr>
      </w:pPr>
      <w:r>
        <w:rPr>
          <w:u w:val="single"/>
        </w:rPr>
        <w:br w:type="page"/>
      </w:r>
    </w:p>
    <w:p w:rsidR="00AF629F" w:rsidRDefault="00AF629F" w:rsidP="00D85B5B">
      <w:pPr>
        <w:pStyle w:val="Titre2"/>
        <w:keepNext w:val="0"/>
        <w:keepLines w:val="0"/>
        <w:tabs>
          <w:tab w:val="clear" w:pos="1134"/>
        </w:tabs>
        <w:ind w:left="0" w:hanging="851"/>
      </w:pPr>
      <w:bookmarkStart w:id="45" w:name="_Toc514078828"/>
      <w:r>
        <w:lastRenderedPageBreak/>
        <w:t xml:space="preserve">SAGE </w:t>
      </w:r>
      <w:r w:rsidR="00A6348B">
        <w:t>L’HUISNE</w:t>
      </w:r>
      <w:bookmarkEnd w:id="45"/>
    </w:p>
    <w:p w:rsidR="00C17241" w:rsidRDefault="00123D97" w:rsidP="00C17241">
      <w:pPr>
        <w:pStyle w:val="Corpsdetexte"/>
        <w:keepNext w:val="0"/>
        <w:keepLines w:val="0"/>
      </w:pPr>
      <w:r>
        <w:rPr>
          <w:rFonts w:eastAsia="Arial"/>
          <w:color w:val="000000"/>
        </w:rPr>
        <w:t xml:space="preserve">La Commune </w:t>
      </w:r>
      <w:r>
        <w:t xml:space="preserve">de </w:t>
      </w:r>
      <w:r w:rsidR="00D02BD8">
        <w:t>CONNERRE</w:t>
      </w:r>
      <w:r w:rsidRPr="00123D97">
        <w:t xml:space="preserve"> est couverte en intégralité par le SAGE </w:t>
      </w:r>
      <w:r w:rsidR="00A6348B">
        <w:t>de l’Huisne</w:t>
      </w:r>
    </w:p>
    <w:p w:rsidR="00C17241" w:rsidRDefault="00BC1821" w:rsidP="00C17241">
      <w:pPr>
        <w:pStyle w:val="Corpsdetexte"/>
        <w:keepNext w:val="0"/>
        <w:keepLines w:val="0"/>
        <w:rPr>
          <w:rFonts w:eastAsia="Arial"/>
          <w:color w:val="000000"/>
        </w:rPr>
      </w:pPr>
      <w:r w:rsidRPr="00BC1821">
        <w:rPr>
          <w:rFonts w:eastAsia="Arial"/>
          <w:color w:val="000000"/>
        </w:rPr>
        <w:t>Depuis le 14 octobre 2009, date de la publication de l'arrêté préfectoral d'approbation, le SAGE Huisne est opposable.</w:t>
      </w:r>
    </w:p>
    <w:p w:rsidR="00BC1821" w:rsidRDefault="00BC1821" w:rsidP="00C17241">
      <w:pPr>
        <w:pStyle w:val="Corpsdetexte"/>
        <w:keepNext w:val="0"/>
        <w:keepLines w:val="0"/>
        <w:rPr>
          <w:rFonts w:eastAsia="Arial"/>
          <w:color w:val="000000"/>
        </w:rPr>
      </w:pPr>
      <w:r w:rsidRPr="00BC1821">
        <w:rPr>
          <w:rFonts w:eastAsia="Arial"/>
          <w:color w:val="000000"/>
        </w:rPr>
        <w:t>Le diagnostic du bassin versant, établi dans le cadre de l'élaboration du SAGE, a permis à la CLE de fixer les objectifs du SAGE :</w:t>
      </w:r>
    </w:p>
    <w:p w:rsidR="00C17241" w:rsidRPr="00BC1821" w:rsidRDefault="00C17241" w:rsidP="001F24BC">
      <w:pPr>
        <w:numPr>
          <w:ilvl w:val="1"/>
          <w:numId w:val="7"/>
        </w:numPr>
        <w:tabs>
          <w:tab w:val="left" w:pos="425"/>
          <w:tab w:val="left" w:pos="709"/>
          <w:tab w:val="right" w:leader="underscore" w:pos="8789"/>
        </w:tabs>
        <w:spacing w:before="180"/>
        <w:ind w:hanging="1440"/>
        <w:jc w:val="both"/>
        <w:rPr>
          <w:rFonts w:eastAsia="Arial"/>
        </w:rPr>
      </w:pPr>
      <w:r w:rsidRPr="00BC1821">
        <w:rPr>
          <w:rFonts w:eastAsia="Arial"/>
        </w:rPr>
        <w:t xml:space="preserve">objectif n°1 : </w:t>
      </w:r>
      <w:r w:rsidRPr="00BC1821">
        <w:rPr>
          <w:rFonts w:eastAsia="Arial"/>
        </w:rPr>
        <w:tab/>
        <w:t>améliorer la qualité, sécuriser et optimiser quantitativement la ressource en eau,</w:t>
      </w:r>
    </w:p>
    <w:p w:rsidR="00C17241" w:rsidRPr="00BC1821" w:rsidRDefault="00C17241" w:rsidP="001F24BC">
      <w:pPr>
        <w:numPr>
          <w:ilvl w:val="1"/>
          <w:numId w:val="7"/>
        </w:numPr>
        <w:tabs>
          <w:tab w:val="left" w:pos="425"/>
          <w:tab w:val="left" w:pos="709"/>
          <w:tab w:val="left" w:pos="1701"/>
          <w:tab w:val="right" w:leader="underscore" w:pos="8789"/>
        </w:tabs>
        <w:spacing w:before="180"/>
        <w:ind w:left="1134" w:hanging="1134"/>
        <w:rPr>
          <w:rFonts w:eastAsia="Arial"/>
        </w:rPr>
      </w:pPr>
      <w:r w:rsidRPr="00BC1821">
        <w:rPr>
          <w:rFonts w:eastAsia="Arial"/>
        </w:rPr>
        <w:t xml:space="preserve">objectif n°2 : </w:t>
      </w:r>
      <w:r w:rsidRPr="00BC1821">
        <w:rPr>
          <w:rFonts w:eastAsia="Arial"/>
        </w:rPr>
        <w:tab/>
        <w:t>restaurer et préserver les écosystèmes aquatiques et améliorer le</w:t>
      </w:r>
      <w:r>
        <w:rPr>
          <w:rFonts w:eastAsia="Arial"/>
        </w:rPr>
        <w:t xml:space="preserve">urs </w:t>
      </w:r>
      <w:r w:rsidRPr="00BC1821">
        <w:rPr>
          <w:rFonts w:eastAsia="Arial"/>
        </w:rPr>
        <w:t>fonctionnalités hydrologiques,</w:t>
      </w:r>
    </w:p>
    <w:p w:rsidR="00C17241" w:rsidRPr="00BC1821" w:rsidRDefault="00C17241" w:rsidP="001F24BC">
      <w:pPr>
        <w:numPr>
          <w:ilvl w:val="1"/>
          <w:numId w:val="7"/>
        </w:numPr>
        <w:tabs>
          <w:tab w:val="left" w:pos="425"/>
          <w:tab w:val="left" w:pos="1134"/>
          <w:tab w:val="left" w:pos="1701"/>
          <w:tab w:val="right" w:leader="underscore" w:pos="8789"/>
        </w:tabs>
        <w:spacing w:before="180"/>
        <w:ind w:hanging="1440"/>
        <w:jc w:val="both"/>
        <w:rPr>
          <w:rFonts w:eastAsia="Arial"/>
        </w:rPr>
      </w:pPr>
      <w:r w:rsidRPr="00BC1821">
        <w:rPr>
          <w:rFonts w:eastAsia="Arial"/>
        </w:rPr>
        <w:t xml:space="preserve">objectif n°3 : </w:t>
      </w:r>
      <w:r w:rsidRPr="00BC1821">
        <w:rPr>
          <w:rFonts w:eastAsia="Arial"/>
        </w:rPr>
        <w:tab/>
        <w:t>assurer le développement équilibré, cohérent et durable des usagers et des activités, et protéger les populations contre les inondations,</w:t>
      </w:r>
    </w:p>
    <w:p w:rsidR="00BC1821" w:rsidRDefault="00BC1821" w:rsidP="001F24BC">
      <w:pPr>
        <w:numPr>
          <w:ilvl w:val="1"/>
          <w:numId w:val="7"/>
        </w:numPr>
        <w:tabs>
          <w:tab w:val="left" w:pos="425"/>
          <w:tab w:val="left" w:pos="709"/>
          <w:tab w:val="left" w:pos="1985"/>
          <w:tab w:val="right" w:leader="underscore" w:pos="8789"/>
        </w:tabs>
        <w:spacing w:before="180"/>
        <w:ind w:hanging="1440"/>
        <w:jc w:val="both"/>
        <w:rPr>
          <w:rFonts w:eastAsia="Arial"/>
        </w:rPr>
      </w:pPr>
      <w:r w:rsidRPr="00BC1821">
        <w:rPr>
          <w:rFonts w:eastAsia="Arial"/>
        </w:rPr>
        <w:t>objectif n°4 : appliquer le SAGE par l’organisation et le pilotage de sa mise en œuvre.</w:t>
      </w:r>
    </w:p>
    <w:p w:rsidR="00BC1821" w:rsidRPr="00BC1821" w:rsidRDefault="00BC1821" w:rsidP="00C17241">
      <w:pPr>
        <w:spacing w:before="200"/>
        <w:rPr>
          <w:rFonts w:eastAsia="Arial"/>
          <w:color w:val="000000"/>
        </w:rPr>
      </w:pPr>
      <w:r w:rsidRPr="00BC1821">
        <w:rPr>
          <w:rFonts w:eastAsia="Arial"/>
          <w:color w:val="000000"/>
        </w:rPr>
        <w:t xml:space="preserve">Ces objectifs ont été traduits en différentes dispositions et règles dont certaines concernent la présente mission : </w:t>
      </w:r>
    </w:p>
    <w:p w:rsidR="00BC1821" w:rsidRPr="00BC1821" w:rsidRDefault="00BC1821" w:rsidP="00BC1821">
      <w:pPr>
        <w:keepNext/>
        <w:keepLines/>
        <w:widowControl w:val="0"/>
        <w:numPr>
          <w:ilvl w:val="0"/>
          <w:numId w:val="7"/>
        </w:numPr>
        <w:tabs>
          <w:tab w:val="left" w:pos="425"/>
          <w:tab w:val="right" w:leader="underscore" w:pos="8789"/>
        </w:tabs>
        <w:spacing w:before="180"/>
        <w:jc w:val="both"/>
        <w:rPr>
          <w:rFonts w:eastAsia="Arial"/>
        </w:rPr>
      </w:pPr>
      <w:r w:rsidRPr="00BC1821">
        <w:rPr>
          <w:rFonts w:eastAsia="Arial"/>
        </w:rPr>
        <w:t xml:space="preserve">l’action n° 117 impose un </w:t>
      </w:r>
      <w:r w:rsidRPr="00BC1821">
        <w:rPr>
          <w:rFonts w:eastAsia="Arial"/>
          <w:b/>
        </w:rPr>
        <w:t>traitement des matières azotées et phosphorées</w:t>
      </w:r>
      <w:r w:rsidRPr="00BC1821">
        <w:rPr>
          <w:rFonts w:eastAsia="Arial"/>
        </w:rPr>
        <w:t xml:space="preserve"> pour toutes stations d’épuration de capacité </w:t>
      </w:r>
      <w:r w:rsidRPr="00BC1821">
        <w:rPr>
          <w:rFonts w:eastAsia="Arial"/>
          <w:b/>
        </w:rPr>
        <w:t>supérieure ou égale à 1 000 équivalents habitants </w:t>
      </w:r>
      <w:r w:rsidRPr="00BC1821">
        <w:rPr>
          <w:rFonts w:eastAsia="Arial"/>
        </w:rPr>
        <w:t>: NGL = 15 mg/l et Ptotal = 2 mg/l ;</w:t>
      </w:r>
    </w:p>
    <w:p w:rsidR="00BC1821" w:rsidRPr="00BC1821" w:rsidRDefault="00BC1821" w:rsidP="00BC1821">
      <w:pPr>
        <w:keepNext/>
        <w:keepLines/>
        <w:widowControl w:val="0"/>
        <w:numPr>
          <w:ilvl w:val="0"/>
          <w:numId w:val="7"/>
        </w:numPr>
        <w:tabs>
          <w:tab w:val="left" w:pos="425"/>
          <w:tab w:val="right" w:leader="underscore" w:pos="8789"/>
        </w:tabs>
        <w:spacing w:before="180"/>
        <w:jc w:val="both"/>
        <w:rPr>
          <w:rFonts w:eastAsia="Arial"/>
        </w:rPr>
      </w:pPr>
      <w:r w:rsidRPr="00BC1821">
        <w:rPr>
          <w:rFonts w:eastAsia="Arial"/>
        </w:rPr>
        <w:t> l’action n°118 impose le remplacement des tronçons de réseaux d’assainissement défectueux, et demande d’améliorer les raccordements défectueux afin de diminuer les rejets,</w:t>
      </w:r>
    </w:p>
    <w:p w:rsidR="00414F43" w:rsidRPr="00123D97" w:rsidRDefault="00BC1821" w:rsidP="00C17241">
      <w:pPr>
        <w:widowControl w:val="0"/>
        <w:tabs>
          <w:tab w:val="right" w:leader="underscore" w:pos="8789"/>
        </w:tabs>
        <w:spacing w:before="200"/>
        <w:jc w:val="both"/>
        <w:rPr>
          <w:b/>
          <w:i/>
        </w:rPr>
      </w:pPr>
      <w:r w:rsidRPr="00BC1821">
        <w:rPr>
          <w:rFonts w:eastAsia="Arial"/>
        </w:rPr>
        <w:t>L’action n°119 impose d’améliorer la gestion des boues des stations d’épuration en les valorisant en agriculture.</w:t>
      </w:r>
    </w:p>
    <w:p w:rsidR="000C6967" w:rsidRDefault="00414F43" w:rsidP="00C17241">
      <w:pPr>
        <w:pStyle w:val="Corpsdetexte"/>
        <w:keepNext w:val="0"/>
        <w:rPr>
          <w:highlight w:val="yellow"/>
        </w:rPr>
      </w:pPr>
      <w:r w:rsidRPr="00414F43">
        <w:rPr>
          <w:highlight w:val="yellow"/>
        </w:rPr>
        <w:br w:type="page"/>
      </w:r>
    </w:p>
    <w:p w:rsidR="00B17712" w:rsidRDefault="00B17712" w:rsidP="00D85B5B">
      <w:pPr>
        <w:pStyle w:val="Titre2"/>
        <w:keepNext w:val="0"/>
        <w:keepLines w:val="0"/>
        <w:tabs>
          <w:tab w:val="clear" w:pos="1134"/>
        </w:tabs>
        <w:ind w:left="0" w:hanging="851"/>
      </w:pPr>
      <w:bookmarkStart w:id="46" w:name="_Toc514078829"/>
      <w:r>
        <w:lastRenderedPageBreak/>
        <w:t>oBLIGATIONS EN MATIERE DE ZONAGE D’ASSAINISSEMENT</w:t>
      </w:r>
      <w:bookmarkEnd w:id="46"/>
    </w:p>
    <w:p w:rsidR="00396463" w:rsidRPr="00B1439E" w:rsidRDefault="00396463" w:rsidP="00D85B5B">
      <w:pPr>
        <w:pStyle w:val="Corpsdetexte"/>
        <w:keepNext w:val="0"/>
        <w:keepLines w:val="0"/>
        <w:rPr>
          <w:rFonts w:eastAsia="Verdana"/>
        </w:rPr>
      </w:pPr>
      <w:r w:rsidRPr="00B1439E">
        <w:rPr>
          <w:rFonts w:eastAsia="Verdana"/>
        </w:rPr>
        <w:t>L’article L. 2224-10 du Code Général des Collectivités Territoriales modifié par la Loi sur l’Eau et les Milieux Aquatiques du 30 décembre 2006 impose aux communes de définir, après étude préalable, un zonage d’assainissement qui doit délimiter les zones d’assainissement collectif, les zones d’assainissement non collectif et le zonage pluvial</w:t>
      </w:r>
      <w:r w:rsidRPr="00B1439E">
        <w:rPr>
          <w:rFonts w:eastAsia="Calibri"/>
          <w:sz w:val="25"/>
        </w:rPr>
        <w:t xml:space="preserve">. </w:t>
      </w:r>
      <w:r w:rsidRPr="00B1439E">
        <w:rPr>
          <w:rFonts w:eastAsia="Verdana"/>
        </w:rPr>
        <w:t>Le zonage d’assainissement définit le mode d’assainissement le mieux adapté à chaque zone.</w:t>
      </w:r>
    </w:p>
    <w:p w:rsidR="00396463" w:rsidRPr="00B1439E" w:rsidRDefault="00396463" w:rsidP="00D85B5B">
      <w:pPr>
        <w:pStyle w:val="Corpsdetexte"/>
        <w:keepNext w:val="0"/>
        <w:keepLines w:val="0"/>
        <w:rPr>
          <w:rFonts w:eastAsia="Verdana"/>
        </w:rPr>
      </w:pPr>
      <w:r w:rsidRPr="00B1439E">
        <w:rPr>
          <w:rFonts w:eastAsia="Verdana"/>
        </w:rPr>
        <w:t>Selon cet article, les communes ou leurs établissements publics de coopération délimitent, après enquête publique :</w:t>
      </w:r>
    </w:p>
    <w:p w:rsidR="00396463" w:rsidRPr="00B1439E" w:rsidRDefault="00396463" w:rsidP="00D85B5B">
      <w:pPr>
        <w:pStyle w:val="Corpsdetexte"/>
        <w:keepNext w:val="0"/>
        <w:keepLines w:val="0"/>
        <w:tabs>
          <w:tab w:val="left" w:pos="426"/>
        </w:tabs>
        <w:ind w:left="426" w:hanging="426"/>
        <w:rPr>
          <w:rFonts w:eastAsia="Verdana"/>
        </w:rPr>
      </w:pPr>
      <w:r>
        <w:rPr>
          <w:rFonts w:eastAsia="Verdana"/>
          <w:noProof/>
        </w:rPr>
        <mc:AlternateContent>
          <mc:Choice Requires="wps">
            <w:drawing>
              <wp:anchor distT="0" distB="0" distL="114300" distR="114300" simplePos="0" relativeHeight="251681792" behindDoc="0" locked="0" layoutInCell="1" allowOverlap="1" wp14:anchorId="5D38B0BA" wp14:editId="62E0C55B">
                <wp:simplePos x="0" y="0"/>
                <wp:positionH relativeFrom="column">
                  <wp:posOffset>-53467</wp:posOffset>
                </wp:positionH>
                <wp:positionV relativeFrom="paragraph">
                  <wp:posOffset>97079</wp:posOffset>
                </wp:positionV>
                <wp:extent cx="5698541" cy="2304288"/>
                <wp:effectExtent l="0" t="0" r="16510" b="20320"/>
                <wp:wrapNone/>
                <wp:docPr id="1941" name="Rectangle 1941"/>
                <wp:cNvGraphicFramePr/>
                <a:graphic xmlns:a="http://schemas.openxmlformats.org/drawingml/2006/main">
                  <a:graphicData uri="http://schemas.microsoft.com/office/word/2010/wordprocessingShape">
                    <wps:wsp>
                      <wps:cNvSpPr/>
                      <wps:spPr>
                        <a:xfrm>
                          <a:off x="0" y="0"/>
                          <a:ext cx="5698541" cy="2304288"/>
                        </a:xfrm>
                        <a:prstGeom prst="rect">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9B2D900" id="Rectangle 1941" o:spid="_x0000_s1026" style="position:absolute;margin-left:-4.2pt;margin-top:7.65pt;width:448.7pt;height:181.4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" filled="f" strokecolor="black [3200]"/>
            </w:pict>
          </mc:Fallback>
        </mc:AlternateContent>
      </w:r>
      <w:r w:rsidRPr="00B1439E">
        <w:rPr>
          <w:rFonts w:eastAsia="Verdana"/>
        </w:rPr>
        <w:t xml:space="preserve">1° </w:t>
      </w:r>
      <w:r w:rsidR="00203B0D">
        <w:rPr>
          <w:rFonts w:eastAsia="Verdana"/>
        </w:rPr>
        <w:tab/>
      </w:r>
      <w:r w:rsidRPr="00B1439E">
        <w:rPr>
          <w:rFonts w:eastAsia="Verdana"/>
        </w:rPr>
        <w:t xml:space="preserve">Les zones d'assainissement collectif où elles sont tenues d'assurer la collecte des eaux usées domestiques et le stockage, l'épuration et le rejet ou la réutilisation de </w:t>
      </w:r>
      <w:r>
        <w:rPr>
          <w:rFonts w:eastAsia="Verdana"/>
        </w:rPr>
        <w:t>l'ensemble des eaux collectées,</w:t>
      </w:r>
    </w:p>
    <w:p w:rsidR="00396463" w:rsidRPr="00396463" w:rsidRDefault="00396463" w:rsidP="00D85B5B">
      <w:pPr>
        <w:pStyle w:val="Corpsdetexte"/>
        <w:keepNext w:val="0"/>
        <w:keepLines w:val="0"/>
        <w:tabs>
          <w:tab w:val="left" w:pos="426"/>
        </w:tabs>
        <w:ind w:left="426" w:hanging="426"/>
        <w:rPr>
          <w:rFonts w:eastAsia="Verdana"/>
          <w:spacing w:val="-5"/>
        </w:rPr>
      </w:pPr>
      <w:r w:rsidRPr="00B1439E">
        <w:rPr>
          <w:rFonts w:eastAsia="Verdana"/>
          <w:spacing w:val="-5"/>
        </w:rPr>
        <w:t xml:space="preserve">2° </w:t>
      </w:r>
      <w:r w:rsidR="00203B0D">
        <w:rPr>
          <w:rFonts w:eastAsia="Verdana"/>
          <w:spacing w:val="-5"/>
        </w:rPr>
        <w:tab/>
      </w:r>
      <w:r w:rsidRPr="00B1439E">
        <w:rPr>
          <w:rFonts w:eastAsia="Verdana"/>
          <w:spacing w:val="-5"/>
        </w:rPr>
        <w:t>Les zones relevant de l'assainissement non collectif où elles sont tenues d'assurer le contrôle de ces installations et, si elles le décident, le traitement des matières de vidange et, à la demande des</w:t>
      </w:r>
      <w:r>
        <w:rPr>
          <w:rFonts w:eastAsia="Verdana"/>
          <w:spacing w:val="-5"/>
        </w:rPr>
        <w:t xml:space="preserve"> </w:t>
      </w:r>
      <w:r w:rsidRPr="00B1439E">
        <w:rPr>
          <w:rFonts w:eastAsia="Verdana"/>
        </w:rPr>
        <w:t xml:space="preserve">propriétaires, l'entretien et les travaux de réalisation et de réhabilitation des installations </w:t>
      </w:r>
      <w:r>
        <w:rPr>
          <w:rFonts w:eastAsia="Verdana"/>
        </w:rPr>
        <w:t>d'assainissement non collectif,</w:t>
      </w:r>
    </w:p>
    <w:p w:rsidR="00396463" w:rsidRPr="00B1439E" w:rsidRDefault="00396463" w:rsidP="00D85B5B">
      <w:pPr>
        <w:pStyle w:val="Corpsdetexte"/>
        <w:keepNext w:val="0"/>
        <w:keepLines w:val="0"/>
        <w:tabs>
          <w:tab w:val="left" w:pos="426"/>
        </w:tabs>
        <w:ind w:left="426" w:hanging="426"/>
        <w:rPr>
          <w:rFonts w:eastAsia="Verdana"/>
        </w:rPr>
      </w:pPr>
      <w:r w:rsidRPr="00B1439E">
        <w:rPr>
          <w:rFonts w:eastAsia="Verdana"/>
        </w:rPr>
        <w:t xml:space="preserve">3° </w:t>
      </w:r>
      <w:r w:rsidR="00203B0D">
        <w:rPr>
          <w:rFonts w:eastAsia="Verdana"/>
        </w:rPr>
        <w:tab/>
      </w:r>
      <w:r w:rsidRPr="00B1439E">
        <w:rPr>
          <w:rFonts w:eastAsia="Verdana"/>
        </w:rPr>
        <w:t>Les zones où des mesures doivent être prises pour limiter l'imperméabilisation des sols et pour assurer la maîtrise du débit et de l'écoulement des eaux</w:t>
      </w:r>
      <w:r>
        <w:rPr>
          <w:rFonts w:eastAsia="Verdana"/>
        </w:rPr>
        <w:t xml:space="preserve"> pluviales et de ruissellement,</w:t>
      </w:r>
    </w:p>
    <w:p w:rsidR="00396463" w:rsidRPr="00B1439E" w:rsidRDefault="00396463" w:rsidP="00D85B5B">
      <w:pPr>
        <w:pStyle w:val="Corpsdetexte"/>
        <w:keepNext w:val="0"/>
        <w:keepLines w:val="0"/>
        <w:tabs>
          <w:tab w:val="left" w:pos="426"/>
        </w:tabs>
        <w:ind w:left="426" w:hanging="426"/>
        <w:rPr>
          <w:rFonts w:eastAsia="Verdana"/>
          <w:spacing w:val="-5"/>
        </w:rPr>
      </w:pPr>
      <w:r w:rsidRPr="00B1439E">
        <w:rPr>
          <w:rFonts w:eastAsia="Verdana"/>
          <w:spacing w:val="-5"/>
        </w:rPr>
        <w:t xml:space="preserve">4° </w:t>
      </w:r>
      <w:r w:rsidR="00203B0D">
        <w:rPr>
          <w:rFonts w:eastAsia="Verdana"/>
          <w:spacing w:val="-5"/>
        </w:rPr>
        <w:tab/>
      </w:r>
      <w:r w:rsidRPr="00B1439E">
        <w:rPr>
          <w:rFonts w:eastAsia="Verdana"/>
          <w:spacing w:val="-5"/>
        </w:rPr>
        <w:t>Les zones où il est nécessaire de prévoir des installations pour assurer la collecte, le stockage éventuel et, en tant que de besoin, le traitement des eaux pluviales et de ruissellement lorsque la pollution qu'elles apportent au milieu aquatique risque de nuire gravement à l'efficacité des dispositifs d'assainissement.</w:t>
      </w:r>
    </w:p>
    <w:p w:rsidR="00396463" w:rsidRPr="00B1439E" w:rsidRDefault="006F535A" w:rsidP="00D85B5B">
      <w:pPr>
        <w:pStyle w:val="Corpsdetexte"/>
        <w:keepNext w:val="0"/>
        <w:keepLines w:val="0"/>
        <w:rPr>
          <w:rFonts w:eastAsia="Verdana"/>
        </w:rPr>
      </w:pPr>
      <w:r>
        <w:rPr>
          <w:rFonts w:eastAsia="Verdana"/>
        </w:rPr>
        <w:t>La</w:t>
      </w:r>
      <w:r>
        <w:t xml:space="preserve"> </w:t>
      </w:r>
      <w:r>
        <w:rPr>
          <w:rFonts w:eastAsia="Verdana"/>
        </w:rPr>
        <w:t xml:space="preserve">SAEPA de la région de CONNERRE </w:t>
      </w:r>
      <w:r w:rsidRPr="00B1439E">
        <w:rPr>
          <w:rFonts w:eastAsia="Verdana"/>
        </w:rPr>
        <w:t>dispose de</w:t>
      </w:r>
      <w:r>
        <w:rPr>
          <w:rFonts w:eastAsia="Verdana"/>
        </w:rPr>
        <w:t xml:space="preserve"> la</w:t>
      </w:r>
      <w:r w:rsidRPr="00B1439E">
        <w:rPr>
          <w:rFonts w:eastAsia="Verdana"/>
        </w:rPr>
        <w:t xml:space="preserve"> compétence assainissement </w:t>
      </w:r>
      <w:r>
        <w:rPr>
          <w:rFonts w:eastAsia="Verdana"/>
        </w:rPr>
        <w:t xml:space="preserve">collectif (AC) et </w:t>
      </w:r>
      <w:r>
        <w:t xml:space="preserve">la compétence assainissement des secteurs dédiés à l’assainissement non collectif (ANC) est confiée </w:t>
      </w:r>
      <w:r w:rsidR="002A19E6">
        <w:t>au</w:t>
      </w:r>
      <w:r>
        <w:t xml:space="preserve"> service SPANC de la Commu</w:t>
      </w:r>
      <w:r w:rsidR="006503FC">
        <w:t>nauté de Commune</w:t>
      </w:r>
      <w:r w:rsidR="002A19E6">
        <w:t>s</w:t>
      </w:r>
      <w:r w:rsidR="006503FC">
        <w:t xml:space="preserve"> du GESNOIS - BI</w:t>
      </w:r>
      <w:r>
        <w:t>LURIEN</w:t>
      </w:r>
      <w:r w:rsidR="00396463" w:rsidRPr="00B1439E">
        <w:rPr>
          <w:rFonts w:eastAsia="Verdana"/>
        </w:rPr>
        <w:t>.</w:t>
      </w:r>
    </w:p>
    <w:p w:rsidR="00396463" w:rsidRPr="00B1439E" w:rsidRDefault="002A19E6" w:rsidP="00D85B5B">
      <w:pPr>
        <w:pStyle w:val="Corpsdetexte"/>
        <w:keepNext w:val="0"/>
        <w:keepLines w:val="0"/>
        <w:rPr>
          <w:rFonts w:eastAsia="Verdana"/>
        </w:rPr>
      </w:pPr>
      <w:r>
        <w:rPr>
          <w:rFonts w:eastAsia="Verdana"/>
        </w:rPr>
        <w:t>Il</w:t>
      </w:r>
      <w:r w:rsidR="00396463" w:rsidRPr="00B1439E">
        <w:rPr>
          <w:rFonts w:eastAsia="Verdana"/>
        </w:rPr>
        <w:t xml:space="preserve"> assure donc la révision du zonage d’assainissement </w:t>
      </w:r>
      <w:r w:rsidR="00641239">
        <w:rPr>
          <w:rFonts w:eastAsia="Verdana"/>
        </w:rPr>
        <w:t>EU</w:t>
      </w:r>
      <w:r w:rsidR="00396463" w:rsidRPr="00B1439E">
        <w:rPr>
          <w:rFonts w:eastAsia="Verdana"/>
        </w:rPr>
        <w:t xml:space="preserve"> de son territoire et le soumet à enquête publique, conformément à l’article R2224-8 du Code Général des Collectivités Territoriales:</w:t>
      </w:r>
    </w:p>
    <w:p w:rsidR="00396463" w:rsidRPr="005A47EE" w:rsidRDefault="00396463" w:rsidP="00D85B5B">
      <w:pPr>
        <w:pStyle w:val="Corpsdetexte"/>
        <w:keepNext w:val="0"/>
        <w:keepLines w:val="0"/>
        <w:rPr>
          <w:rFonts w:eastAsia="Verdana"/>
          <w:spacing w:val="-8"/>
        </w:rPr>
      </w:pPr>
      <w:r>
        <w:rPr>
          <w:rFonts w:eastAsia="Verdana"/>
          <w:spacing w:val="-8"/>
        </w:rPr>
        <w:t>«</w:t>
      </w:r>
      <w:r w:rsidRPr="00B1439E">
        <w:rPr>
          <w:rFonts w:eastAsia="Verdana"/>
          <w:spacing w:val="-8"/>
        </w:rPr>
        <w:t>L'enquête publique préalable à la délimitation des zones mentionnées à l'article L. 2224-10 est conduite par [...] le président de l'établissement public de coopération intercommunale compétent, dans les formes prévues par les articles R. 123-1 à R. 12</w:t>
      </w:r>
      <w:r>
        <w:rPr>
          <w:rFonts w:eastAsia="Verdana"/>
          <w:spacing w:val="-8"/>
        </w:rPr>
        <w:t xml:space="preserve">3-27 du code de </w:t>
      </w:r>
      <w:r w:rsidRPr="005A47EE">
        <w:rPr>
          <w:rFonts w:eastAsia="Verdana"/>
          <w:spacing w:val="-8"/>
        </w:rPr>
        <w:t>l'environnement».</w:t>
      </w:r>
    </w:p>
    <w:p w:rsidR="00396463" w:rsidRPr="005A47EE" w:rsidRDefault="00396463" w:rsidP="00D85B5B">
      <w:pPr>
        <w:pStyle w:val="Titre2"/>
        <w:keepNext w:val="0"/>
        <w:keepLines w:val="0"/>
        <w:tabs>
          <w:tab w:val="clear" w:pos="1134"/>
        </w:tabs>
        <w:ind w:left="0" w:hanging="851"/>
      </w:pPr>
      <w:bookmarkStart w:id="47" w:name="_Toc514078830"/>
      <w:r w:rsidRPr="005A47EE">
        <w:t xml:space="preserve">Zonage </w:t>
      </w:r>
      <w:r w:rsidR="00641239" w:rsidRPr="005A47EE">
        <w:t xml:space="preserve">d’assainissement </w:t>
      </w:r>
      <w:r w:rsidRPr="005A47EE">
        <w:t xml:space="preserve">et </w:t>
      </w:r>
      <w:r w:rsidR="00AD5AEE">
        <w:t>document</w:t>
      </w:r>
      <w:r w:rsidR="005A47EE" w:rsidRPr="005A47EE">
        <w:t xml:space="preserve"> D’URBANISME</w:t>
      </w:r>
      <w:bookmarkEnd w:id="47"/>
    </w:p>
    <w:p w:rsidR="00396463" w:rsidRPr="00B1439E" w:rsidRDefault="00396463" w:rsidP="00D85B5B">
      <w:pPr>
        <w:pStyle w:val="Corpsdetexte"/>
        <w:keepNext w:val="0"/>
        <w:keepLines w:val="0"/>
        <w:rPr>
          <w:rFonts w:eastAsia="Verdana"/>
        </w:rPr>
      </w:pPr>
      <w:r w:rsidRPr="00B1439E">
        <w:rPr>
          <w:rFonts w:eastAsia="Verdana"/>
        </w:rPr>
        <w:t xml:space="preserve">Le zonage </w:t>
      </w:r>
      <w:r w:rsidR="00641239">
        <w:rPr>
          <w:rFonts w:eastAsia="Verdana"/>
        </w:rPr>
        <w:t xml:space="preserve">d’assainissement </w:t>
      </w:r>
      <w:r w:rsidRPr="00B1439E">
        <w:rPr>
          <w:rFonts w:eastAsia="Verdana"/>
        </w:rPr>
        <w:t xml:space="preserve">doit </w:t>
      </w:r>
      <w:r w:rsidRPr="005A47EE">
        <w:rPr>
          <w:rFonts w:eastAsia="Verdana"/>
        </w:rPr>
        <w:t xml:space="preserve">être cohérent avec </w:t>
      </w:r>
      <w:r w:rsidR="00AD5AEE">
        <w:rPr>
          <w:rFonts w:eastAsia="Verdana"/>
        </w:rPr>
        <w:t>la carte communale</w:t>
      </w:r>
      <w:r w:rsidRPr="00B1439E">
        <w:rPr>
          <w:rFonts w:eastAsia="Verdana"/>
        </w:rPr>
        <w:t>, la constructibilité des zones non raccordables à un réseau étant conditionnée par la faisabilité de l'assainissement autonome sur un plan technique et financier.</w:t>
      </w:r>
    </w:p>
    <w:p w:rsidR="001459BA" w:rsidRDefault="00396463" w:rsidP="00D85B5B">
      <w:pPr>
        <w:pStyle w:val="Corpsdetexte"/>
        <w:keepNext w:val="0"/>
        <w:keepLines w:val="0"/>
      </w:pPr>
      <w:r w:rsidRPr="00396463">
        <w:rPr>
          <w:rFonts w:eastAsia="Verdana"/>
        </w:rPr>
        <w:t>Une fois adoptées, les dispositions du zonage d’assainissement doivent être rendues opposables aux tiers.</w:t>
      </w:r>
      <w:r w:rsidR="001459BA">
        <w:t xml:space="preserve"> </w:t>
      </w:r>
    </w:p>
    <w:p w:rsidR="00396463" w:rsidRDefault="00396463" w:rsidP="00D85B5B">
      <w:pPr>
        <w:pStyle w:val="Corpsdetexte"/>
        <w:keepNext w:val="0"/>
        <w:keepLines w:val="0"/>
      </w:pPr>
    </w:p>
    <w:p w:rsidR="00A9716F" w:rsidRDefault="00A9716F">
      <w:pPr>
        <w:spacing w:before="200"/>
      </w:pPr>
      <w:r>
        <w:br w:type="page"/>
      </w:r>
    </w:p>
    <w:p w:rsidR="00396463" w:rsidRDefault="00396463" w:rsidP="00D85B5B">
      <w:pPr>
        <w:pStyle w:val="Titre2"/>
        <w:keepNext w:val="0"/>
        <w:keepLines w:val="0"/>
        <w:tabs>
          <w:tab w:val="clear" w:pos="1134"/>
        </w:tabs>
        <w:ind w:left="0" w:hanging="851"/>
      </w:pPr>
      <w:bookmarkStart w:id="48" w:name="_Toc514078831"/>
      <w:r>
        <w:lastRenderedPageBreak/>
        <w:t>La réglementation de l’assainissement non collectif (anc)</w:t>
      </w:r>
      <w:bookmarkEnd w:id="48"/>
    </w:p>
    <w:p w:rsidR="00396463" w:rsidRPr="002E4C7C" w:rsidRDefault="00396463" w:rsidP="00D85B5B">
      <w:pPr>
        <w:pStyle w:val="Titre3"/>
        <w:keepNext w:val="0"/>
        <w:keepLines w:val="0"/>
        <w:tabs>
          <w:tab w:val="clear" w:pos="1134"/>
          <w:tab w:val="num" w:pos="0"/>
        </w:tabs>
        <w:ind w:left="0" w:hanging="851"/>
      </w:pPr>
      <w:bookmarkStart w:id="49" w:name="_Toc514078832"/>
      <w:r w:rsidRPr="002E4C7C">
        <w:t>Réglementation générale</w:t>
      </w:r>
      <w:bookmarkEnd w:id="49"/>
      <w:r w:rsidRPr="002E4C7C">
        <w:t xml:space="preserve"> </w:t>
      </w:r>
    </w:p>
    <w:p w:rsidR="00396463" w:rsidRPr="00396463" w:rsidRDefault="00396463" w:rsidP="00D85B5B">
      <w:pPr>
        <w:pStyle w:val="Corpsdetexte"/>
        <w:keepNext w:val="0"/>
        <w:keepLines w:val="0"/>
        <w:rPr>
          <w:rFonts w:eastAsia="Verdana"/>
        </w:rPr>
      </w:pPr>
      <w:r w:rsidRPr="00396463">
        <w:rPr>
          <w:rFonts w:eastAsia="Verdana"/>
        </w:rPr>
        <w:t>La réglementation en vigueur pour l’assainissement non collect</w:t>
      </w:r>
      <w:r>
        <w:rPr>
          <w:rFonts w:eastAsia="Verdana"/>
        </w:rPr>
        <w:t xml:space="preserve">if est </w:t>
      </w:r>
      <w:r w:rsidR="00E70569">
        <w:rPr>
          <w:rFonts w:eastAsia="Verdana"/>
        </w:rPr>
        <w:t>détaillée</w:t>
      </w:r>
      <w:r>
        <w:rPr>
          <w:rFonts w:eastAsia="Verdana"/>
        </w:rPr>
        <w:t xml:space="preserve"> par l’Arrêté du 7 </w:t>
      </w:r>
      <w:r w:rsidRPr="00396463">
        <w:rPr>
          <w:rFonts w:eastAsia="Verdana"/>
        </w:rPr>
        <w:t>septembre 2009</w:t>
      </w:r>
      <w:r w:rsidR="00E70569">
        <w:rPr>
          <w:rFonts w:eastAsia="Verdana"/>
        </w:rPr>
        <w:t xml:space="preserve"> modifié par l’arrêté du 07 Mars 2012</w:t>
      </w:r>
      <w:r w:rsidRPr="00396463">
        <w:rPr>
          <w:rFonts w:eastAsia="Verdana"/>
        </w:rPr>
        <w:t>, fixant les prescriptions techniques applicables aux installations d'assainissement non collectif recevant une charge brute de pollution organique inférieure ou égale à 1,2 kg/j de DBO</w:t>
      </w:r>
      <w:r w:rsidRPr="00396463">
        <w:rPr>
          <w:rFonts w:eastAsia="Verdana"/>
          <w:vertAlign w:val="subscript"/>
        </w:rPr>
        <w:t>5</w:t>
      </w:r>
      <w:r w:rsidRPr="00396463">
        <w:rPr>
          <w:rFonts w:eastAsia="Verdana"/>
        </w:rPr>
        <w:t xml:space="preserve"> (soit 20 équivalents habitants).</w:t>
      </w:r>
    </w:p>
    <w:p w:rsidR="00396463" w:rsidRPr="00396463" w:rsidRDefault="00641239" w:rsidP="00D85B5B">
      <w:pPr>
        <w:pStyle w:val="Corpsdetexte"/>
        <w:keepNext w:val="0"/>
        <w:keepLines w:val="0"/>
        <w:rPr>
          <w:rFonts w:eastAsia="Verdana"/>
        </w:rPr>
      </w:pPr>
      <w:r>
        <w:rPr>
          <w:rFonts w:eastAsia="Verdana"/>
        </w:rPr>
        <w:t>De plus l’arrêté du 21 juillet</w:t>
      </w:r>
      <w:r w:rsidR="00396463" w:rsidRPr="00396463">
        <w:rPr>
          <w:rFonts w:eastAsia="Verdana"/>
        </w:rPr>
        <w:t xml:space="preserve"> 20</w:t>
      </w:r>
      <w:r>
        <w:rPr>
          <w:rFonts w:eastAsia="Verdana"/>
        </w:rPr>
        <w:t>15</w:t>
      </w:r>
      <w:r w:rsidR="00396463" w:rsidRPr="00396463">
        <w:rPr>
          <w:rFonts w:eastAsia="Verdana"/>
        </w:rPr>
        <w:t xml:space="preserve"> (relatif </w:t>
      </w:r>
      <w:r>
        <w:rPr>
          <w:rFonts w:eastAsia="Verdana"/>
        </w:rPr>
        <w:t>aux systèmes d’assainissement collectif et aux installations d’assainissement non collectif, à l’exception des installations</w:t>
      </w:r>
      <w:r w:rsidR="00396463" w:rsidRPr="00396463">
        <w:rPr>
          <w:rFonts w:eastAsia="Verdana"/>
        </w:rPr>
        <w:t xml:space="preserve"> d’assainissement non collectif recevant une charge brute de pollution organique </w:t>
      </w:r>
      <w:r>
        <w:rPr>
          <w:rFonts w:eastAsia="Verdana"/>
        </w:rPr>
        <w:t>inféri</w:t>
      </w:r>
      <w:r w:rsidR="00396463" w:rsidRPr="00396463">
        <w:rPr>
          <w:rFonts w:eastAsia="Verdana"/>
        </w:rPr>
        <w:t xml:space="preserve">eure </w:t>
      </w:r>
      <w:r>
        <w:rPr>
          <w:rFonts w:eastAsia="Verdana"/>
        </w:rPr>
        <w:t xml:space="preserve">ou égale </w:t>
      </w:r>
      <w:r w:rsidR="00396463" w:rsidRPr="00396463">
        <w:rPr>
          <w:rFonts w:eastAsia="Verdana"/>
        </w:rPr>
        <w:t>à 1,2 kg/j de DBO</w:t>
      </w:r>
      <w:r w:rsidR="00396463" w:rsidRPr="00FB5716">
        <w:rPr>
          <w:rFonts w:eastAsia="Verdana"/>
          <w:vertAlign w:val="subscript"/>
        </w:rPr>
        <w:t>5</w:t>
      </w:r>
      <w:r w:rsidR="00396463" w:rsidRPr="00396463">
        <w:rPr>
          <w:rFonts w:eastAsia="Verdana"/>
        </w:rPr>
        <w:t>) fixe les prescriptions techniques pour les installations supérieures à 20 E.H.</w:t>
      </w:r>
    </w:p>
    <w:p w:rsidR="00396463" w:rsidRPr="00396463" w:rsidRDefault="00396463" w:rsidP="00D85B5B">
      <w:pPr>
        <w:pStyle w:val="Titre3"/>
        <w:keepNext w:val="0"/>
        <w:keepLines w:val="0"/>
        <w:tabs>
          <w:tab w:val="clear" w:pos="1134"/>
          <w:tab w:val="num" w:pos="0"/>
        </w:tabs>
        <w:ind w:left="0" w:hanging="851"/>
      </w:pPr>
      <w:bookmarkStart w:id="50" w:name="_Toc514078833"/>
      <w:r w:rsidRPr="00396463">
        <w:t>Sol et parcelle</w:t>
      </w:r>
      <w:bookmarkEnd w:id="50"/>
      <w:r w:rsidRPr="00396463">
        <w:t xml:space="preserve"> </w:t>
      </w:r>
    </w:p>
    <w:p w:rsidR="00396463" w:rsidRPr="00396463" w:rsidRDefault="00396463" w:rsidP="00D85B5B">
      <w:pPr>
        <w:pStyle w:val="Corpsdetexte"/>
        <w:keepNext w:val="0"/>
        <w:keepLines w:val="0"/>
        <w:rPr>
          <w:rFonts w:eastAsia="Verdana"/>
        </w:rPr>
      </w:pPr>
      <w:r w:rsidRPr="00396463">
        <w:rPr>
          <w:rFonts w:eastAsia="Verdana"/>
        </w:rPr>
        <w:t>Selon l’Arrêté du 7 septembre 2009, section 2, article 6 :</w:t>
      </w:r>
    </w:p>
    <w:p w:rsidR="00396463" w:rsidRPr="00396463" w:rsidRDefault="00396463" w:rsidP="00D85B5B">
      <w:pPr>
        <w:pStyle w:val="Corpsdetexte"/>
        <w:keepNext w:val="0"/>
        <w:keepLines w:val="0"/>
        <w:rPr>
          <w:rFonts w:eastAsia="Verdana"/>
        </w:rPr>
      </w:pPr>
      <w:r w:rsidRPr="00396463">
        <w:rPr>
          <w:rFonts w:eastAsia="Verdana"/>
        </w:rPr>
        <w:t>Les eaux usées domestiques sont traitées par le sol en place au niveau de la parcelle de l'immeuble, au plus près de leur production, selon les règles de l'art, lorsque les conditions suivantes sont réunies :</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r>
        <w:rPr>
          <w:rFonts w:eastAsia="Verdana"/>
        </w:rPr>
        <w:t>l</w:t>
      </w:r>
      <w:r w:rsidRPr="00396463">
        <w:rPr>
          <w:rFonts w:eastAsia="Verdana"/>
        </w:rPr>
        <w:t xml:space="preserve">a </w:t>
      </w:r>
      <w:r w:rsidRPr="00396463">
        <w:rPr>
          <w:rFonts w:eastAsia="Arial"/>
        </w:rPr>
        <w:t xml:space="preserve">surface de la parcelle d'implantation est suffisante </w:t>
      </w:r>
      <w:r w:rsidRPr="00396463">
        <w:rPr>
          <w:rFonts w:eastAsia="Verdana"/>
        </w:rPr>
        <w:t>pour permettre le bon fonctionnement de l'installation d'assainissement non collectif,</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r>
        <w:rPr>
          <w:rFonts w:eastAsia="Verdana"/>
        </w:rPr>
        <w:t>l</w:t>
      </w:r>
      <w:r w:rsidRPr="00396463">
        <w:rPr>
          <w:rFonts w:eastAsia="Verdana"/>
        </w:rPr>
        <w:t xml:space="preserve">a parcelle </w:t>
      </w:r>
      <w:r w:rsidRPr="00396463">
        <w:rPr>
          <w:rFonts w:eastAsia="Arial"/>
        </w:rPr>
        <w:t>ne se trouve pas en terrain inondable, sauf de manière exceptionnelle,</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r>
        <w:rPr>
          <w:rFonts w:eastAsia="Verdana"/>
        </w:rPr>
        <w:t>l</w:t>
      </w:r>
      <w:r w:rsidRPr="00396463">
        <w:rPr>
          <w:rFonts w:eastAsia="Verdana"/>
        </w:rPr>
        <w:t>a pente du terrain est adaptée,</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r>
        <w:rPr>
          <w:rFonts w:eastAsia="Verdana"/>
        </w:rPr>
        <w:t>l</w:t>
      </w:r>
      <w:r w:rsidRPr="00396463">
        <w:rPr>
          <w:rFonts w:eastAsia="Verdana"/>
        </w:rPr>
        <w:t>'ensemble des caractéristiques du sol doivent le rendre apte à assurer le traitement et à éviter notamment toute stagnation ou déversement en surface des eaux usées prétraitées ; en particulier, sa perméabilité doit être comprise entre 15 et 500 mm/h sur une épaisseur supérieure ou égale à 0,70 m,</w:t>
      </w:r>
    </w:p>
    <w:p w:rsidR="00396463" w:rsidRPr="00396463" w:rsidRDefault="00396463" w:rsidP="00D85B5B">
      <w:pPr>
        <w:pStyle w:val="Titre7"/>
        <w:widowControl w:val="0"/>
        <w:tabs>
          <w:tab w:val="clear" w:pos="425"/>
          <w:tab w:val="clear" w:pos="709"/>
          <w:tab w:val="num" w:pos="567"/>
        </w:tabs>
        <w:ind w:left="567" w:hanging="283"/>
        <w:jc w:val="both"/>
        <w:rPr>
          <w:rFonts w:eastAsia="Verdana"/>
        </w:rPr>
      </w:pPr>
      <w:r>
        <w:rPr>
          <w:rFonts w:eastAsia="Verdana"/>
        </w:rPr>
        <w:t>l</w:t>
      </w:r>
      <w:r w:rsidRPr="00396463">
        <w:rPr>
          <w:rFonts w:eastAsia="Verdana"/>
        </w:rPr>
        <w:t>'absence d'un toit de nappe aquifère, hors niveau exceptionnel de hautes eaux, est vérifiée à moins d'un mètre du fond de fouille.</w:t>
      </w:r>
    </w:p>
    <w:p w:rsidR="00396463" w:rsidRDefault="00396463" w:rsidP="00D85B5B">
      <w:pPr>
        <w:pStyle w:val="Corpsdetexte"/>
        <w:keepNext w:val="0"/>
        <w:keepLines w:val="0"/>
        <w:rPr>
          <w:rFonts w:eastAsia="Verdana"/>
        </w:rPr>
      </w:pPr>
      <w:r w:rsidRPr="00396463">
        <w:rPr>
          <w:rFonts w:eastAsia="Verdana"/>
        </w:rPr>
        <w:t>Dans le cas où le sol en place ne permet pas de respecter les cond</w:t>
      </w:r>
      <w:r w:rsidR="00B847D5">
        <w:rPr>
          <w:rFonts w:eastAsia="Verdana"/>
        </w:rPr>
        <w:t>itions mentionnées aux points  « b »</w:t>
      </w:r>
      <w:r w:rsidRPr="00396463">
        <w:rPr>
          <w:rFonts w:eastAsia="Verdana"/>
        </w:rPr>
        <w:t xml:space="preserve"> à </w:t>
      </w:r>
      <w:r w:rsidR="00B847D5">
        <w:rPr>
          <w:rFonts w:eastAsia="Verdana"/>
        </w:rPr>
        <w:t>« e »</w:t>
      </w:r>
      <w:r w:rsidRPr="00396463">
        <w:rPr>
          <w:rFonts w:eastAsia="Verdana"/>
        </w:rPr>
        <w:t xml:space="preserve"> ci-dessus, peuvent être installés les dispositifs de traitement agréés par le Ministère de l’Environnement et le Ministère de la Santé après publication au Journal Officiel.</w:t>
      </w:r>
    </w:p>
    <w:p w:rsidR="00396463" w:rsidRPr="00396463" w:rsidRDefault="00396463" w:rsidP="00D85B5B">
      <w:pPr>
        <w:pStyle w:val="Titre3"/>
        <w:keepNext w:val="0"/>
        <w:keepLines w:val="0"/>
        <w:tabs>
          <w:tab w:val="clear" w:pos="1134"/>
          <w:tab w:val="num" w:pos="0"/>
        </w:tabs>
        <w:ind w:left="0" w:hanging="851"/>
      </w:pPr>
      <w:bookmarkStart w:id="51" w:name="_Toc514078834"/>
      <w:r w:rsidRPr="00396463">
        <w:t>Prescriptions techniques</w:t>
      </w:r>
      <w:bookmarkEnd w:id="51"/>
    </w:p>
    <w:p w:rsidR="00396463" w:rsidRPr="00396463" w:rsidRDefault="00396463" w:rsidP="00D85B5B">
      <w:pPr>
        <w:pStyle w:val="Corpsdetexte"/>
        <w:keepNext w:val="0"/>
        <w:keepLines w:val="0"/>
        <w:rPr>
          <w:rFonts w:eastAsia="Verdana"/>
        </w:rPr>
      </w:pPr>
      <w:r w:rsidRPr="00396463">
        <w:rPr>
          <w:rFonts w:eastAsia="Verdana"/>
        </w:rPr>
        <w:t>L’arrêté du 7 septembre 2009 définit l’assainissem</w:t>
      </w:r>
      <w:r w:rsidR="0007327D">
        <w:rPr>
          <w:rFonts w:eastAsia="Verdana"/>
        </w:rPr>
        <w:t>ent non-collectif (ANC) comme «</w:t>
      </w:r>
      <w:r w:rsidRPr="00396463">
        <w:rPr>
          <w:rFonts w:eastAsia="Verdana"/>
        </w:rPr>
        <w:t>tout système d’assainissement effectuant la collecte, le prétraitement, l’épuration, l’infiltration ou le rejet des eaux usées domestiques des immeubles non raccordés au réseau public d’</w:t>
      </w:r>
      <w:r w:rsidR="0007327D">
        <w:rPr>
          <w:rFonts w:eastAsia="Verdana"/>
        </w:rPr>
        <w:t>assainissement</w:t>
      </w:r>
      <w:r w:rsidRPr="00396463">
        <w:rPr>
          <w:rFonts w:eastAsia="Verdana"/>
        </w:rPr>
        <w:t>».</w:t>
      </w:r>
    </w:p>
    <w:p w:rsidR="00396463" w:rsidRPr="00396463" w:rsidRDefault="00396463" w:rsidP="00D85B5B">
      <w:pPr>
        <w:pStyle w:val="Corpsdetexte"/>
        <w:keepNext w:val="0"/>
        <w:keepLines w:val="0"/>
        <w:rPr>
          <w:rFonts w:eastAsia="Verdana"/>
          <w:spacing w:val="-5"/>
        </w:rPr>
      </w:pPr>
      <w:r w:rsidRPr="00396463">
        <w:rPr>
          <w:rFonts w:eastAsia="Verdana"/>
          <w:spacing w:val="-5"/>
        </w:rPr>
        <w:t>Afin d’être conformes réglementairement, les systèmes doivent permettre le traitement de l’ensemble des eaux usées issues de l’habitation : eaux vannes (EV, issues des WC) et eaux ménagères (EM, issues des salles de bains, cuisine, buanderie, etc.) par épuration et infiltration dans le sol ou dans le milieu hydrographique superficiel. Le DTU 64.1 de d’août 2013 est utilisé comme référence.</w:t>
      </w:r>
    </w:p>
    <w:p w:rsidR="000C6967" w:rsidRDefault="000C6967" w:rsidP="00D85B5B">
      <w:pPr>
        <w:widowControl w:val="0"/>
        <w:spacing w:before="200"/>
        <w:rPr>
          <w:rFonts w:eastAsia="Verdana"/>
        </w:rPr>
      </w:pPr>
      <w:r>
        <w:rPr>
          <w:rFonts w:eastAsia="Verdana"/>
        </w:rPr>
        <w:br w:type="page"/>
      </w:r>
    </w:p>
    <w:p w:rsidR="00396463" w:rsidRPr="00396463" w:rsidRDefault="00396463" w:rsidP="00D85B5B">
      <w:pPr>
        <w:pStyle w:val="Corpsdetexte"/>
        <w:keepNext w:val="0"/>
        <w:keepLines w:val="0"/>
        <w:rPr>
          <w:rFonts w:eastAsia="Verdana"/>
        </w:rPr>
      </w:pPr>
      <w:r w:rsidRPr="00396463">
        <w:rPr>
          <w:rFonts w:eastAsia="Verdana"/>
        </w:rPr>
        <w:lastRenderedPageBreak/>
        <w:t>Les filières conformes sont les suivantes :</w:t>
      </w:r>
    </w:p>
    <w:p w:rsidR="00396463" w:rsidRPr="00396463" w:rsidRDefault="00396463" w:rsidP="00D85B5B">
      <w:pPr>
        <w:pStyle w:val="P1"/>
        <w:keepNext w:val="0"/>
        <w:keepLines w:val="0"/>
        <w:rPr>
          <w:rFonts w:eastAsia="Verdana"/>
        </w:rPr>
      </w:pPr>
      <w:r w:rsidRPr="00396463">
        <w:rPr>
          <w:rFonts w:eastAsia="Verdana"/>
        </w:rPr>
        <w:t xml:space="preserve">EV + EM </w:t>
      </w:r>
      <w:r w:rsidR="0007327D">
        <w:rPr>
          <w:rFonts w:eastAsia="Symbol"/>
        </w:rPr>
        <w:t xml:space="preserve">→ </w:t>
      </w:r>
      <w:r w:rsidRPr="00396463">
        <w:rPr>
          <w:rFonts w:eastAsia="Verdana"/>
        </w:rPr>
        <w:t xml:space="preserve">fosse toutes eaux </w:t>
      </w:r>
      <w:r w:rsidR="0007327D">
        <w:rPr>
          <w:rFonts w:eastAsia="Symbol"/>
        </w:rPr>
        <w:t xml:space="preserve">→ </w:t>
      </w:r>
      <w:r w:rsidRPr="00396463">
        <w:rPr>
          <w:rFonts w:eastAsia="Verdana"/>
        </w:rPr>
        <w:t>traitement</w:t>
      </w:r>
    </w:p>
    <w:p w:rsidR="00396463" w:rsidRPr="00396463" w:rsidRDefault="00396463" w:rsidP="00D85B5B">
      <w:pPr>
        <w:pStyle w:val="Corpsdetexte"/>
        <w:keepNext w:val="0"/>
        <w:keepLines w:val="0"/>
        <w:rPr>
          <w:rFonts w:eastAsia="Verdana"/>
        </w:rPr>
      </w:pPr>
      <w:r w:rsidRPr="00396463">
        <w:rPr>
          <w:rFonts w:eastAsia="Verdana"/>
        </w:rPr>
        <w:t>Notons que la conformité réglementaire d’une installation n’est pas garante de son bon fonctionnement, ni de l’absence de pollution : une mauvaise adaptation du traitement vis-à-vis du sol ne permet pas au système de jouer son rôle épurateur.</w:t>
      </w:r>
    </w:p>
    <w:p w:rsidR="00396463" w:rsidRPr="00396463" w:rsidRDefault="00396463" w:rsidP="00D85B5B">
      <w:pPr>
        <w:pStyle w:val="Corpsdetexte"/>
        <w:keepNext w:val="0"/>
        <w:keepLines w:val="0"/>
        <w:rPr>
          <w:rFonts w:eastAsia="Verdana"/>
          <w:spacing w:val="-8"/>
        </w:rPr>
      </w:pPr>
      <w:r w:rsidRPr="00396463">
        <w:rPr>
          <w:rFonts w:eastAsia="Verdana"/>
          <w:spacing w:val="-8"/>
        </w:rPr>
        <w:t>Les principaux systèmes de traitement existants sont les suivants :</w:t>
      </w:r>
    </w:p>
    <w:p w:rsidR="00396463" w:rsidRPr="00396463" w:rsidRDefault="0007327D" w:rsidP="00D85B5B">
      <w:pPr>
        <w:pStyle w:val="P1"/>
        <w:keepNext w:val="0"/>
        <w:keepLines w:val="0"/>
        <w:rPr>
          <w:rFonts w:eastAsia="Verdana"/>
        </w:rPr>
      </w:pPr>
      <w:r>
        <w:rPr>
          <w:rFonts w:eastAsia="Verdana"/>
        </w:rPr>
        <w:t>é</w:t>
      </w:r>
      <w:r w:rsidR="00396463" w:rsidRPr="00396463">
        <w:rPr>
          <w:rFonts w:eastAsia="Verdana"/>
        </w:rPr>
        <w:t>pandage par tranchées d’infiltration ou lit d’infiltration,</w:t>
      </w:r>
    </w:p>
    <w:p w:rsidR="00396463" w:rsidRPr="00396463" w:rsidRDefault="0007327D" w:rsidP="00D85B5B">
      <w:pPr>
        <w:pStyle w:val="P1"/>
        <w:keepNext w:val="0"/>
        <w:keepLines w:val="0"/>
        <w:rPr>
          <w:rFonts w:eastAsia="Verdana"/>
        </w:rPr>
      </w:pPr>
      <w:r>
        <w:rPr>
          <w:rFonts w:eastAsia="Verdana"/>
        </w:rPr>
        <w:t>t</w:t>
      </w:r>
      <w:r w:rsidR="00396463" w:rsidRPr="00396463">
        <w:rPr>
          <w:rFonts w:eastAsia="Verdana"/>
        </w:rPr>
        <w:t>ertre d’infiltration hors-sol ou en terrain pentu,</w:t>
      </w:r>
    </w:p>
    <w:p w:rsidR="00396463" w:rsidRPr="00396463" w:rsidRDefault="0007327D" w:rsidP="00D85B5B">
      <w:pPr>
        <w:pStyle w:val="P1"/>
        <w:keepNext w:val="0"/>
        <w:keepLines w:val="0"/>
        <w:rPr>
          <w:rFonts w:eastAsia="Verdana"/>
          <w:spacing w:val="-5"/>
        </w:rPr>
      </w:pPr>
      <w:r>
        <w:rPr>
          <w:rFonts w:eastAsia="Verdana"/>
          <w:spacing w:val="-5"/>
        </w:rPr>
        <w:t>f</w:t>
      </w:r>
      <w:r w:rsidR="00396463" w:rsidRPr="00396463">
        <w:rPr>
          <w:rFonts w:eastAsia="Verdana"/>
          <w:spacing w:val="-5"/>
        </w:rPr>
        <w:t>iltre à sable vertical non drainé,</w:t>
      </w:r>
    </w:p>
    <w:p w:rsidR="00396463" w:rsidRPr="00396463" w:rsidRDefault="0007327D" w:rsidP="00D85B5B">
      <w:pPr>
        <w:pStyle w:val="P1"/>
        <w:keepNext w:val="0"/>
        <w:keepLines w:val="0"/>
        <w:rPr>
          <w:rFonts w:eastAsia="Verdana"/>
          <w:spacing w:val="-5"/>
        </w:rPr>
      </w:pPr>
      <w:r>
        <w:rPr>
          <w:rFonts w:eastAsia="Verdana"/>
          <w:spacing w:val="-5"/>
        </w:rPr>
        <w:t>fi</w:t>
      </w:r>
      <w:r w:rsidR="00396463" w:rsidRPr="00396463">
        <w:rPr>
          <w:rFonts w:eastAsia="Verdana"/>
          <w:spacing w:val="-5"/>
        </w:rPr>
        <w:t>ltre à sable vertical drainé,</w:t>
      </w:r>
    </w:p>
    <w:p w:rsidR="00396463" w:rsidRPr="00396463" w:rsidRDefault="0007327D" w:rsidP="00D85B5B">
      <w:pPr>
        <w:pStyle w:val="P1"/>
        <w:keepNext w:val="0"/>
        <w:keepLines w:val="0"/>
        <w:rPr>
          <w:rFonts w:eastAsia="Verdana"/>
          <w:spacing w:val="-6"/>
        </w:rPr>
      </w:pPr>
      <w:r>
        <w:rPr>
          <w:rFonts w:eastAsia="Verdana"/>
          <w:spacing w:val="-6"/>
        </w:rPr>
        <w:t>f</w:t>
      </w:r>
      <w:r w:rsidR="00396463" w:rsidRPr="00396463">
        <w:rPr>
          <w:rFonts w:eastAsia="Verdana"/>
          <w:spacing w:val="-6"/>
        </w:rPr>
        <w:t>ilière compacte (massif de zéolite).</w:t>
      </w:r>
    </w:p>
    <w:p w:rsidR="00396463" w:rsidRPr="00396463" w:rsidRDefault="00396463" w:rsidP="00D85B5B">
      <w:pPr>
        <w:pStyle w:val="Corpsdetexte"/>
        <w:keepNext w:val="0"/>
        <w:keepLines w:val="0"/>
        <w:rPr>
          <w:rFonts w:eastAsia="Verdana"/>
        </w:rPr>
      </w:pPr>
      <w:r w:rsidRPr="00396463">
        <w:rPr>
          <w:rFonts w:eastAsia="Verdana"/>
        </w:rPr>
        <w:t>Le principe de ces quatre derniers systèmes de traitement est le même : il s'agit d'apporter un matériau granulaire assurant l'épuration des eaux usées.</w:t>
      </w:r>
    </w:p>
    <w:p w:rsidR="00396463" w:rsidRPr="0007327D" w:rsidRDefault="00396463" w:rsidP="00D85B5B">
      <w:pPr>
        <w:pStyle w:val="Corpsdetexte"/>
        <w:keepNext w:val="0"/>
        <w:keepLines w:val="0"/>
        <w:rPr>
          <w:rFonts w:eastAsia="Verdana"/>
        </w:rPr>
      </w:pPr>
      <w:r w:rsidRPr="0007327D">
        <w:rPr>
          <w:rFonts w:eastAsia="Verdana"/>
        </w:rPr>
        <w:t>Pour les parcelles trop exigües pour recevoir un filtre à sable, il existe des filières agréées nécessitant moins de place ; celles-ci figurent au Journal Officiel, ainsi que sur le site du ministère de l’écologie</w:t>
      </w:r>
      <w:r w:rsidR="0007327D">
        <w:rPr>
          <w:rFonts w:eastAsia="Verdana"/>
        </w:rPr>
        <w:t xml:space="preserve"> : </w:t>
      </w:r>
      <w:hyperlink r:id="rId28" w:history="1">
        <w:r w:rsidR="0007327D" w:rsidRPr="000D00A0">
          <w:rPr>
            <w:rStyle w:val="Lienhypertexte"/>
            <w:rFonts w:eastAsia="Verdana"/>
          </w:rPr>
          <w:t>http://www.assainissement-non-collectif.developpement-durable.gouv.fr/agrement-des-dispositifs-de-traitement-r92.html</w:t>
        </w:r>
      </w:hyperlink>
    </w:p>
    <w:p w:rsidR="00396463" w:rsidRPr="00396463" w:rsidRDefault="00396463" w:rsidP="00D85B5B">
      <w:pPr>
        <w:pStyle w:val="Corpsdetexte"/>
        <w:keepNext w:val="0"/>
        <w:keepLines w:val="0"/>
        <w:rPr>
          <w:rFonts w:eastAsia="Verdana"/>
        </w:rPr>
      </w:pPr>
      <w:r w:rsidRPr="00396463">
        <w:rPr>
          <w:rFonts w:eastAsia="Verdana"/>
        </w:rPr>
        <w:t>L’évacuation des eaux usées traitées doit se faire par le sol si les caractéristiques de perméabilité le permettent.</w:t>
      </w:r>
    </w:p>
    <w:p w:rsidR="00396463" w:rsidRPr="00396463" w:rsidRDefault="00396463" w:rsidP="00D85B5B">
      <w:pPr>
        <w:pStyle w:val="Corpsdetexte"/>
        <w:keepNext w:val="0"/>
        <w:keepLines w:val="0"/>
        <w:rPr>
          <w:rFonts w:eastAsia="Verdana"/>
          <w:spacing w:val="-5"/>
        </w:rPr>
      </w:pPr>
      <w:r w:rsidRPr="00396463">
        <w:rPr>
          <w:rFonts w:eastAsia="Verdana"/>
          <w:spacing w:val="-5"/>
        </w:rPr>
        <w:t>Si l’évacuation par le sol n’est pas techniquement envisageable, les eaux usées traitées sont soit réutilisées pour l’irrigation souterraine de végétaux, dans la parcelle (sauf irrigation de végétaux destinées à la consommation humaine), soit drainées et rejetées vers le milieu hydraulique superficiel après autorisation du propriétaire ou du gestionnaire du milieu, sous condition d’une étude particulière réalisée par un bureau d’étude.</w:t>
      </w:r>
    </w:p>
    <w:p w:rsidR="00396463" w:rsidRPr="00396463" w:rsidRDefault="00396463" w:rsidP="00D85B5B">
      <w:pPr>
        <w:pStyle w:val="Corpsdetexte"/>
        <w:keepNext w:val="0"/>
        <w:keepLines w:val="0"/>
        <w:rPr>
          <w:rFonts w:eastAsia="Arial"/>
        </w:rPr>
      </w:pPr>
      <w:r w:rsidRPr="0007327D">
        <w:rPr>
          <w:rFonts w:eastAsia="Arial"/>
          <w:b/>
        </w:rPr>
        <w:t>Il est rappelé que les rejets d’eaux usées même traitées sont interdits dans un puisard</w:t>
      </w:r>
      <w:r w:rsidRPr="00396463">
        <w:rPr>
          <w:rFonts w:eastAsia="Verdana"/>
        </w:rPr>
        <w:t>, puits perdu, puits désaffecté, cavité naturelle ou artificielle profonde.</w:t>
      </w:r>
    </w:p>
    <w:p w:rsidR="00396463" w:rsidRDefault="00396463" w:rsidP="00D85B5B">
      <w:pPr>
        <w:pStyle w:val="Corpsdetexte"/>
        <w:keepNext w:val="0"/>
        <w:keepLines w:val="0"/>
        <w:rPr>
          <w:rFonts w:eastAsia="Arial"/>
        </w:rPr>
      </w:pPr>
      <w:r w:rsidRPr="00396463">
        <w:rPr>
          <w:rFonts w:eastAsia="Verdana"/>
        </w:rPr>
        <w:t xml:space="preserve">Si aucune des solutions n’est techniquement envisageable, le rejet des eaux usées traitées peut se faire par </w:t>
      </w:r>
      <w:r w:rsidRPr="0007327D">
        <w:rPr>
          <w:rFonts w:eastAsia="Arial"/>
          <w:b/>
        </w:rPr>
        <w:t>puits d’infiltration</w:t>
      </w:r>
      <w:r w:rsidRPr="00396463">
        <w:rPr>
          <w:rFonts w:eastAsia="Verdana"/>
        </w:rPr>
        <w:t xml:space="preserve">, sous réserve de respecter les caractéristiques techniques notamment de </w:t>
      </w:r>
      <w:r w:rsidRPr="00396463">
        <w:rPr>
          <w:noProof/>
        </w:rPr>
        <mc:AlternateContent>
          <mc:Choice Requires="wps">
            <w:drawing>
              <wp:anchor distT="0" distB="0" distL="114300" distR="114300" simplePos="0" relativeHeight="251686912" behindDoc="0" locked="0" layoutInCell="1" allowOverlap="1" wp14:anchorId="64002293" wp14:editId="743B5E88">
                <wp:simplePos x="0" y="0"/>
                <wp:positionH relativeFrom="column">
                  <wp:posOffset>0</wp:posOffset>
                </wp:positionH>
                <wp:positionV relativeFrom="paragraph">
                  <wp:posOffset>9131300</wp:posOffset>
                </wp:positionV>
                <wp:extent cx="5836285" cy="0"/>
                <wp:effectExtent l="0" t="0" r="0" b="0"/>
                <wp:wrapNone/>
                <wp:docPr id="1942" name="Connecteur droit 1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6285" cy="0"/>
                        </a:xfrm>
                        <a:prstGeom prst="line">
                          <a:avLst/>
                        </a:prstGeom>
                        <a:noFill/>
                        <a:ln w="39370">
                          <a:solidFill>
                            <a:srgbClr val="9BBB5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8D798A" id="Connecteur droit 1942"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19pt" to="459.55pt,7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" strokecolor="#9bbb58" strokeweight="3.1pt"/>
            </w:pict>
          </mc:Fallback>
        </mc:AlternateContent>
      </w:r>
      <w:r w:rsidRPr="00396463">
        <w:rPr>
          <w:rFonts w:eastAsia="Verdana"/>
        </w:rPr>
        <w:t xml:space="preserve">perméabilité et conditions de mise en œuvre, et </w:t>
      </w:r>
      <w:r w:rsidRPr="0007327D">
        <w:rPr>
          <w:rFonts w:eastAsia="Arial"/>
        </w:rPr>
        <w:t>d’</w:t>
      </w:r>
      <w:r w:rsidRPr="0007327D">
        <w:rPr>
          <w:rFonts w:eastAsia="Arial"/>
          <w:b/>
        </w:rPr>
        <w:t>être autorisé par la commune sur la base d’une étude hydrogéologique</w:t>
      </w:r>
      <w:r w:rsidRPr="00396463">
        <w:rPr>
          <w:rFonts w:eastAsia="Arial"/>
        </w:rPr>
        <w:t>.</w:t>
      </w:r>
    </w:p>
    <w:p w:rsidR="00396463" w:rsidRPr="0007327D" w:rsidRDefault="00396463" w:rsidP="00D85B5B">
      <w:pPr>
        <w:pStyle w:val="Titre3"/>
        <w:keepNext w:val="0"/>
        <w:keepLines w:val="0"/>
        <w:tabs>
          <w:tab w:val="clear" w:pos="1134"/>
          <w:tab w:val="num" w:pos="0"/>
        </w:tabs>
        <w:ind w:left="0" w:hanging="851"/>
      </w:pPr>
      <w:bookmarkStart w:id="52" w:name="_Toc514078835"/>
      <w:r w:rsidRPr="0007327D">
        <w:t>Risques de pollution</w:t>
      </w:r>
      <w:bookmarkEnd w:id="52"/>
    </w:p>
    <w:p w:rsidR="00396463" w:rsidRPr="0007327D" w:rsidRDefault="00396463" w:rsidP="00D85B5B">
      <w:pPr>
        <w:pStyle w:val="Corpsdetexte"/>
        <w:keepNext w:val="0"/>
        <w:keepLines w:val="0"/>
        <w:rPr>
          <w:rFonts w:eastAsia="Verdana"/>
        </w:rPr>
      </w:pPr>
      <w:r w:rsidRPr="0007327D">
        <w:rPr>
          <w:rFonts w:eastAsia="Verdana"/>
        </w:rPr>
        <w:t>Selon l’arrêté du 7 septembre 2009, les installations d’ANC ne doivent pas présenter de risques de pollution des eaux souterraines ou superficielles, particulièrement celles prélevées en vue de la consommation humaine ou faisant l'objet d'usages particuliers tels que la conchyliculture, la pêche à pied, la cressiculture ou la baignade.</w:t>
      </w:r>
    </w:p>
    <w:p w:rsidR="00396463" w:rsidRDefault="00396463" w:rsidP="00D85B5B">
      <w:pPr>
        <w:pStyle w:val="Corpsdetexte"/>
        <w:keepNext w:val="0"/>
        <w:keepLines w:val="0"/>
        <w:rPr>
          <w:rFonts w:eastAsia="Verdana"/>
        </w:rPr>
      </w:pPr>
      <w:r w:rsidRPr="0007327D">
        <w:rPr>
          <w:rFonts w:eastAsia="Verdana"/>
        </w:rPr>
        <w:t xml:space="preserve">De même, </w:t>
      </w:r>
      <w:r w:rsidRPr="0007327D">
        <w:rPr>
          <w:rFonts w:eastAsia="Arial"/>
          <w:b/>
        </w:rPr>
        <w:t>l'implantation</w:t>
      </w:r>
      <w:r w:rsidRPr="0007327D">
        <w:rPr>
          <w:rFonts w:eastAsia="Arial"/>
        </w:rPr>
        <w:t xml:space="preserve"> </w:t>
      </w:r>
      <w:r w:rsidRPr="0007327D">
        <w:rPr>
          <w:rFonts w:eastAsia="Verdana"/>
        </w:rPr>
        <w:t>d'une installation d'assainissement non collectif telle que définie à l'article 1</w:t>
      </w:r>
      <w:r w:rsidRPr="0007327D">
        <w:rPr>
          <w:rFonts w:eastAsia="Verdana"/>
          <w:vertAlign w:val="superscript"/>
        </w:rPr>
        <w:t>er</w:t>
      </w:r>
      <w:r w:rsidRPr="0007327D">
        <w:rPr>
          <w:rFonts w:eastAsia="Verdana"/>
        </w:rPr>
        <w:t xml:space="preserve"> </w:t>
      </w:r>
      <w:r w:rsidRPr="0007327D">
        <w:rPr>
          <w:rFonts w:eastAsia="Verdana"/>
          <w:b/>
        </w:rPr>
        <w:t xml:space="preserve">est </w:t>
      </w:r>
      <w:r w:rsidRPr="0007327D">
        <w:rPr>
          <w:rFonts w:eastAsia="Arial"/>
          <w:b/>
        </w:rPr>
        <w:t>interdite à moins de 35 mètres d'un captage</w:t>
      </w:r>
      <w:r w:rsidRPr="0007327D">
        <w:rPr>
          <w:rFonts w:eastAsia="Arial"/>
        </w:rPr>
        <w:t xml:space="preserve"> </w:t>
      </w:r>
      <w:r w:rsidRPr="0007327D">
        <w:rPr>
          <w:rFonts w:eastAsia="Verdana"/>
        </w:rPr>
        <w:t>déclaré d'eau destinée à la consommation humaine.</w:t>
      </w:r>
    </w:p>
    <w:p w:rsidR="00A9716F" w:rsidRDefault="00A9716F">
      <w:pPr>
        <w:spacing w:before="200"/>
        <w:rPr>
          <w:rFonts w:eastAsia="Verdana"/>
        </w:rPr>
      </w:pPr>
      <w:r>
        <w:rPr>
          <w:rFonts w:eastAsia="Verdana"/>
        </w:rPr>
        <w:br w:type="page"/>
      </w:r>
    </w:p>
    <w:p w:rsidR="00396463" w:rsidRPr="0007327D" w:rsidRDefault="00396463" w:rsidP="00D85B5B">
      <w:pPr>
        <w:pStyle w:val="Titre3"/>
        <w:keepNext w:val="0"/>
        <w:keepLines w:val="0"/>
        <w:tabs>
          <w:tab w:val="clear" w:pos="1134"/>
          <w:tab w:val="num" w:pos="0"/>
        </w:tabs>
        <w:ind w:left="0" w:hanging="851"/>
      </w:pPr>
      <w:bookmarkStart w:id="53" w:name="_Toc514078836"/>
      <w:r w:rsidRPr="0007327D">
        <w:lastRenderedPageBreak/>
        <w:t>Mise en conformité</w:t>
      </w:r>
      <w:bookmarkEnd w:id="53"/>
    </w:p>
    <w:p w:rsidR="00396463" w:rsidRPr="0007327D" w:rsidRDefault="00396463" w:rsidP="00D85B5B">
      <w:pPr>
        <w:pStyle w:val="Corpsdetexte"/>
        <w:keepNext w:val="0"/>
        <w:keepLines w:val="0"/>
        <w:rPr>
          <w:rFonts w:eastAsia="Verdana"/>
        </w:rPr>
      </w:pPr>
      <w:r w:rsidRPr="0007327D">
        <w:rPr>
          <w:rFonts w:eastAsia="Verdana"/>
        </w:rPr>
        <w:t>2 arrêtés récents ont été pris en application de la loi du 12 juillet 2010, dite Loi Grenelle 2. Les arrêtés du 7 mars 2012 et du 27 avril 2012 sont entrées en vigueur au 1er juillet 2012.</w:t>
      </w:r>
    </w:p>
    <w:p w:rsidR="00396463" w:rsidRPr="0007327D" w:rsidRDefault="00396463" w:rsidP="00D85B5B">
      <w:pPr>
        <w:pStyle w:val="Corpsdetexte"/>
        <w:keepNext w:val="0"/>
        <w:keepLines w:val="0"/>
        <w:rPr>
          <w:rFonts w:eastAsia="Verdana"/>
        </w:rPr>
      </w:pPr>
      <w:r w:rsidRPr="0007327D">
        <w:rPr>
          <w:rFonts w:eastAsia="Verdana"/>
        </w:rPr>
        <w:t>Ces arrêtés reposent sur trois logiques :</w:t>
      </w:r>
    </w:p>
    <w:p w:rsidR="00396463" w:rsidRPr="0007327D" w:rsidRDefault="00396463" w:rsidP="00D85B5B">
      <w:pPr>
        <w:pStyle w:val="P1"/>
        <w:keepNext w:val="0"/>
        <w:keepLines w:val="0"/>
        <w:rPr>
          <w:rFonts w:eastAsia="Verdana"/>
        </w:rPr>
      </w:pPr>
      <w:r w:rsidRPr="0007327D">
        <w:rPr>
          <w:rFonts w:eastAsia="Verdana"/>
        </w:rPr>
        <w:t>mettre en place des installations neuves de qualité et</w:t>
      </w:r>
      <w:r w:rsidR="0007327D">
        <w:rPr>
          <w:rFonts w:eastAsia="Verdana"/>
        </w:rPr>
        <w:t xml:space="preserve"> conformes à la réglementation,</w:t>
      </w:r>
    </w:p>
    <w:p w:rsidR="00396463" w:rsidRPr="0007327D" w:rsidRDefault="00396463" w:rsidP="00D85B5B">
      <w:pPr>
        <w:pStyle w:val="P1"/>
        <w:keepNext w:val="0"/>
        <w:keepLines w:val="0"/>
        <w:rPr>
          <w:rFonts w:eastAsia="Verdana"/>
        </w:rPr>
      </w:pPr>
      <w:r w:rsidRPr="0007327D">
        <w:rPr>
          <w:rFonts w:eastAsia="Verdana"/>
        </w:rPr>
        <w:t xml:space="preserve">réhabiliter prioritairement les installations existantes qui présentent un danger pour la santé des personnes ou un risque avéré de </w:t>
      </w:r>
      <w:r w:rsidR="0007327D">
        <w:rPr>
          <w:rFonts w:eastAsia="Verdana"/>
        </w:rPr>
        <w:t>pollution pour l’environnement,</w:t>
      </w:r>
    </w:p>
    <w:p w:rsidR="00396463" w:rsidRPr="0007327D" w:rsidRDefault="00396463" w:rsidP="00D85B5B">
      <w:pPr>
        <w:pStyle w:val="P1"/>
        <w:keepNext w:val="0"/>
        <w:keepLines w:val="0"/>
        <w:rPr>
          <w:rFonts w:eastAsia="Verdana"/>
        </w:rPr>
      </w:pPr>
      <w:r w:rsidRPr="0007327D">
        <w:rPr>
          <w:rFonts w:eastAsia="Verdana"/>
        </w:rPr>
        <w:t>s’appuyer sur les ventes pour accélérer le rythme de réhabilitation des installations existantes.</w:t>
      </w:r>
    </w:p>
    <w:p w:rsidR="00396463" w:rsidRPr="0007327D" w:rsidRDefault="00396463" w:rsidP="00D85B5B">
      <w:pPr>
        <w:pStyle w:val="Corpsdetexte"/>
        <w:keepNext w:val="0"/>
        <w:keepLines w:val="0"/>
        <w:rPr>
          <w:rFonts w:eastAsia="Verdana"/>
        </w:rPr>
      </w:pPr>
      <w:r w:rsidRPr="0007327D">
        <w:rPr>
          <w:rFonts w:eastAsia="Verdana"/>
        </w:rPr>
        <w:t>Ainsi, pour le contrôle des installations d’assainissement non collectif, les modalités de contrôle des SPANC (Service Public d’Assainissement Non Collectif) sont précisées, en particulier les critères d’évaluation des risques avérés de pollution de l’environnement et de danger pour la santé des personnes.</w:t>
      </w:r>
    </w:p>
    <w:p w:rsidR="00396463" w:rsidRPr="0007327D" w:rsidRDefault="00396463" w:rsidP="00D85B5B">
      <w:pPr>
        <w:pStyle w:val="Corpsdetexte"/>
        <w:keepNext w:val="0"/>
        <w:keepLines w:val="0"/>
        <w:rPr>
          <w:rFonts w:eastAsia="Verdana"/>
        </w:rPr>
      </w:pPr>
      <w:r w:rsidRPr="0007327D">
        <w:rPr>
          <w:rFonts w:eastAsia="Verdana"/>
        </w:rPr>
        <w:t>La nature et les délais de réalisation des travaux pour réhabiliter les installations existantes sont déterminés en fonction de ces risques.</w:t>
      </w:r>
    </w:p>
    <w:p w:rsidR="00396463" w:rsidRPr="00396463" w:rsidRDefault="00396463" w:rsidP="00D85B5B">
      <w:pPr>
        <w:pStyle w:val="Corpsdetexte"/>
        <w:keepNext w:val="0"/>
        <w:keepLines w:val="0"/>
        <w:rPr>
          <w:rFonts w:eastAsia="Verdana"/>
        </w:rPr>
      </w:pPr>
      <w:r w:rsidRPr="00396463">
        <w:rPr>
          <w:rFonts w:eastAsia="Verdana"/>
        </w:rPr>
        <w:t>Pour les installations existantes, en cas de non-conformité, l’obligation de réalisation de travaux est accompagnée de délais :</w:t>
      </w:r>
    </w:p>
    <w:p w:rsidR="0007327D" w:rsidRPr="002E4C7C" w:rsidRDefault="0007327D" w:rsidP="00D85B5B">
      <w:pPr>
        <w:pStyle w:val="P1"/>
        <w:keepNext w:val="0"/>
        <w:keepLines w:val="0"/>
        <w:rPr>
          <w:rFonts w:eastAsia="Arial"/>
        </w:rPr>
      </w:pPr>
      <w:r>
        <w:rPr>
          <w:rFonts w:eastAsia="Arial"/>
          <w:b/>
          <w:noProof/>
        </w:rPr>
        <mc:AlternateContent>
          <mc:Choice Requires="wps">
            <w:drawing>
              <wp:anchor distT="0" distB="0" distL="114300" distR="114300" simplePos="0" relativeHeight="251687936" behindDoc="0" locked="0" layoutInCell="1" allowOverlap="1" wp14:anchorId="24A66E49" wp14:editId="1FE1A922">
                <wp:simplePos x="0" y="0"/>
                <wp:positionH relativeFrom="column">
                  <wp:posOffset>-2261</wp:posOffset>
                </wp:positionH>
                <wp:positionV relativeFrom="paragraph">
                  <wp:posOffset>79451</wp:posOffset>
                </wp:positionV>
                <wp:extent cx="5647335" cy="643738"/>
                <wp:effectExtent l="0" t="0" r="10795" b="23495"/>
                <wp:wrapNone/>
                <wp:docPr id="1948" name="Rectangle 1948"/>
                <wp:cNvGraphicFramePr/>
                <a:graphic xmlns:a="http://schemas.openxmlformats.org/drawingml/2006/main">
                  <a:graphicData uri="http://schemas.microsoft.com/office/word/2010/wordprocessingShape">
                    <wps:wsp>
                      <wps:cNvSpPr/>
                      <wps:spPr>
                        <a:xfrm>
                          <a:off x="0" y="0"/>
                          <a:ext cx="5647335" cy="6437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32E3C4" id="Rectangle 1948" o:spid="_x0000_s1026" style="position:absolute;margin-left:-.2pt;margin-top:6.25pt;width:444.65pt;height:50.7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" filled="f" strokecolor="black [3213]"/>
            </w:pict>
          </mc:Fallback>
        </mc:AlternateContent>
      </w:r>
      <w:r w:rsidRPr="0007327D">
        <w:rPr>
          <w:rFonts w:eastAsia="Arial"/>
          <w:b/>
        </w:rPr>
        <w:t>un an maximum en cas de vente</w:t>
      </w:r>
      <w:r>
        <w:rPr>
          <w:rFonts w:eastAsia="Arial"/>
        </w:rPr>
        <w:t>,</w:t>
      </w:r>
    </w:p>
    <w:p w:rsidR="00396463" w:rsidRPr="00396463" w:rsidRDefault="0007327D" w:rsidP="00D85B5B">
      <w:pPr>
        <w:pStyle w:val="P1"/>
        <w:keepNext w:val="0"/>
        <w:keepLines w:val="0"/>
      </w:pPr>
      <w:r w:rsidRPr="002E4C7C">
        <w:rPr>
          <w:rFonts w:eastAsia="Verdana"/>
        </w:rPr>
        <w:t>quatre ans maximum si l’installation présente des risques avérés de pollution de l’environnement ou des dangers pour la santé des personnes.</w:t>
      </w:r>
    </w:p>
    <w:p w:rsidR="0007327D" w:rsidRDefault="0007327D" w:rsidP="00D85B5B">
      <w:pPr>
        <w:pStyle w:val="Corpsdetexte"/>
        <w:keepNext w:val="0"/>
        <w:keepLines w:val="0"/>
        <w:sectPr w:rsidR="0007327D" w:rsidSect="00050411">
          <w:headerReference w:type="default" r:id="rId29"/>
          <w:footerReference w:type="default" r:id="rId30"/>
          <w:pgSz w:w="11907" w:h="16840" w:code="9"/>
          <w:pgMar w:top="2268" w:right="1134" w:bottom="1418" w:left="1985" w:header="454" w:footer="454" w:gutter="0"/>
          <w:cols w:space="720"/>
          <w:docGrid w:linePitch="272"/>
        </w:sectPr>
      </w:pPr>
    </w:p>
    <w:p w:rsidR="00396463" w:rsidRDefault="0007327D" w:rsidP="00D85B5B">
      <w:pPr>
        <w:pStyle w:val="Titre1"/>
        <w:keepNext w:val="0"/>
        <w:widowControl w:val="0"/>
        <w:tabs>
          <w:tab w:val="clear" w:pos="1134"/>
        </w:tabs>
        <w:spacing w:before="0"/>
        <w:ind w:left="0" w:hanging="851"/>
      </w:pPr>
      <w:bookmarkStart w:id="54" w:name="_Toc514078837"/>
      <w:r>
        <w:lastRenderedPageBreak/>
        <w:t>Situation actuelle en matière d’assainissement</w:t>
      </w:r>
      <w:bookmarkEnd w:id="54"/>
    </w:p>
    <w:p w:rsidR="0007327D" w:rsidRDefault="0007327D" w:rsidP="00D85B5B">
      <w:pPr>
        <w:pStyle w:val="Titre2"/>
        <w:keepNext w:val="0"/>
        <w:keepLines w:val="0"/>
        <w:tabs>
          <w:tab w:val="clear" w:pos="1134"/>
        </w:tabs>
        <w:ind w:left="0" w:hanging="851"/>
      </w:pPr>
      <w:bookmarkStart w:id="55" w:name="_Toc514078838"/>
      <w:r>
        <w:t>Assainissement collectif</w:t>
      </w:r>
      <w:bookmarkEnd w:id="55"/>
    </w:p>
    <w:p w:rsidR="007A09F9" w:rsidRPr="00641C3A" w:rsidRDefault="009C0B25" w:rsidP="00D85B5B">
      <w:pPr>
        <w:pStyle w:val="Corpsdetexte"/>
        <w:keepNext w:val="0"/>
        <w:keepLines w:val="0"/>
      </w:pPr>
      <w:r>
        <w:t xml:space="preserve">Le réseau d’assainissement EU dessert </w:t>
      </w:r>
      <w:r w:rsidR="004A4D55">
        <w:t>l</w:t>
      </w:r>
      <w:r w:rsidR="00641C3A">
        <w:t xml:space="preserve">a quasi-totalité des habitations de la Ville </w:t>
      </w:r>
      <w:r w:rsidR="00B847D5" w:rsidRPr="00641C3A">
        <w:t xml:space="preserve">de </w:t>
      </w:r>
      <w:r w:rsidR="00D02BD8" w:rsidRPr="00641C3A">
        <w:t>CONNERRE</w:t>
      </w:r>
      <w:r w:rsidR="004A4D55" w:rsidRPr="00641C3A">
        <w:t>.</w:t>
      </w:r>
    </w:p>
    <w:p w:rsidR="009C0B25" w:rsidRPr="00BC6936" w:rsidRDefault="009C0B25" w:rsidP="00D85B5B">
      <w:pPr>
        <w:pStyle w:val="Corpsdetexte"/>
        <w:keepNext w:val="0"/>
        <w:keepLines w:val="0"/>
      </w:pPr>
      <w:r w:rsidRPr="00BC6936">
        <w:t>En 201</w:t>
      </w:r>
      <w:r w:rsidR="007A09F9" w:rsidRPr="00BC6936">
        <w:t>6</w:t>
      </w:r>
      <w:r w:rsidRPr="00BC6936">
        <w:t>, ce réseau</w:t>
      </w:r>
      <w:r w:rsidR="00677325" w:rsidRPr="00BC6936">
        <w:t xml:space="preserve"> d’assainissement EU</w:t>
      </w:r>
      <w:r w:rsidR="00B847D5" w:rsidRPr="00BC6936">
        <w:t xml:space="preserve"> compte </w:t>
      </w:r>
      <w:r w:rsidR="00641C3A" w:rsidRPr="00BC6936">
        <w:t>1420</w:t>
      </w:r>
      <w:r w:rsidRPr="00BC6936">
        <w:t xml:space="preserve"> branchements</w:t>
      </w:r>
      <w:r w:rsidR="00641C3A" w:rsidRPr="00BC6936">
        <w:t xml:space="preserve"> domestique</w:t>
      </w:r>
      <w:r w:rsidR="00451579" w:rsidRPr="00BC6936">
        <w:t>s</w:t>
      </w:r>
      <w:r w:rsidR="00641C3A" w:rsidRPr="00BC6936">
        <w:t xml:space="preserve"> et 3 industriels</w:t>
      </w:r>
      <w:r w:rsidRPr="00BC6936">
        <w:t>, ses principales caractéristiques sont les suivantes :</w:t>
      </w:r>
    </w:p>
    <w:p w:rsidR="00451579" w:rsidRPr="00BC6936" w:rsidRDefault="00F72BFC" w:rsidP="00451579">
      <w:pPr>
        <w:pStyle w:val="P1"/>
        <w:keepNext w:val="0"/>
        <w:keepLines w:val="0"/>
      </w:pPr>
      <w:r w:rsidRPr="00BC6936">
        <w:t xml:space="preserve">type : </w:t>
      </w:r>
      <w:r w:rsidR="00451579" w:rsidRPr="00BC6936">
        <w:t xml:space="preserve">majoritairement unitaire principalement dans le centre-ville et </w:t>
      </w:r>
      <w:r w:rsidRPr="00BC6936">
        <w:t>séparatif</w:t>
      </w:r>
      <w:r w:rsidR="00451579" w:rsidRPr="00BC6936">
        <w:t xml:space="preserve"> (partie Ouest et extension récentes)</w:t>
      </w:r>
      <w:r w:rsidRPr="00BC6936">
        <w:t>,</w:t>
      </w:r>
    </w:p>
    <w:p w:rsidR="00451579" w:rsidRPr="00BC6936" w:rsidRDefault="00F72BFC" w:rsidP="00D85B5B">
      <w:pPr>
        <w:pStyle w:val="P1"/>
        <w:keepNext w:val="0"/>
        <w:keepLines w:val="0"/>
      </w:pPr>
      <w:r w:rsidRPr="00BC6936">
        <w:t xml:space="preserve">linéaire réseau gravitaire : </w:t>
      </w:r>
      <w:r w:rsidR="00451579" w:rsidRPr="00BC6936">
        <w:t>21 980</w:t>
      </w:r>
      <w:r w:rsidR="004A4D55" w:rsidRPr="00BC6936">
        <w:t xml:space="preserve"> </w:t>
      </w:r>
      <w:r w:rsidRPr="00BC6936">
        <w:t>m</w:t>
      </w:r>
      <w:r w:rsidR="004A4D55" w:rsidRPr="00BC6936">
        <w:t>l</w:t>
      </w:r>
      <w:r w:rsidR="00761011">
        <w:t>,</w:t>
      </w:r>
    </w:p>
    <w:p w:rsidR="00451579" w:rsidRPr="00BC6936" w:rsidRDefault="00451579" w:rsidP="00D85B5B">
      <w:pPr>
        <w:pStyle w:val="P1"/>
        <w:keepNext w:val="0"/>
        <w:keepLines w:val="0"/>
      </w:pPr>
      <w:r w:rsidRPr="00BC6936">
        <w:t>Ouvrages de surverse : 11 déversoirs d’orages et 4 trop-pleins,</w:t>
      </w:r>
    </w:p>
    <w:p w:rsidR="00451579" w:rsidRPr="00BC6936" w:rsidRDefault="00451579" w:rsidP="00D85B5B">
      <w:pPr>
        <w:pStyle w:val="P1"/>
        <w:keepNext w:val="0"/>
        <w:keepLines w:val="0"/>
      </w:pPr>
      <w:r w:rsidRPr="00BC6936">
        <w:t>Postes de refoulements : 3 postes</w:t>
      </w:r>
      <w:r w:rsidR="00761011">
        <w:t>,</w:t>
      </w:r>
    </w:p>
    <w:p w:rsidR="00451579" w:rsidRPr="00BC6936" w:rsidRDefault="00451579" w:rsidP="00D85B5B">
      <w:pPr>
        <w:pStyle w:val="P1"/>
        <w:keepNext w:val="0"/>
        <w:keepLines w:val="0"/>
      </w:pPr>
      <w:r w:rsidRPr="00BC6936">
        <w:t>Linéaire de refoulement : 1 925 ml</w:t>
      </w:r>
      <w:r w:rsidR="00761011">
        <w:t>,</w:t>
      </w:r>
    </w:p>
    <w:p w:rsidR="00451579" w:rsidRPr="00BC6936" w:rsidRDefault="00451579" w:rsidP="00D85B5B">
      <w:pPr>
        <w:pStyle w:val="P1"/>
        <w:keepNext w:val="0"/>
        <w:keepLines w:val="0"/>
      </w:pPr>
      <w:r w:rsidRPr="00BC6936">
        <w:t xml:space="preserve">Industriels : </w:t>
      </w:r>
    </w:p>
    <w:p w:rsidR="00BC6936" w:rsidRPr="00BC6936" w:rsidRDefault="00BC6936" w:rsidP="00451579">
      <w:pPr>
        <w:pStyle w:val="P1"/>
        <w:keepNext w:val="0"/>
        <w:keepLines w:val="0"/>
        <w:numPr>
          <w:ilvl w:val="1"/>
          <w:numId w:val="7"/>
        </w:numPr>
      </w:pPr>
      <w:r w:rsidRPr="00BC6936">
        <w:t>Charles Christ,</w:t>
      </w:r>
    </w:p>
    <w:p w:rsidR="00BC6936" w:rsidRPr="00BC6936" w:rsidRDefault="00BC6936" w:rsidP="00451579">
      <w:pPr>
        <w:pStyle w:val="P1"/>
        <w:keepNext w:val="0"/>
        <w:keepLines w:val="0"/>
        <w:numPr>
          <w:ilvl w:val="1"/>
          <w:numId w:val="7"/>
        </w:numPr>
      </w:pPr>
      <w:r w:rsidRPr="00BC6936">
        <w:t>Prunier,</w:t>
      </w:r>
    </w:p>
    <w:p w:rsidR="00F72BFC" w:rsidRPr="00BC6936" w:rsidRDefault="006503FC" w:rsidP="00451579">
      <w:pPr>
        <w:pStyle w:val="P1"/>
        <w:keepNext w:val="0"/>
        <w:keepLines w:val="0"/>
        <w:numPr>
          <w:ilvl w:val="1"/>
          <w:numId w:val="7"/>
        </w:numPr>
      </w:pPr>
      <w:r>
        <w:t>R</w:t>
      </w:r>
      <w:r w:rsidR="00BC6936" w:rsidRPr="00BC6936">
        <w:t>e</w:t>
      </w:r>
      <w:r>
        <w:t>i</w:t>
      </w:r>
      <w:r w:rsidR="00BC6936" w:rsidRPr="00BC6936">
        <w:t>tzel</w:t>
      </w:r>
      <w:r w:rsidR="00653C6F" w:rsidRPr="00BC6936">
        <w:t>.</w:t>
      </w:r>
    </w:p>
    <w:p w:rsidR="00F72BFC" w:rsidRPr="00115A26" w:rsidRDefault="00115A26" w:rsidP="00D85B5B">
      <w:pPr>
        <w:pStyle w:val="Corpsdetexte"/>
        <w:keepNext w:val="0"/>
        <w:keepLines w:val="0"/>
      </w:pPr>
      <w:r w:rsidRPr="00115A26">
        <w:t>Les eaux usées sont ensuite tran</w:t>
      </w:r>
      <w:r w:rsidR="00E27114">
        <w:t>s</w:t>
      </w:r>
      <w:r w:rsidRPr="00115A26">
        <w:t>férées par une succession de réseau</w:t>
      </w:r>
      <w:r w:rsidR="00E27114">
        <w:t xml:space="preserve"> gravitaire et de refoulement jus</w:t>
      </w:r>
      <w:r w:rsidRPr="00115A26">
        <w:t xml:space="preserve">qu’à la station d’épuration du SAEPA de la région de CONNERRE. </w:t>
      </w:r>
      <w:r w:rsidR="00F01517" w:rsidRPr="00115A26">
        <w:t>Cette station d’épuration</w:t>
      </w:r>
      <w:r w:rsidR="00653C6F" w:rsidRPr="00115A26">
        <w:t xml:space="preserve"> (code SANDRE </w:t>
      </w:r>
      <w:r w:rsidRPr="00115A26">
        <w:t>0472090S0002</w:t>
      </w:r>
      <w:r w:rsidR="00653C6F" w:rsidRPr="00115A26">
        <w:t>)</w:t>
      </w:r>
      <w:r w:rsidR="00F01517" w:rsidRPr="00115A26">
        <w:t xml:space="preserve">, de type </w:t>
      </w:r>
      <w:r w:rsidRPr="00115A26">
        <w:t>boues activées + préépuration d’effluents industriel (acidogénèse – méthanisation) d’une</w:t>
      </w:r>
      <w:r w:rsidR="00F72BFC" w:rsidRPr="00115A26">
        <w:t xml:space="preserve"> capacité </w:t>
      </w:r>
      <w:r w:rsidR="00FE4F89" w:rsidRPr="00115A26">
        <w:t xml:space="preserve">nominale </w:t>
      </w:r>
      <w:r w:rsidR="00F72BFC" w:rsidRPr="00115A26">
        <w:t xml:space="preserve">de </w:t>
      </w:r>
      <w:r w:rsidRPr="00115A26">
        <w:t>26 000</w:t>
      </w:r>
      <w:r w:rsidR="00F72BFC" w:rsidRPr="00115A26">
        <w:t xml:space="preserve"> EH</w:t>
      </w:r>
      <w:r w:rsidRPr="00115A26">
        <w:t xml:space="preserve"> soit 1 550 kgDBO5/jour et 1 600</w:t>
      </w:r>
      <w:r w:rsidR="00FE4F89" w:rsidRPr="00115A26">
        <w:t xml:space="preserve"> m</w:t>
      </w:r>
      <w:r w:rsidR="00FE4F89" w:rsidRPr="00115A26">
        <w:rPr>
          <w:vertAlign w:val="superscript"/>
        </w:rPr>
        <w:t>3</w:t>
      </w:r>
      <w:r w:rsidR="00FE4F89" w:rsidRPr="00115A26">
        <w:t>/j</w:t>
      </w:r>
      <w:r w:rsidR="00F72BFC" w:rsidRPr="00115A26">
        <w:t>.</w:t>
      </w:r>
    </w:p>
    <w:p w:rsidR="003B2759" w:rsidRPr="00115A26" w:rsidRDefault="003B2759" w:rsidP="00D85B5B">
      <w:pPr>
        <w:pStyle w:val="Corpsdetexte"/>
        <w:keepNext w:val="0"/>
        <w:keepLines w:val="0"/>
      </w:pPr>
      <w:r w:rsidRPr="00115A26">
        <w:t xml:space="preserve">Les eaux traitées sont rejetées dans </w:t>
      </w:r>
      <w:r w:rsidR="00115A26" w:rsidRPr="00115A26">
        <w:t>l’Huisne</w:t>
      </w:r>
      <w:r w:rsidR="0035782E" w:rsidRPr="00115A26">
        <w:t>.</w:t>
      </w:r>
    </w:p>
    <w:p w:rsidR="003B2759" w:rsidRDefault="00D07CA6" w:rsidP="00D85B5B">
      <w:pPr>
        <w:pStyle w:val="Corpsdetexte"/>
        <w:keepNext w:val="0"/>
        <w:keepLines w:val="0"/>
      </w:pPr>
      <w:r w:rsidRPr="00115A26">
        <w:t>L’entretien et l’exploitation des réseaux d’assainissement</w:t>
      </w:r>
      <w:r w:rsidRPr="00B55AAD">
        <w:t xml:space="preserve"> EU</w:t>
      </w:r>
      <w:r w:rsidR="00CF7754" w:rsidRPr="00B55AAD">
        <w:t xml:space="preserve"> </w:t>
      </w:r>
      <w:r w:rsidR="00B55AAD" w:rsidRPr="00B55AAD">
        <w:t>est assuré par</w:t>
      </w:r>
      <w:r w:rsidRPr="00B55AAD">
        <w:t xml:space="preserve"> la </w:t>
      </w:r>
      <w:r w:rsidR="00115A26">
        <w:t>SAUR (contrat d’affermage)</w:t>
      </w:r>
      <w:r w:rsidR="005F39A8" w:rsidRPr="00B55AAD">
        <w:t>.</w:t>
      </w:r>
    </w:p>
    <w:p w:rsidR="00761011" w:rsidRDefault="00BB526D">
      <w:pPr>
        <w:spacing w:before="200"/>
        <w:sectPr w:rsidR="00761011" w:rsidSect="00BB526D">
          <w:pgSz w:w="11907" w:h="16840" w:code="9"/>
          <w:pgMar w:top="1843" w:right="1134" w:bottom="1418" w:left="1985" w:header="454" w:footer="454" w:gutter="0"/>
          <w:cols w:space="720"/>
          <w:docGrid w:linePitch="272"/>
        </w:sectPr>
      </w:pPr>
      <w:r>
        <w:br w:type="page"/>
      </w:r>
    </w:p>
    <w:p w:rsidR="007609F7" w:rsidRDefault="00BB526D" w:rsidP="00BB526D">
      <w:pPr>
        <w:pStyle w:val="Corpsdetexte"/>
        <w:keepNext w:val="0"/>
        <w:keepLines w:val="0"/>
      </w:pPr>
      <w:r>
        <w:rPr>
          <w:noProof/>
        </w:rPr>
        <w:lastRenderedPageBreak/>
        <w:drawing>
          <wp:inline distT="0" distB="0" distL="0" distR="0" wp14:anchorId="2F224330" wp14:editId="50784700">
            <wp:extent cx="8304571" cy="4877439"/>
            <wp:effectExtent l="0" t="0" r="127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éseau EU Connerré.jpg"/>
                    <pic:cNvPicPr/>
                  </pic:nvPicPr>
                  <pic:blipFill rotWithShape="1">
                    <a:blip r:embed="rId31">
                      <a:extLst>
                        <a:ext uri="{28A0092B-C50C-407E-A947-70E740481C1C}">
                          <a14:useLocalDpi xmlns:a14="http://schemas.microsoft.com/office/drawing/2010/main" val="0"/>
                        </a:ext>
                      </a:extLst>
                    </a:blip>
                    <a:srcRect l="912" t="11658" b="10747"/>
                    <a:stretch/>
                  </pic:blipFill>
                  <pic:spPr bwMode="auto">
                    <a:xfrm>
                      <a:off x="0" y="0"/>
                      <a:ext cx="8313817" cy="4882869"/>
                    </a:xfrm>
                    <a:prstGeom prst="rect">
                      <a:avLst/>
                    </a:prstGeom>
                    <a:ln>
                      <a:noFill/>
                    </a:ln>
                    <a:extLst>
                      <a:ext uri="{53640926-AAD7-44D8-BBD7-CCE9431645EC}">
                        <a14:shadowObscured xmlns:a14="http://schemas.microsoft.com/office/drawing/2010/main"/>
                      </a:ext>
                    </a:extLst>
                  </pic:spPr>
                </pic:pic>
              </a:graphicData>
            </a:graphic>
          </wp:inline>
        </w:drawing>
      </w:r>
    </w:p>
    <w:p w:rsidR="008A5A0F" w:rsidRPr="00761011" w:rsidRDefault="00EF5BEF" w:rsidP="00761011">
      <w:pPr>
        <w:pStyle w:val="TFIG"/>
        <w:widowControl w:val="0"/>
        <w:tabs>
          <w:tab w:val="clear" w:pos="4820"/>
        </w:tabs>
        <w:ind w:left="567"/>
        <w:rPr>
          <w:rFonts w:eastAsia="Tahoma"/>
          <w:lang w:eastAsia="en-US"/>
        </w:rPr>
        <w:sectPr w:rsidR="008A5A0F" w:rsidRPr="00761011" w:rsidSect="00761011">
          <w:pgSz w:w="16840" w:h="11907" w:orient="landscape" w:code="9"/>
          <w:pgMar w:top="1985" w:right="1843" w:bottom="1134" w:left="1418" w:header="454" w:footer="454" w:gutter="0"/>
          <w:cols w:space="720"/>
          <w:docGrid w:linePitch="272"/>
        </w:sectPr>
      </w:pPr>
      <w:bookmarkStart w:id="56" w:name="_Toc514078869"/>
      <w:r w:rsidRPr="00761011">
        <w:rPr>
          <w:rFonts w:eastAsia="Tahoma"/>
          <w:lang w:eastAsia="en-US"/>
        </w:rPr>
        <w:t xml:space="preserve">Réseaux d’assainissement de la </w:t>
      </w:r>
      <w:r w:rsidR="00021656" w:rsidRPr="00761011">
        <w:rPr>
          <w:rFonts w:eastAsia="Tahoma"/>
          <w:lang w:eastAsia="en-US"/>
        </w:rPr>
        <w:t xml:space="preserve">Commune de </w:t>
      </w:r>
      <w:r w:rsidR="00D02BD8" w:rsidRPr="00761011">
        <w:rPr>
          <w:rFonts w:eastAsia="Tahoma"/>
          <w:lang w:eastAsia="en-US"/>
        </w:rPr>
        <w:t>CONNERRE</w:t>
      </w:r>
      <w:bookmarkEnd w:id="56"/>
    </w:p>
    <w:p w:rsidR="00607F03" w:rsidRDefault="00607F03" w:rsidP="00D85B5B">
      <w:pPr>
        <w:pStyle w:val="Titre2"/>
        <w:keepNext w:val="0"/>
        <w:keepLines w:val="0"/>
        <w:tabs>
          <w:tab w:val="clear" w:pos="1134"/>
        </w:tabs>
        <w:ind w:left="0" w:hanging="851"/>
      </w:pPr>
      <w:bookmarkStart w:id="57" w:name="_Toc514078839"/>
      <w:r>
        <w:lastRenderedPageBreak/>
        <w:t>Assainissement non collectif</w:t>
      </w:r>
      <w:r w:rsidR="00DC00B5">
        <w:t xml:space="preserve"> (anc)</w:t>
      </w:r>
      <w:bookmarkEnd w:id="57"/>
    </w:p>
    <w:p w:rsidR="00384098" w:rsidRDefault="00764148" w:rsidP="00D85B5B">
      <w:pPr>
        <w:pStyle w:val="Corpsdetexte"/>
        <w:keepNext w:val="0"/>
        <w:keepLines w:val="0"/>
      </w:pPr>
      <w:r>
        <w:t xml:space="preserve">La commune de </w:t>
      </w:r>
      <w:r w:rsidR="00D02BD8">
        <w:t>CONNERRE</w:t>
      </w:r>
      <w:r w:rsidR="00607F03">
        <w:t xml:space="preserve"> compte </w:t>
      </w:r>
      <w:r w:rsidR="000351B9">
        <w:t>en</w:t>
      </w:r>
      <w:r w:rsidR="00743772">
        <w:t xml:space="preserve">viron </w:t>
      </w:r>
      <w:r w:rsidR="00E27114">
        <w:t>37</w:t>
      </w:r>
      <w:r w:rsidR="00607F03">
        <w:t xml:space="preserve"> installations d’ANC</w:t>
      </w:r>
      <w:r w:rsidR="00384098">
        <w:t xml:space="preserve"> </w:t>
      </w:r>
      <w:r w:rsidR="00E27114">
        <w:t>devant faire l’objet de contrôles périodiques</w:t>
      </w:r>
      <w:r w:rsidR="00384098">
        <w:t xml:space="preserve"> par le SPANC de </w:t>
      </w:r>
      <w:r w:rsidR="00373AA4">
        <w:t>l</w:t>
      </w:r>
      <w:r w:rsidR="006503FC">
        <w:t>a Communauté de Commune</w:t>
      </w:r>
      <w:r w:rsidR="00373AA4">
        <w:t>s</w:t>
      </w:r>
      <w:r w:rsidR="006503FC">
        <w:t xml:space="preserve"> du GESNOIS BILURIEN.</w:t>
      </w:r>
    </w:p>
    <w:p w:rsidR="00607F03" w:rsidRDefault="00384098" w:rsidP="00D85B5B">
      <w:pPr>
        <w:pStyle w:val="Corpsdetexte"/>
        <w:keepNext w:val="0"/>
        <w:keepLines w:val="0"/>
      </w:pPr>
      <w:r>
        <w:t xml:space="preserve">Le tableau suivant présente les résultats du contrôle des </w:t>
      </w:r>
      <w:r w:rsidR="00E27114">
        <w:t xml:space="preserve">installations d’assainissements </w:t>
      </w:r>
      <w:r w:rsidR="005261E8">
        <w:t>de la C</w:t>
      </w:r>
      <w:r>
        <w:t xml:space="preserve">ommune de </w:t>
      </w:r>
      <w:r w:rsidR="00D02BD8">
        <w:t>CONNERRE</w:t>
      </w:r>
      <w:r>
        <w:t xml:space="preserve"> </w:t>
      </w:r>
      <w:r w:rsidR="005261E8">
        <w:t>depuis Janvier 2012</w:t>
      </w:r>
      <w:r w:rsidR="00607F03">
        <w:t>.</w:t>
      </w:r>
    </w:p>
    <w:p w:rsidR="000463FC" w:rsidRDefault="000463FC" w:rsidP="00D85B5B">
      <w:pPr>
        <w:pStyle w:val="Corpsdetexte"/>
        <w:keepNext w:val="0"/>
        <w:keepLines w:val="0"/>
        <w:rPr>
          <w:rFonts w:eastAsia="Verdana"/>
        </w:rPr>
      </w:pPr>
      <w:r>
        <w:rPr>
          <w:rFonts w:eastAsia="Verdana"/>
        </w:rPr>
        <w:t>Le SPANC ne nous a pas transmis d’informations.</w:t>
      </w:r>
    </w:p>
    <w:p w:rsidR="002113B8" w:rsidRDefault="00F25E24" w:rsidP="00D85B5B">
      <w:pPr>
        <w:pStyle w:val="Corpsdetexte"/>
        <w:keepNext w:val="0"/>
        <w:keepLines w:val="0"/>
        <w:rPr>
          <w:rFonts w:eastAsia="Verdana"/>
        </w:rPr>
      </w:pPr>
      <w:r>
        <w:rPr>
          <w:rFonts w:eastAsia="Verdana"/>
        </w:rPr>
        <w:t xml:space="preserve">Ces résultats sont complétés au fur et à mesure de l’avancement des contrôles réalisés par le SPANC. </w:t>
      </w:r>
    </w:p>
    <w:p w:rsidR="00CB365B" w:rsidRPr="000463FC" w:rsidRDefault="000463FC" w:rsidP="00D85B5B">
      <w:pPr>
        <w:pStyle w:val="Corpsdetexte"/>
        <w:keepNext w:val="0"/>
        <w:keepLines w:val="0"/>
        <w:rPr>
          <w:rFonts w:eastAsia="Verdana"/>
        </w:rPr>
      </w:pPr>
      <w:r>
        <w:rPr>
          <w:rFonts w:eastAsia="Verdana"/>
        </w:rPr>
        <w:t>Le SPANC n’a pas fourni d’informations sur les procédures en cours relatives aux non-conformités observées : travaux de mise en conformité en cours, levées de non-conformité …</w:t>
      </w:r>
    </w:p>
    <w:p w:rsidR="00166878" w:rsidRPr="00BB526D" w:rsidRDefault="00166878" w:rsidP="00D85B5B">
      <w:pPr>
        <w:pStyle w:val="Titre2"/>
        <w:keepNext w:val="0"/>
        <w:keepLines w:val="0"/>
        <w:tabs>
          <w:tab w:val="clear" w:pos="1134"/>
        </w:tabs>
        <w:ind w:left="0" w:hanging="851"/>
      </w:pPr>
      <w:bookmarkStart w:id="58" w:name="_Toc514078840"/>
      <w:r w:rsidRPr="00BB526D">
        <w:t>Pédologie</w:t>
      </w:r>
      <w:r w:rsidR="00D33BB5" w:rsidRPr="00BB526D">
        <w:t xml:space="preserve"> (Source : </w:t>
      </w:r>
      <w:r w:rsidR="00BB526D">
        <w:t>LTR</w:t>
      </w:r>
      <w:r w:rsidR="00CA2083" w:rsidRPr="00BB526D">
        <w:t xml:space="preserve"> - </w:t>
      </w:r>
      <w:r w:rsidR="00BB526D">
        <w:t>2001</w:t>
      </w:r>
      <w:r w:rsidRPr="00BB526D">
        <w:t>)</w:t>
      </w:r>
      <w:bookmarkEnd w:id="58"/>
    </w:p>
    <w:p w:rsidR="00166878" w:rsidRPr="00674F76" w:rsidRDefault="00166878" w:rsidP="00D85B5B">
      <w:pPr>
        <w:pStyle w:val="Corpsdetexte"/>
        <w:keepNext w:val="0"/>
        <w:keepLines w:val="0"/>
        <w:rPr>
          <w:rFonts w:eastAsia="Verdana"/>
        </w:rPr>
      </w:pPr>
      <w:r w:rsidRPr="00BB526D">
        <w:rPr>
          <w:rFonts w:eastAsia="Verdana"/>
        </w:rPr>
        <w:t xml:space="preserve">La </w:t>
      </w:r>
      <w:r w:rsidRPr="00674F76">
        <w:rPr>
          <w:rFonts w:eastAsia="Verdana"/>
        </w:rPr>
        <w:t>nature des sols détermine les possibilités de mise en œuvre des filières d’ANC sur les parcelles.</w:t>
      </w:r>
    </w:p>
    <w:p w:rsidR="00166878" w:rsidRPr="00674F76" w:rsidRDefault="00166878" w:rsidP="00D85B5B">
      <w:pPr>
        <w:pStyle w:val="Corpsdetexte"/>
        <w:keepNext w:val="0"/>
        <w:keepLines w:val="0"/>
        <w:rPr>
          <w:rFonts w:eastAsia="Verdana"/>
        </w:rPr>
      </w:pPr>
      <w:r w:rsidRPr="00674F76">
        <w:rPr>
          <w:rFonts w:eastAsia="Verdana"/>
        </w:rPr>
        <w:t>Les caractéristiques du sol, notamment sa perméabilité, doivent être connus pour permettre d’adapter la filière de traitement au terrain.</w:t>
      </w:r>
    </w:p>
    <w:p w:rsidR="00A9716F" w:rsidRPr="00D85571" w:rsidRDefault="00166878" w:rsidP="00D85571">
      <w:pPr>
        <w:pStyle w:val="Corpsdetexte"/>
        <w:keepNext w:val="0"/>
        <w:keepLines w:val="0"/>
        <w:rPr>
          <w:rFonts w:eastAsia="Verdana"/>
        </w:rPr>
      </w:pPr>
      <w:r w:rsidRPr="00674F76">
        <w:rPr>
          <w:rFonts w:eastAsia="Verdana"/>
        </w:rPr>
        <w:t>La nature des sols a été déterminée dans le cadre de l’étude</w:t>
      </w:r>
      <w:r w:rsidRPr="00166878">
        <w:rPr>
          <w:rFonts w:eastAsia="Verdana"/>
        </w:rPr>
        <w:t xml:space="preserve"> de zonage </w:t>
      </w:r>
      <w:r w:rsidR="00D33BB5">
        <w:rPr>
          <w:rFonts w:eastAsia="Verdana"/>
        </w:rPr>
        <w:t xml:space="preserve">d’assainissement </w:t>
      </w:r>
      <w:r w:rsidRPr="00166878">
        <w:rPr>
          <w:rFonts w:eastAsia="Verdana"/>
        </w:rPr>
        <w:t xml:space="preserve">réalisée par </w:t>
      </w:r>
      <w:r w:rsidR="00674F76">
        <w:rPr>
          <w:rFonts w:eastAsia="Verdana"/>
        </w:rPr>
        <w:t>LTR</w:t>
      </w:r>
      <w:r w:rsidR="00D33BB5">
        <w:rPr>
          <w:rFonts w:eastAsia="Verdana"/>
        </w:rPr>
        <w:t xml:space="preserve"> </w:t>
      </w:r>
      <w:r>
        <w:rPr>
          <w:rFonts w:eastAsia="Verdana"/>
        </w:rPr>
        <w:t xml:space="preserve">en </w:t>
      </w:r>
      <w:r w:rsidR="00674F76">
        <w:rPr>
          <w:rFonts w:eastAsia="Verdana"/>
        </w:rPr>
        <w:t>2001</w:t>
      </w:r>
      <w:r w:rsidRPr="00166878">
        <w:rPr>
          <w:rFonts w:eastAsia="Verdana"/>
        </w:rPr>
        <w:t xml:space="preserve"> </w:t>
      </w:r>
      <w:r w:rsidR="00A0598E">
        <w:rPr>
          <w:rFonts w:eastAsia="Verdana"/>
        </w:rPr>
        <w:t xml:space="preserve">sur les zones urbanisées </w:t>
      </w:r>
      <w:r w:rsidR="00674F76">
        <w:rPr>
          <w:rFonts w:eastAsia="Verdana"/>
        </w:rPr>
        <w:t>du secteur Ouest (Peloin, Grandes et Petites Landes) non desservi par le réseau EU collectif</w:t>
      </w:r>
      <w:r w:rsidR="00A0598E">
        <w:rPr>
          <w:rFonts w:eastAsia="Verdana"/>
        </w:rPr>
        <w:t xml:space="preserve"> </w:t>
      </w:r>
      <w:r w:rsidRPr="00166878">
        <w:rPr>
          <w:rFonts w:eastAsia="Verdana"/>
        </w:rPr>
        <w:t xml:space="preserve">à partir de sondages à la tarière à main, jusqu’à 1 m de profondeur environ, </w:t>
      </w:r>
      <w:r>
        <w:rPr>
          <w:rFonts w:eastAsia="Verdana"/>
        </w:rPr>
        <w:t>et</w:t>
      </w:r>
      <w:r w:rsidRPr="00166878">
        <w:rPr>
          <w:rFonts w:eastAsia="Verdana"/>
        </w:rPr>
        <w:t xml:space="preserve"> tests de perméa</w:t>
      </w:r>
      <w:r w:rsidR="00D85571">
        <w:rPr>
          <w:rFonts w:eastAsia="Verdana"/>
        </w:rPr>
        <w:t>bilité des sols (type Porchet).</w:t>
      </w:r>
    </w:p>
    <w:p w:rsidR="00761011" w:rsidRDefault="00761011">
      <w:pPr>
        <w:spacing w:before="200"/>
      </w:pPr>
      <w:r>
        <w:br w:type="page"/>
      </w:r>
    </w:p>
    <w:p w:rsidR="00D85571" w:rsidRDefault="00166878" w:rsidP="00D85B5B">
      <w:pPr>
        <w:pStyle w:val="Corpsdetexte"/>
        <w:keepNext w:val="0"/>
        <w:keepLines w:val="0"/>
      </w:pPr>
      <w:r>
        <w:lastRenderedPageBreak/>
        <w:t xml:space="preserve">Les sols </w:t>
      </w:r>
      <w:r w:rsidR="00DD60BE">
        <w:t>sont</w:t>
      </w:r>
      <w:r>
        <w:t xml:space="preserve"> classés en 4 catégories :</w:t>
      </w:r>
    </w:p>
    <w:p w:rsidR="00607F03" w:rsidRPr="00166878" w:rsidRDefault="00D022A9" w:rsidP="00D85B5B">
      <w:pPr>
        <w:pStyle w:val="Corpsdetexte"/>
        <w:keepNext w:val="0"/>
        <w:keepLines w:val="0"/>
        <w:numPr>
          <w:ilvl w:val="0"/>
          <w:numId w:val="34"/>
        </w:numPr>
        <w:ind w:left="284" w:hanging="284"/>
        <w:rPr>
          <w:b/>
        </w:rPr>
      </w:pPr>
      <w:r>
        <w:rPr>
          <w:b/>
        </w:rPr>
        <w:t>Sols d’aptitude correct</w:t>
      </w:r>
      <w:r w:rsidR="0008591B">
        <w:rPr>
          <w:b/>
        </w:rPr>
        <w:t>e (classe 1)</w:t>
      </w:r>
    </w:p>
    <w:p w:rsidR="0008591B" w:rsidRDefault="00C91030" w:rsidP="00D85B5B">
      <w:pPr>
        <w:pStyle w:val="Corpsdetexte"/>
        <w:keepNext w:val="0"/>
        <w:keepLines w:val="0"/>
        <w:spacing w:before="60"/>
        <w:ind w:left="284"/>
      </w:pPr>
      <w:r w:rsidRPr="0008591B">
        <w:t>Les</w:t>
      </w:r>
      <w:r w:rsidR="0008591B" w:rsidRPr="0008591B">
        <w:t xml:space="preserve"> sols de cette classe ne présentent aucune contrainte particulière à la mise en place d'un </w:t>
      </w:r>
      <w:r w:rsidR="0008591B" w:rsidRPr="00DD60BE">
        <w:rPr>
          <w:b/>
        </w:rPr>
        <w:t>épandage souterrain à faible profondeur, par tranchées filtrantes</w:t>
      </w:r>
      <w:r w:rsidR="0008591B" w:rsidRPr="0008591B">
        <w:t>. Ce sont des sols sains, filtrants, profonds, épurateurs, sableux à limono-sableux. Si la surface du terrain disponible n'est pas suffisante, il pourra être réalisé un filtre à sable vertical non drainé ou un lit d'épandage</w:t>
      </w:r>
      <w:r w:rsidR="0008591B">
        <w:t>,</w:t>
      </w:r>
    </w:p>
    <w:p w:rsidR="00607F03" w:rsidRPr="00166878" w:rsidRDefault="0008591B" w:rsidP="00D85B5B">
      <w:pPr>
        <w:pStyle w:val="Corpsdetexte"/>
        <w:keepNext w:val="0"/>
        <w:keepLines w:val="0"/>
        <w:numPr>
          <w:ilvl w:val="0"/>
          <w:numId w:val="34"/>
        </w:numPr>
        <w:ind w:left="284" w:hanging="284"/>
        <w:rPr>
          <w:b/>
        </w:rPr>
      </w:pPr>
      <w:r>
        <w:rPr>
          <w:b/>
        </w:rPr>
        <w:t>Sols d’aptitude moyenne (classe 2)</w:t>
      </w:r>
    </w:p>
    <w:p w:rsidR="0008591B" w:rsidRDefault="00C91030" w:rsidP="00D85B5B">
      <w:pPr>
        <w:pStyle w:val="Corpsdetexte"/>
        <w:keepNext w:val="0"/>
        <w:keepLines w:val="0"/>
        <w:spacing w:before="60"/>
        <w:ind w:left="284"/>
      </w:pPr>
      <w:r w:rsidRPr="0008591B">
        <w:t>Les</w:t>
      </w:r>
      <w:r w:rsidR="0008591B" w:rsidRPr="0008591B">
        <w:rPr>
          <w:b/>
        </w:rPr>
        <w:t xml:space="preserve"> </w:t>
      </w:r>
      <w:r w:rsidR="0008591B" w:rsidRPr="0008591B">
        <w:t xml:space="preserve">sols de cette classe sont relativement sains et moyennement profonds (— 60 cm). Leur vitesse de percolation peut varier entre 20 et 40 mm/h. Ils sont de type limoneux à limono-argileux et moyennement filtrants. De ce fait, ils seront équipés d'un </w:t>
      </w:r>
      <w:r w:rsidR="0008591B" w:rsidRPr="00DD60BE">
        <w:rPr>
          <w:b/>
        </w:rPr>
        <w:t>épandage à faible profondeur surdimensionné</w:t>
      </w:r>
      <w:r w:rsidR="0008591B" w:rsidRPr="0008591B">
        <w:t xml:space="preserve"> (longueur totale des tranchées augmentée d'au moins 35 %</w:t>
      </w:r>
      <w:r w:rsidR="0008591B">
        <w:t xml:space="preserve"> vis-à-vis des sols d'apti</w:t>
      </w:r>
      <w:r w:rsidR="0008591B" w:rsidRPr="0008591B">
        <w:t>tude correcte)</w:t>
      </w:r>
      <w:r w:rsidR="0008591B">
        <w:t>,</w:t>
      </w:r>
    </w:p>
    <w:p w:rsidR="00607F03" w:rsidRPr="009030C9" w:rsidRDefault="0008591B" w:rsidP="00D85B5B">
      <w:pPr>
        <w:pStyle w:val="Corpsdetexte"/>
        <w:keepNext w:val="0"/>
        <w:keepLines w:val="0"/>
        <w:numPr>
          <w:ilvl w:val="0"/>
          <w:numId w:val="34"/>
        </w:numPr>
        <w:ind w:left="284" w:hanging="284"/>
        <w:rPr>
          <w:b/>
        </w:rPr>
      </w:pPr>
      <w:r>
        <w:rPr>
          <w:b/>
        </w:rPr>
        <w:t>Sols d’aptitude médiocre (classe 3)</w:t>
      </w:r>
    </w:p>
    <w:p w:rsidR="0008591B" w:rsidRDefault="00C91030" w:rsidP="00D85B5B">
      <w:pPr>
        <w:pStyle w:val="Corpsdetexte"/>
        <w:keepNext w:val="0"/>
        <w:keepLines w:val="0"/>
        <w:spacing w:before="60"/>
        <w:ind w:left="284"/>
      </w:pPr>
      <w:r w:rsidRPr="0008591B">
        <w:t>Les</w:t>
      </w:r>
      <w:r w:rsidR="0008591B" w:rsidRPr="0008591B">
        <w:t xml:space="preserve"> sols de cette classe sont limono-argileux à argileux, nettement hydromorphes et insuffisamment filtrants et épurateurs</w:t>
      </w:r>
      <w:r w:rsidR="0008591B">
        <w:t xml:space="preserve"> ; ils nécessitent la mise en pl</w:t>
      </w:r>
      <w:r w:rsidR="0008591B" w:rsidRPr="0008591B">
        <w:t xml:space="preserve">ace d'ouvrage d'assainissement </w:t>
      </w:r>
      <w:r w:rsidR="0008591B">
        <w:t>non collectifs spécifi</w:t>
      </w:r>
      <w:r w:rsidR="0008591B" w:rsidRPr="0008591B">
        <w:t>ques (</w:t>
      </w:r>
      <w:r w:rsidR="0008591B" w:rsidRPr="00DD60BE">
        <w:rPr>
          <w:b/>
        </w:rPr>
        <w:t>filtres à sables</w:t>
      </w:r>
      <w:r w:rsidR="00DD60BE" w:rsidRPr="00DD60BE">
        <w:rPr>
          <w:b/>
        </w:rPr>
        <w:t xml:space="preserve"> drainés</w:t>
      </w:r>
      <w:r w:rsidR="0008591B">
        <w:t>,.</w:t>
      </w:r>
      <w:r w:rsidR="0008591B" w:rsidRPr="0008591B">
        <w:t>.</w:t>
      </w:r>
      <w:r w:rsidR="0008591B">
        <w:t>.</w:t>
      </w:r>
      <w:r w:rsidR="0008591B" w:rsidRPr="0008591B">
        <w:t>)</w:t>
      </w:r>
      <w:r w:rsidR="0008591B">
        <w:t>,</w:t>
      </w:r>
    </w:p>
    <w:p w:rsidR="0008591B" w:rsidRPr="0008591B" w:rsidRDefault="0008591B" w:rsidP="00D85B5B">
      <w:pPr>
        <w:pStyle w:val="Corpsdetexte"/>
        <w:keepNext w:val="0"/>
        <w:keepLines w:val="0"/>
        <w:numPr>
          <w:ilvl w:val="0"/>
          <w:numId w:val="34"/>
        </w:numPr>
        <w:ind w:left="284" w:hanging="284"/>
        <w:rPr>
          <w:b/>
        </w:rPr>
      </w:pPr>
      <w:r>
        <w:rPr>
          <w:b/>
        </w:rPr>
        <w:t>Sols d’aptitude quasi-nulle (classe 4)</w:t>
      </w:r>
    </w:p>
    <w:p w:rsidR="009030C9" w:rsidRDefault="00C91030" w:rsidP="00D85B5B">
      <w:pPr>
        <w:pStyle w:val="Corpsdetexte"/>
        <w:keepNext w:val="0"/>
        <w:keepLines w:val="0"/>
        <w:spacing w:before="60"/>
        <w:ind w:left="284"/>
      </w:pPr>
      <w:r w:rsidRPr="0008591B">
        <w:t>Cette</w:t>
      </w:r>
      <w:r w:rsidR="0008591B" w:rsidRPr="0008591B">
        <w:t xml:space="preserve"> classe concerne les sols</w:t>
      </w:r>
      <w:r w:rsidR="0008591B">
        <w:t xml:space="preserve"> </w:t>
      </w:r>
      <w:r w:rsidR="0008591B" w:rsidRPr="0008591B">
        <w:t>fortement argileux et/ou hydromorphes des zones inondables ainsi que les sols superficiels (sur sous-sols rocheux dès 30 cm de profondeur)</w:t>
      </w:r>
      <w:r w:rsidR="0008591B">
        <w:t xml:space="preserve">, ils nécessitent la mise en </w:t>
      </w:r>
      <w:r w:rsidR="00CA2083">
        <w:t>œuvre</w:t>
      </w:r>
      <w:r w:rsidR="009030C9">
        <w:t xml:space="preserve"> la mise en place de lits filtrants drainés intégrés à la pente (voire à des tertres d’infiltration).</w:t>
      </w:r>
    </w:p>
    <w:p w:rsidR="0091546F" w:rsidRPr="00936E78" w:rsidRDefault="0091546F" w:rsidP="00D85B5B">
      <w:pPr>
        <w:pStyle w:val="Corpsdetexte"/>
        <w:keepNext w:val="0"/>
        <w:keepLines w:val="0"/>
      </w:pPr>
      <w:r w:rsidRPr="00936E78">
        <w:rPr>
          <w:b/>
          <w:u w:val="single"/>
        </w:rPr>
        <w:t>SYNTHESE</w:t>
      </w:r>
      <w:r w:rsidRPr="00936E78">
        <w:t> </w:t>
      </w:r>
      <w:r w:rsidRPr="00936E78">
        <w:rPr>
          <w:b/>
        </w:rPr>
        <w:t>:</w:t>
      </w:r>
    </w:p>
    <w:p w:rsidR="00AB61B2" w:rsidRDefault="0091546F" w:rsidP="00D85571">
      <w:pPr>
        <w:pStyle w:val="Corpsdetexte"/>
        <w:keepNext w:val="0"/>
        <w:keepLines w:val="0"/>
        <w:spacing w:before="60"/>
      </w:pPr>
      <w:r w:rsidRPr="00936E78">
        <w:t xml:space="preserve">L’étude pédologique </w:t>
      </w:r>
      <w:r w:rsidR="00674F76" w:rsidRPr="00936E78">
        <w:t>du secteur Ouest (Peloin et grandes et petites Landes) de</w:t>
      </w:r>
      <w:r w:rsidR="00257935" w:rsidRPr="00936E78">
        <w:t xml:space="preserve"> </w:t>
      </w:r>
      <w:r w:rsidR="00D02BD8" w:rsidRPr="00936E78">
        <w:t>CONNERRE</w:t>
      </w:r>
      <w:r w:rsidRPr="00936E78">
        <w:t xml:space="preserve"> met en évidence une aptitude </w:t>
      </w:r>
      <w:r w:rsidR="00936E78" w:rsidRPr="00936E78">
        <w:t xml:space="preserve">correcte route des landes et médiocre à nulle en bordure de l’Huisne ((limite de zone inondable). </w:t>
      </w:r>
    </w:p>
    <w:p w:rsidR="00506705" w:rsidRDefault="00506705" w:rsidP="00D85B5B">
      <w:pPr>
        <w:pStyle w:val="Corpsdetexte"/>
        <w:keepNext w:val="0"/>
        <w:keepLines w:val="0"/>
        <w:ind w:left="567" w:hanging="567"/>
      </w:pPr>
      <w:r w:rsidRPr="00EF687D">
        <w:rPr>
          <w:b/>
          <w:u w:val="single"/>
        </w:rPr>
        <w:t>NOTA BENE</w:t>
      </w:r>
      <w:r>
        <w:t> :</w:t>
      </w:r>
    </w:p>
    <w:p w:rsidR="00AA1EF8" w:rsidRDefault="00506705" w:rsidP="00D85571">
      <w:pPr>
        <w:pStyle w:val="Corpsdetexte"/>
        <w:keepNext w:val="0"/>
        <w:keepLines w:val="0"/>
      </w:pPr>
      <w:r>
        <w:t>L</w:t>
      </w:r>
      <w:r w:rsidR="00F25536">
        <w:t>’étude de zonage d’assainissement ne se substitue pas aux études de sol à la parcelle qui sont nécessaires à la définition des filières d’assainissement non collectif à mette en œuvre.</w:t>
      </w:r>
    </w:p>
    <w:p w:rsidR="00506705" w:rsidRDefault="00506705" w:rsidP="00D85B5B">
      <w:pPr>
        <w:pStyle w:val="Titre2"/>
        <w:keepNext w:val="0"/>
        <w:keepLines w:val="0"/>
        <w:tabs>
          <w:tab w:val="clear" w:pos="1134"/>
        </w:tabs>
        <w:ind w:left="0" w:hanging="851"/>
      </w:pPr>
      <w:bookmarkStart w:id="59" w:name="_Toc514078841"/>
      <w:r>
        <w:t>Zonage d’assainissement e</w:t>
      </w:r>
      <w:r w:rsidR="00273EB6">
        <w:t>.</w:t>
      </w:r>
      <w:r>
        <w:t>u</w:t>
      </w:r>
      <w:r w:rsidR="00273EB6">
        <w:t>.</w:t>
      </w:r>
      <w:r>
        <w:t xml:space="preserve"> actuel</w:t>
      </w:r>
      <w:bookmarkEnd w:id="59"/>
    </w:p>
    <w:p w:rsidR="00506705" w:rsidRPr="00612240" w:rsidRDefault="00506705" w:rsidP="00D85B5B">
      <w:pPr>
        <w:pStyle w:val="Corpsdetexte"/>
        <w:keepNext w:val="0"/>
        <w:keepLines w:val="0"/>
      </w:pPr>
      <w:r w:rsidRPr="00612240">
        <w:t xml:space="preserve">Le plan de zonage d’assainissement actuellement en vigueur a été </w:t>
      </w:r>
      <w:r w:rsidR="00AA1EF8" w:rsidRPr="00612240">
        <w:t>élaboré en</w:t>
      </w:r>
      <w:r w:rsidR="00273EB6" w:rsidRPr="00612240">
        <w:t xml:space="preserve"> </w:t>
      </w:r>
      <w:r w:rsidR="00612240" w:rsidRPr="00612240">
        <w:t>2001, puis valider début 2002</w:t>
      </w:r>
      <w:r w:rsidR="00AA1EF8" w:rsidRPr="00612240">
        <w:t xml:space="preserve"> (suite à enquête publique)</w:t>
      </w:r>
      <w:r w:rsidRPr="00612240">
        <w:t>.</w:t>
      </w:r>
    </w:p>
    <w:p w:rsidR="00A22E61" w:rsidRPr="00612240" w:rsidRDefault="00506705" w:rsidP="00AA1EF8">
      <w:pPr>
        <w:pStyle w:val="Corpsdetexte"/>
        <w:keepNext w:val="0"/>
        <w:keepLines w:val="0"/>
      </w:pPr>
      <w:r w:rsidRPr="00612240">
        <w:t>Ce plan de zonage avait intégré en zone relevant d</w:t>
      </w:r>
      <w:r w:rsidR="00AA1EF8" w:rsidRPr="00612240">
        <w:t xml:space="preserve">e l’assainissement collectif (AC) l’ensemble des zones urbanisées et urbanisables </w:t>
      </w:r>
      <w:r w:rsidR="00612240" w:rsidRPr="00612240">
        <w:t>de la Ville</w:t>
      </w:r>
      <w:r w:rsidR="00AA1EF8" w:rsidRPr="00612240">
        <w:t xml:space="preserve"> de </w:t>
      </w:r>
      <w:r w:rsidR="00D02BD8" w:rsidRPr="00612240">
        <w:t>CONNERRE</w:t>
      </w:r>
      <w:r w:rsidR="00612240" w:rsidRPr="00612240">
        <w:t xml:space="preserve"> et du</w:t>
      </w:r>
      <w:r w:rsidR="00AA1EF8" w:rsidRPr="00612240">
        <w:t xml:space="preserve"> secteur </w:t>
      </w:r>
      <w:r w:rsidR="00612240" w:rsidRPr="00612240">
        <w:t>Ouest</w:t>
      </w:r>
      <w:r w:rsidR="00A04F39">
        <w:t xml:space="preserve"> (route des Landes) jusqu’</w:t>
      </w:r>
      <w:r w:rsidR="00612240" w:rsidRPr="00612240">
        <w:t>à la ligne TVG</w:t>
      </w:r>
      <w:r w:rsidR="00AA1EF8" w:rsidRPr="00612240">
        <w:t>.</w:t>
      </w:r>
    </w:p>
    <w:p w:rsidR="00506705" w:rsidRPr="00612240" w:rsidRDefault="00AA1EF8" w:rsidP="00AA1EF8">
      <w:pPr>
        <w:pStyle w:val="P1"/>
        <w:keepNext w:val="0"/>
        <w:keepLines w:val="0"/>
        <w:numPr>
          <w:ilvl w:val="0"/>
          <w:numId w:val="0"/>
        </w:numPr>
      </w:pPr>
      <w:r w:rsidRPr="00612240">
        <w:t>Les autres secteurs étant dédiés à l’assainissement non collectif (ANC).</w:t>
      </w:r>
    </w:p>
    <w:p w:rsidR="00AA1EF8" w:rsidRPr="00612240" w:rsidRDefault="00506705" w:rsidP="00D85B5B">
      <w:pPr>
        <w:pStyle w:val="Corpsdetexte"/>
        <w:keepNext w:val="0"/>
        <w:keepLines w:val="0"/>
      </w:pPr>
      <w:r w:rsidRPr="00612240">
        <w:rPr>
          <w:b/>
        </w:rPr>
        <w:t>Aujourd’hui</w:t>
      </w:r>
      <w:r w:rsidR="00AA1EF8" w:rsidRPr="00612240">
        <w:t xml:space="preserve">, </w:t>
      </w:r>
      <w:r w:rsidR="00612240" w:rsidRPr="00612240">
        <w:t>le secteur</w:t>
      </w:r>
      <w:r w:rsidR="00AA1EF8" w:rsidRPr="00612240">
        <w:t xml:space="preserve"> </w:t>
      </w:r>
      <w:r w:rsidR="00612240" w:rsidRPr="00612240">
        <w:t xml:space="preserve">Ouest </w:t>
      </w:r>
      <w:r w:rsidR="00AA1EF8" w:rsidRPr="00612240">
        <w:t xml:space="preserve">suivants </w:t>
      </w:r>
      <w:r w:rsidR="00612240" w:rsidRPr="00612240">
        <w:t xml:space="preserve">(route des Landes) jusqu’à la ligne TVG est </w:t>
      </w:r>
      <w:r w:rsidR="00AA1EF8" w:rsidRPr="00612240">
        <w:t>desser</w:t>
      </w:r>
      <w:r w:rsidR="00612240" w:rsidRPr="00612240">
        <w:t>vit par le réseau EU collectif.</w:t>
      </w:r>
    </w:p>
    <w:p w:rsidR="005D71EB" w:rsidRDefault="0051547D" w:rsidP="00D85B5B">
      <w:pPr>
        <w:pStyle w:val="Corpsdetexte"/>
        <w:keepNext w:val="0"/>
        <w:keepLines w:val="0"/>
      </w:pPr>
      <w:r w:rsidRPr="00D85571">
        <w:t>Afin de visualiser les évolutions du zonage d’assainissement EU : le plan de zonage d’assainis</w:t>
      </w:r>
      <w:r w:rsidR="00A04F39">
        <w:t>sement EU de 2001</w:t>
      </w:r>
      <w:r w:rsidRPr="00D85571">
        <w:t xml:space="preserve"> est reporté sur la carte du projet de révision du plan de zonage d’as</w:t>
      </w:r>
      <w:r w:rsidR="00761533" w:rsidRPr="00D85571">
        <w:t>sainiss</w:t>
      </w:r>
      <w:r w:rsidR="00E0723F" w:rsidRPr="00D85571">
        <w:t>ement EU : cf plan n°4-51-3309-</w:t>
      </w:r>
      <w:r w:rsidR="00612240" w:rsidRPr="00D85571">
        <w:t>1</w:t>
      </w:r>
      <w:r w:rsidRPr="00D85571">
        <w:t>.</w:t>
      </w:r>
    </w:p>
    <w:p w:rsidR="00EF687D" w:rsidRDefault="00EF687D" w:rsidP="00D85B5B">
      <w:pPr>
        <w:pStyle w:val="Corpsdetexte"/>
        <w:keepNext w:val="0"/>
        <w:keepLines w:val="0"/>
      </w:pPr>
    </w:p>
    <w:p w:rsidR="00A9716F" w:rsidRDefault="00A9716F" w:rsidP="00A9716F">
      <w:pPr>
        <w:pStyle w:val="Titre1"/>
        <w:keepNext w:val="0"/>
        <w:widowControl w:val="0"/>
        <w:tabs>
          <w:tab w:val="clear" w:pos="1134"/>
          <w:tab w:val="clear" w:pos="8789"/>
        </w:tabs>
        <w:spacing w:before="0"/>
        <w:ind w:left="0" w:right="-1" w:hanging="851"/>
      </w:pPr>
      <w:bookmarkStart w:id="60" w:name="_Toc514078842"/>
      <w:r>
        <w:lastRenderedPageBreak/>
        <w:t>Révision du plan de zonage d’assainissement</w:t>
      </w:r>
      <w:bookmarkEnd w:id="60"/>
    </w:p>
    <w:p w:rsidR="00FB5716" w:rsidRPr="00FB5716" w:rsidRDefault="00FB5716" w:rsidP="00D85B5B">
      <w:pPr>
        <w:pStyle w:val="Corpsdetexte"/>
        <w:keepNext w:val="0"/>
        <w:keepLines w:val="0"/>
      </w:pPr>
      <w:r w:rsidRPr="00815E0F">
        <w:t xml:space="preserve">L’objectif de cette révision </w:t>
      </w:r>
      <w:r w:rsidR="00761533" w:rsidRPr="00815E0F">
        <w:t>est d’étendre le secteur dédié à l’assainissement</w:t>
      </w:r>
      <w:r w:rsidR="00815E0F" w:rsidRPr="00815E0F">
        <w:t xml:space="preserve"> collectif à l’habitat actuel de la Ville</w:t>
      </w:r>
      <w:r w:rsidR="00761533" w:rsidRPr="00815E0F">
        <w:t xml:space="preserve"> et </w:t>
      </w:r>
      <w:r w:rsidR="00815E0F" w:rsidRPr="00815E0F">
        <w:t>au secteur de la R</w:t>
      </w:r>
      <w:r w:rsidR="00D85571" w:rsidRPr="00815E0F">
        <w:t>oute des L</w:t>
      </w:r>
      <w:r w:rsidR="00815E0F" w:rsidRPr="00815E0F">
        <w:t>andes de l’autre côté de la voie</w:t>
      </w:r>
      <w:r w:rsidR="00D85571" w:rsidRPr="00815E0F">
        <w:t xml:space="preserve"> SNCF (ligne TGV)</w:t>
      </w:r>
      <w:r w:rsidRPr="00815E0F">
        <w:t>.</w:t>
      </w:r>
    </w:p>
    <w:p w:rsidR="002E70F8" w:rsidRDefault="002E70F8" w:rsidP="00D85B5B">
      <w:pPr>
        <w:pStyle w:val="Titre2"/>
        <w:keepNext w:val="0"/>
        <w:keepLines w:val="0"/>
        <w:tabs>
          <w:tab w:val="clear" w:pos="1134"/>
        </w:tabs>
        <w:ind w:left="0" w:hanging="851"/>
      </w:pPr>
      <w:bookmarkStart w:id="61" w:name="_Toc514078843"/>
      <w:r>
        <w:t xml:space="preserve">Eléments techniques pris en compte dans l’élaboration </w:t>
      </w:r>
      <w:r w:rsidR="00FB5716">
        <w:t xml:space="preserve">ou la révision </w:t>
      </w:r>
      <w:r>
        <w:t>du zonage d’assainissement</w:t>
      </w:r>
      <w:bookmarkEnd w:id="61"/>
    </w:p>
    <w:p w:rsidR="002E70F8" w:rsidRDefault="002E70F8" w:rsidP="00D85B5B">
      <w:pPr>
        <w:pStyle w:val="Corpsdetexte"/>
        <w:keepNext w:val="0"/>
        <w:keepLines w:val="0"/>
      </w:pPr>
      <w:r>
        <w:t xml:space="preserve">Les éléments pris en compte dans </w:t>
      </w:r>
      <w:r w:rsidR="00FB5716">
        <w:t>la révision</w:t>
      </w:r>
      <w:r>
        <w:t xml:space="preserve"> du zonage d’assainissement sont les suivants :</w:t>
      </w:r>
    </w:p>
    <w:p w:rsidR="002E70F8" w:rsidRDefault="002E70F8" w:rsidP="00D85B5B">
      <w:pPr>
        <w:pStyle w:val="P1"/>
        <w:keepNext w:val="0"/>
        <w:keepLines w:val="0"/>
        <w:ind w:left="425" w:hanging="425"/>
      </w:pPr>
      <w:r>
        <w:rPr>
          <w:b/>
        </w:rPr>
        <w:t>La qualité des sols</w:t>
      </w:r>
      <w:r>
        <w:t xml:space="preserve"> qui présente une aptitude plus ou moins favorable à la mise en </w:t>
      </w:r>
      <w:r w:rsidR="00CD67C9">
        <w:t>œuvre</w:t>
      </w:r>
      <w:r>
        <w:t xml:space="preserve"> de techniques autonomes. Pour réaliser de l’assainissement autonome dans de bonnes conditions, les sols doivent être profonds et perméables. Lorsque ces conditions ne sont pas remplies, des techniques de substitution basées sur de la filtration sur sable sont préconisées. Le dispositif peut être drainé lorsque la perméabilité du sol est insuffisante.</w:t>
      </w:r>
    </w:p>
    <w:p w:rsidR="002E70F8" w:rsidRPr="00C539D7" w:rsidRDefault="002E70F8" w:rsidP="00D85B5B">
      <w:pPr>
        <w:pStyle w:val="Tiret"/>
        <w:keepNext w:val="0"/>
        <w:keepLines w:val="0"/>
        <w:numPr>
          <w:ilvl w:val="0"/>
          <w:numId w:val="0"/>
        </w:numPr>
        <w:ind w:left="426"/>
        <w:rPr>
          <w:b/>
        </w:rPr>
      </w:pPr>
      <w:r w:rsidRPr="00C539D7">
        <w:rPr>
          <w:b/>
        </w:rPr>
        <w:t xml:space="preserve">Dans le cas présent, les sols étudiés sont </w:t>
      </w:r>
      <w:r w:rsidR="00CD67C9">
        <w:rPr>
          <w:b/>
        </w:rPr>
        <w:t>moyennement</w:t>
      </w:r>
      <w:r w:rsidRPr="00C539D7">
        <w:rPr>
          <w:b/>
        </w:rPr>
        <w:t xml:space="preserve"> favorables </w:t>
      </w:r>
      <w:r w:rsidR="0012218F">
        <w:rPr>
          <w:b/>
        </w:rPr>
        <w:t xml:space="preserve">à quasi-défavorable </w:t>
      </w:r>
      <w:r w:rsidRPr="00C539D7">
        <w:rPr>
          <w:b/>
        </w:rPr>
        <w:t xml:space="preserve">à l’assainissement non collectif, en raison </w:t>
      </w:r>
      <w:r w:rsidR="00617FBC">
        <w:rPr>
          <w:b/>
        </w:rPr>
        <w:t xml:space="preserve">d’une épaisseur insuffisante et/ou </w:t>
      </w:r>
      <w:r w:rsidRPr="00C539D7">
        <w:rPr>
          <w:b/>
        </w:rPr>
        <w:t xml:space="preserve">de </w:t>
      </w:r>
      <w:r>
        <w:rPr>
          <w:b/>
        </w:rPr>
        <w:t>la présence de la nappe à faible profondeur</w:t>
      </w:r>
      <w:r w:rsidRPr="00C539D7">
        <w:rPr>
          <w:b/>
        </w:rPr>
        <w:t xml:space="preserve">. La technique d’assainissement non collectif à privilégier sera celle </w:t>
      </w:r>
      <w:r>
        <w:rPr>
          <w:b/>
        </w:rPr>
        <w:t xml:space="preserve">du </w:t>
      </w:r>
      <w:r w:rsidR="00CD67C9">
        <w:rPr>
          <w:b/>
        </w:rPr>
        <w:t xml:space="preserve">filtre à sable vertical drainé ou du </w:t>
      </w:r>
      <w:r>
        <w:rPr>
          <w:b/>
        </w:rPr>
        <w:t>tertre filtrant</w:t>
      </w:r>
      <w:r w:rsidRPr="00C539D7">
        <w:rPr>
          <w:b/>
        </w:rPr>
        <w:t>.</w:t>
      </w:r>
    </w:p>
    <w:p w:rsidR="002E70F8" w:rsidRDefault="002E70F8" w:rsidP="00D85B5B">
      <w:pPr>
        <w:pStyle w:val="P1"/>
        <w:keepNext w:val="0"/>
        <w:keepLines w:val="0"/>
        <w:ind w:left="425" w:hanging="425"/>
      </w:pPr>
      <w:r>
        <w:rPr>
          <w:b/>
        </w:rPr>
        <w:t>La typologie de l’habitat</w:t>
      </w:r>
      <w:r>
        <w:t>, c’est-à-dire la prise en compte des caractéristiques des parcelles attenantes à l’habitation : superficie, topographique du site, occupation des parcelles, présence d’exutoire en limite de propriété.</w:t>
      </w:r>
    </w:p>
    <w:p w:rsidR="002E70F8" w:rsidRDefault="002E70F8" w:rsidP="00D85B5B">
      <w:pPr>
        <w:pStyle w:val="Tiret"/>
        <w:keepNext w:val="0"/>
        <w:keepLines w:val="0"/>
        <w:numPr>
          <w:ilvl w:val="0"/>
          <w:numId w:val="0"/>
        </w:numPr>
        <w:ind w:left="426"/>
        <w:rPr>
          <w:b/>
        </w:rPr>
      </w:pPr>
      <w:r>
        <w:rPr>
          <w:b/>
        </w:rPr>
        <w:t xml:space="preserve">A l’exception de quelques logements dans les villages, les habitations comprises dans la révision du </w:t>
      </w:r>
      <w:r w:rsidR="0012218F">
        <w:rPr>
          <w:b/>
        </w:rPr>
        <w:t xml:space="preserve">zonage EU ne présentent pas de </w:t>
      </w:r>
      <w:r>
        <w:rPr>
          <w:b/>
        </w:rPr>
        <w:t>contraintes d’habitat, ce sont essentiellement des secteurs destinés à être urbanisés et être desservis par les équipements collectifs.</w:t>
      </w:r>
    </w:p>
    <w:p w:rsidR="002E70F8" w:rsidRDefault="002E70F8" w:rsidP="00D85B5B">
      <w:pPr>
        <w:pStyle w:val="P1"/>
        <w:keepNext w:val="0"/>
        <w:keepLines w:val="0"/>
        <w:ind w:left="425" w:hanging="425"/>
      </w:pPr>
      <w:r>
        <w:t xml:space="preserve">La </w:t>
      </w:r>
      <w:r>
        <w:rPr>
          <w:b/>
        </w:rPr>
        <w:t>sensibilité du milieu</w:t>
      </w:r>
      <w:r>
        <w:t>, c’est-à-dire la protection des ressources en eau : nappes, ruisseaux,</w:t>
      </w:r>
      <w:r w:rsidR="00617FBC">
        <w:t xml:space="preserve"> rivières, marais</w:t>
      </w:r>
      <w:r w:rsidR="00117AA1">
        <w:t>, littoral</w:t>
      </w:r>
      <w:r w:rsidR="00617FBC">
        <w:t xml:space="preserve">. La </w:t>
      </w:r>
      <w:r w:rsidR="00021656">
        <w:t xml:space="preserve">Commune de </w:t>
      </w:r>
      <w:r w:rsidR="00D02BD8">
        <w:t>CONNERRE</w:t>
      </w:r>
      <w:r w:rsidR="00617FBC">
        <w:t xml:space="preserve"> </w:t>
      </w:r>
      <w:r>
        <w:t>doit prendre en compte la qualité de</w:t>
      </w:r>
      <w:r w:rsidR="00117AA1">
        <w:t>s cours d’eau qui la traversent, ainsi que la sensibilité de son littoral.</w:t>
      </w:r>
    </w:p>
    <w:p w:rsidR="002E70F8" w:rsidRDefault="002E70F8" w:rsidP="00D85B5B">
      <w:pPr>
        <w:pStyle w:val="P1"/>
        <w:keepNext w:val="0"/>
        <w:keepLines w:val="0"/>
        <w:ind w:left="425" w:hanging="425"/>
      </w:pPr>
      <w:r>
        <w:rPr>
          <w:b/>
        </w:rPr>
        <w:t>L’hygiène publique</w:t>
      </w:r>
      <w:r>
        <w:t>, notamment les écoulements d’eaux usées dans les caniveaux ou fossés conduisant à des nuisances sanitaires et olfactives.</w:t>
      </w:r>
    </w:p>
    <w:p w:rsidR="002E70F8" w:rsidRDefault="002E70F8" w:rsidP="00D85B5B">
      <w:pPr>
        <w:pStyle w:val="P1"/>
        <w:keepNext w:val="0"/>
        <w:keepLines w:val="0"/>
        <w:ind w:left="425" w:hanging="425"/>
      </w:pPr>
      <w:r>
        <w:t xml:space="preserve">Les </w:t>
      </w:r>
      <w:r>
        <w:rPr>
          <w:b/>
        </w:rPr>
        <w:t xml:space="preserve">perspectives du développement de la </w:t>
      </w:r>
      <w:r w:rsidR="00021656">
        <w:rPr>
          <w:b/>
        </w:rPr>
        <w:t xml:space="preserve">Commune de </w:t>
      </w:r>
      <w:r w:rsidR="00D02BD8">
        <w:rPr>
          <w:b/>
        </w:rPr>
        <w:t>CONNERRE</w:t>
      </w:r>
      <w:r>
        <w:t xml:space="preserve"> qui correspondent aux zones constructibles. Le zonage d’assainissement est donc établi en considération des zones d’extension d’habitat. Une remise à jour du zonage d’assainissement peut être nécessaire périodiquement du fait de ces évolutions, objet de la présente révision.</w:t>
      </w:r>
    </w:p>
    <w:p w:rsidR="002E70F8" w:rsidRDefault="002E70F8" w:rsidP="00D85B5B">
      <w:pPr>
        <w:pStyle w:val="P1"/>
        <w:keepNext w:val="0"/>
        <w:keepLines w:val="0"/>
        <w:ind w:left="425" w:hanging="425"/>
      </w:pPr>
      <w:r>
        <w:t xml:space="preserve">Les </w:t>
      </w:r>
      <w:r>
        <w:rPr>
          <w:b/>
        </w:rPr>
        <w:t>aspects financiers</w:t>
      </w:r>
      <w:r>
        <w:t xml:space="preserve"> liés à la réalisation de l’assainissement collectif coûtent en général cher. Pour être économiquement supportable par la collectivité, le ratio correspondant au nombre de raccordements / linéaire de canalisation doit être le plus élevé possible. La limite économique se situe autour d’une valeur de 1 branchement pour 25 à 30 mètres de canalisations gravitaires réalisées. Au-delà de cette limite, il est économiquement préférable de maintenir les habitations en assainissement autonome</w:t>
      </w:r>
      <w:r w:rsidR="00CD67C9">
        <w:t>.</w:t>
      </w:r>
    </w:p>
    <w:p w:rsidR="002E70F8" w:rsidRDefault="002E70F8" w:rsidP="00D85B5B">
      <w:pPr>
        <w:pStyle w:val="Corpsdetexte"/>
        <w:keepNext w:val="0"/>
        <w:keepLines w:val="0"/>
        <w:rPr>
          <w:b/>
        </w:rPr>
      </w:pPr>
      <w:r>
        <w:rPr>
          <w:b/>
        </w:rPr>
        <w:t>Le zonage est donc un compromis qui doit permettre de répondre aux possibilités techniques et financières, aux exigences de la protection du milieu, de la salubrité publique et du développement futur de la commune.</w:t>
      </w:r>
    </w:p>
    <w:p w:rsidR="002E70F8" w:rsidRDefault="002E70F8" w:rsidP="009C6473">
      <w:pPr>
        <w:pStyle w:val="Corpsdetexte"/>
        <w:keepNext w:val="0"/>
        <w:keepLines w:val="0"/>
        <w:ind w:left="-567"/>
      </w:pPr>
      <w:r>
        <w:rPr>
          <w:noProof/>
        </w:rPr>
        <w:lastRenderedPageBreak/>
        <mc:AlternateContent>
          <mc:Choice Requires="wpc">
            <w:drawing>
              <wp:inline distT="0" distB="0" distL="0" distR="0" wp14:anchorId="1951952F" wp14:editId="69D4E159">
                <wp:extent cx="5796915" cy="7205980"/>
                <wp:effectExtent l="0" t="0" r="0" b="0"/>
                <wp:docPr id="1912" name="Zone de dessin 120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 name="Text Box 119"/>
                        <wps:cNvSpPr txBox="1">
                          <a:spLocks noChangeArrowheads="1"/>
                        </wps:cNvSpPr>
                        <wps:spPr bwMode="auto">
                          <a:xfrm>
                            <a:off x="844200" y="3207585"/>
                            <a:ext cx="2284200" cy="1691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6"/>
                                  <w:szCs w:val="16"/>
                                  <w:lang w:val="en-US"/>
                                </w:rPr>
                              </w:pPr>
                              <w:r>
                                <w:rPr>
                                  <w:b/>
                                  <w:bCs/>
                                  <w:color w:val="000000"/>
                                  <w:sz w:val="16"/>
                                  <w:szCs w:val="16"/>
                                  <w:lang w:val="en-US"/>
                                </w:rPr>
                                <w:t xml:space="preserve">      </w:t>
                              </w:r>
                              <w:r w:rsidRPr="001674BD">
                                <w:rPr>
                                  <w:b/>
                                  <w:bCs/>
                                  <w:color w:val="000000"/>
                                  <w:sz w:val="16"/>
                                  <w:szCs w:val="16"/>
                                  <w:lang w:val="en-US"/>
                                </w:rPr>
                                <w:t>CONTRAINTES TYPOLOGIQUES</w:t>
                              </w:r>
                            </w:p>
                          </w:txbxContent>
                        </wps:txbx>
                        <wps:bodyPr rot="0" vert="horz" wrap="square" lIns="52121" tIns="26060" rIns="52121" bIns="26060" anchor="t" anchorCtr="0" upright="1">
                          <a:spAutoFit/>
                        </wps:bodyPr>
                      </wps:wsp>
                      <wps:wsp>
                        <wps:cNvPr id="5" name="AutoShape 120"/>
                        <wps:cNvSpPr>
                          <a:spLocks noChangeArrowheads="1"/>
                        </wps:cNvSpPr>
                        <wps:spPr bwMode="auto">
                          <a:xfrm rot="5365260">
                            <a:off x="4648952" y="3478483"/>
                            <a:ext cx="357298" cy="188100"/>
                          </a:xfrm>
                          <a:prstGeom prst="chevron">
                            <a:avLst>
                              <a:gd name="adj" fmla="val 47489"/>
                            </a:avLst>
                          </a:prstGeom>
                          <a:noFill/>
                          <a:ln w="12700">
                            <a:solidFill>
                              <a:srgbClr val="000000"/>
                            </a:solidFill>
                            <a:miter lim="800000"/>
                            <a:headEnd/>
                            <a:tailEnd/>
                          </a:ln>
                          <a:extLst>
                            <a:ext uri="{909E8E84-426E-40DD-AFC4-6F175D3DCCD1}">
                              <a14:hiddenFill xmlns:a14="http://schemas.microsoft.com/office/drawing/2010/main">
                                <a:solidFill>
                                  <a:srgbClr val="810000"/>
                                </a:solidFill>
                              </a14:hiddenFill>
                            </a:ext>
                          </a:extLst>
                        </wps:spPr>
                        <wps:bodyPr rot="0" vert="horz" wrap="none" lIns="91440" tIns="45720" rIns="91440" bIns="45720" anchor="ctr" anchorCtr="0" upright="1">
                          <a:noAutofit/>
                        </wps:bodyPr>
                      </wps:wsp>
                      <wpg:wgp>
                        <wpg:cNvPr id="6" name="Group 121"/>
                        <wpg:cNvGrpSpPr>
                          <a:grpSpLocks/>
                        </wpg:cNvGrpSpPr>
                        <wpg:grpSpPr bwMode="auto">
                          <a:xfrm>
                            <a:off x="526501" y="0"/>
                            <a:ext cx="1929600" cy="1328393"/>
                            <a:chOff x="211" y="821"/>
                            <a:chExt cx="2133" cy="1546"/>
                          </a:xfrm>
                        </wpg:grpSpPr>
                        <wps:wsp>
                          <wps:cNvPr id="15" name="Freeform 122"/>
                          <wps:cNvSpPr>
                            <a:spLocks/>
                          </wps:cNvSpPr>
                          <wps:spPr bwMode="auto">
                            <a:xfrm>
                              <a:off x="318" y="1976"/>
                              <a:ext cx="2018" cy="354"/>
                            </a:xfrm>
                            <a:custGeom>
                              <a:avLst/>
                              <a:gdLst>
                                <a:gd name="T0" fmla="*/ 314 w 2212"/>
                                <a:gd name="T1" fmla="*/ 353 h 494"/>
                                <a:gd name="T2" fmla="*/ 136 w 2212"/>
                                <a:gd name="T3" fmla="*/ 228 h 494"/>
                                <a:gd name="T4" fmla="*/ 0 w 2212"/>
                                <a:gd name="T5" fmla="*/ 117 h 494"/>
                                <a:gd name="T6" fmla="*/ 1473 w 2212"/>
                                <a:gd name="T7" fmla="*/ 27 h 494"/>
                                <a:gd name="T8" fmla="*/ 1891 w 2212"/>
                                <a:gd name="T9" fmla="*/ 0 h 494"/>
                                <a:gd name="T10" fmla="*/ 2017 w 2212"/>
                                <a:gd name="T11" fmla="*/ 166 h 494"/>
                                <a:gd name="T12" fmla="*/ 1495 w 2212"/>
                                <a:gd name="T13" fmla="*/ 232 h 494"/>
                                <a:gd name="T14" fmla="*/ 1092 w 2212"/>
                                <a:gd name="T15" fmla="*/ 278 h 494"/>
                                <a:gd name="T16" fmla="*/ 711 w 2212"/>
                                <a:gd name="T17" fmla="*/ 313 h 494"/>
                                <a:gd name="T18" fmla="*/ 314 w 2212"/>
                                <a:gd name="T19" fmla="*/ 353 h 494"/>
                                <a:gd name="T20" fmla="*/ 314 w 2212"/>
                                <a:gd name="T21" fmla="*/ 353 h 49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212" h="494">
                                  <a:moveTo>
                                    <a:pt x="344" y="493"/>
                                  </a:moveTo>
                                  <a:lnTo>
                                    <a:pt x="149" y="318"/>
                                  </a:lnTo>
                                  <a:lnTo>
                                    <a:pt x="0" y="163"/>
                                  </a:lnTo>
                                  <a:lnTo>
                                    <a:pt x="1615" y="37"/>
                                  </a:lnTo>
                                  <a:lnTo>
                                    <a:pt x="2073" y="0"/>
                                  </a:lnTo>
                                  <a:lnTo>
                                    <a:pt x="2211" y="231"/>
                                  </a:lnTo>
                                  <a:lnTo>
                                    <a:pt x="1639" y="324"/>
                                  </a:lnTo>
                                  <a:lnTo>
                                    <a:pt x="1197" y="388"/>
                                  </a:lnTo>
                                  <a:lnTo>
                                    <a:pt x="779" y="437"/>
                                  </a:lnTo>
                                  <a:lnTo>
                                    <a:pt x="344" y="493"/>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20" name="Group 123"/>
                          <wpg:cNvGrpSpPr>
                            <a:grpSpLocks/>
                          </wpg:cNvGrpSpPr>
                          <wpg:grpSpPr bwMode="auto">
                            <a:xfrm>
                              <a:off x="959" y="1640"/>
                              <a:ext cx="747" cy="247"/>
                              <a:chOff x="888" y="1482"/>
                              <a:chExt cx="818" cy="345"/>
                            </a:xfrm>
                          </wpg:grpSpPr>
                          <wps:wsp>
                            <wps:cNvPr id="21" name="Freeform 124"/>
                            <wps:cNvSpPr>
                              <a:spLocks/>
                            </wps:cNvSpPr>
                            <wps:spPr bwMode="auto">
                              <a:xfrm>
                                <a:off x="1347" y="1482"/>
                                <a:ext cx="1" cy="43"/>
                              </a:xfrm>
                              <a:custGeom>
                                <a:avLst/>
                                <a:gdLst>
                                  <a:gd name="T0" fmla="*/ 0 w 1"/>
                                  <a:gd name="T1" fmla="*/ 0 h 43"/>
                                  <a:gd name="T2" fmla="*/ 0 w 1"/>
                                  <a:gd name="T3" fmla="*/ 42 h 43"/>
                                  <a:gd name="T4" fmla="*/ 0 w 1"/>
                                  <a:gd name="T5" fmla="*/ 0 h 43"/>
                                  <a:gd name="T6" fmla="*/ 0 60000 65536"/>
                                  <a:gd name="T7" fmla="*/ 0 60000 65536"/>
                                  <a:gd name="T8" fmla="*/ 0 60000 65536"/>
                                </a:gdLst>
                                <a:ahLst/>
                                <a:cxnLst>
                                  <a:cxn ang="T6">
                                    <a:pos x="T0" y="T1"/>
                                  </a:cxn>
                                  <a:cxn ang="T7">
                                    <a:pos x="T2" y="T3"/>
                                  </a:cxn>
                                  <a:cxn ang="T8">
                                    <a:pos x="T4" y="T5"/>
                                  </a:cxn>
                                </a:cxnLst>
                                <a:rect l="0" t="0" r="r" b="b"/>
                                <a:pathLst>
                                  <a:path w="1" h="43">
                                    <a:moveTo>
                                      <a:pt x="0" y="0"/>
                                    </a:moveTo>
                                    <a:lnTo>
                                      <a:pt x="0" y="4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2" name="Freeform 125"/>
                            <wps:cNvSpPr>
                              <a:spLocks/>
                            </wps:cNvSpPr>
                            <wps:spPr bwMode="auto">
                              <a:xfrm>
                                <a:off x="1357" y="1506"/>
                                <a:ext cx="1" cy="59"/>
                              </a:xfrm>
                              <a:custGeom>
                                <a:avLst/>
                                <a:gdLst>
                                  <a:gd name="T0" fmla="*/ 0 w 1"/>
                                  <a:gd name="T1" fmla="*/ 0 h 59"/>
                                  <a:gd name="T2" fmla="*/ 0 w 1"/>
                                  <a:gd name="T3" fmla="*/ 58 h 59"/>
                                  <a:gd name="T4" fmla="*/ 0 w 1"/>
                                  <a:gd name="T5" fmla="*/ 0 h 59"/>
                                  <a:gd name="T6" fmla="*/ 0 60000 65536"/>
                                  <a:gd name="T7" fmla="*/ 0 60000 65536"/>
                                  <a:gd name="T8" fmla="*/ 0 60000 65536"/>
                                </a:gdLst>
                                <a:ahLst/>
                                <a:cxnLst>
                                  <a:cxn ang="T6">
                                    <a:pos x="T0" y="T1"/>
                                  </a:cxn>
                                  <a:cxn ang="T7">
                                    <a:pos x="T2" y="T3"/>
                                  </a:cxn>
                                  <a:cxn ang="T8">
                                    <a:pos x="T4" y="T5"/>
                                  </a:cxn>
                                </a:cxnLst>
                                <a:rect l="0" t="0" r="r" b="b"/>
                                <a:pathLst>
                                  <a:path w="1" h="59">
                                    <a:moveTo>
                                      <a:pt x="0" y="0"/>
                                    </a:moveTo>
                                    <a:lnTo>
                                      <a:pt x="0" y="5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3" name="Freeform 126"/>
                            <wps:cNvSpPr>
                              <a:spLocks/>
                            </wps:cNvSpPr>
                            <wps:spPr bwMode="auto">
                              <a:xfrm>
                                <a:off x="1341" y="1538"/>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4" name="Freeform 127"/>
                            <wps:cNvSpPr>
                              <a:spLocks/>
                            </wps:cNvSpPr>
                            <wps:spPr bwMode="auto">
                              <a:xfrm>
                                <a:off x="1264" y="1684"/>
                                <a:ext cx="439" cy="14"/>
                              </a:xfrm>
                              <a:custGeom>
                                <a:avLst/>
                                <a:gdLst>
                                  <a:gd name="T0" fmla="*/ 0 w 439"/>
                                  <a:gd name="T1" fmla="*/ 13 h 14"/>
                                  <a:gd name="T2" fmla="*/ 438 w 439"/>
                                  <a:gd name="T3" fmla="*/ 0 h 14"/>
                                  <a:gd name="T4" fmla="*/ 0 w 439"/>
                                  <a:gd name="T5" fmla="*/ 13 h 14"/>
                                  <a:gd name="T6" fmla="*/ 0 60000 65536"/>
                                  <a:gd name="T7" fmla="*/ 0 60000 65536"/>
                                  <a:gd name="T8" fmla="*/ 0 60000 65536"/>
                                </a:gdLst>
                                <a:ahLst/>
                                <a:cxnLst>
                                  <a:cxn ang="T6">
                                    <a:pos x="T0" y="T1"/>
                                  </a:cxn>
                                  <a:cxn ang="T7">
                                    <a:pos x="T2" y="T3"/>
                                  </a:cxn>
                                  <a:cxn ang="T8">
                                    <a:pos x="T4" y="T5"/>
                                  </a:cxn>
                                </a:cxnLst>
                                <a:rect l="0" t="0" r="r" b="b"/>
                                <a:pathLst>
                                  <a:path w="439" h="14">
                                    <a:moveTo>
                                      <a:pt x="0" y="13"/>
                                    </a:moveTo>
                                    <a:lnTo>
                                      <a:pt x="438" y="0"/>
                                    </a:lnTo>
                                    <a:lnTo>
                                      <a:pt x="0" y="1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5" name="Freeform 128"/>
                            <wps:cNvSpPr>
                              <a:spLocks/>
                            </wps:cNvSpPr>
                            <wps:spPr bwMode="auto">
                              <a:xfrm>
                                <a:off x="1264" y="1726"/>
                                <a:ext cx="442" cy="20"/>
                              </a:xfrm>
                              <a:custGeom>
                                <a:avLst/>
                                <a:gdLst>
                                  <a:gd name="T0" fmla="*/ 0 w 442"/>
                                  <a:gd name="T1" fmla="*/ 19 h 20"/>
                                  <a:gd name="T2" fmla="*/ 441 w 442"/>
                                  <a:gd name="T3" fmla="*/ 0 h 20"/>
                                  <a:gd name="T4" fmla="*/ 0 w 442"/>
                                  <a:gd name="T5" fmla="*/ 19 h 20"/>
                                  <a:gd name="T6" fmla="*/ 0 60000 65536"/>
                                  <a:gd name="T7" fmla="*/ 0 60000 65536"/>
                                  <a:gd name="T8" fmla="*/ 0 60000 65536"/>
                                </a:gdLst>
                                <a:ahLst/>
                                <a:cxnLst>
                                  <a:cxn ang="T6">
                                    <a:pos x="T0" y="T1"/>
                                  </a:cxn>
                                  <a:cxn ang="T7">
                                    <a:pos x="T2" y="T3"/>
                                  </a:cxn>
                                  <a:cxn ang="T8">
                                    <a:pos x="T4" y="T5"/>
                                  </a:cxn>
                                </a:cxnLst>
                                <a:rect l="0" t="0" r="r" b="b"/>
                                <a:pathLst>
                                  <a:path w="442" h="20">
                                    <a:moveTo>
                                      <a:pt x="0" y="19"/>
                                    </a:moveTo>
                                    <a:lnTo>
                                      <a:pt x="441" y="0"/>
                                    </a:lnTo>
                                    <a:lnTo>
                                      <a:pt x="0" y="1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6" name="Freeform 129"/>
                            <wps:cNvSpPr>
                              <a:spLocks/>
                            </wps:cNvSpPr>
                            <wps:spPr bwMode="auto">
                              <a:xfrm>
                                <a:off x="1264" y="1772"/>
                                <a:ext cx="439" cy="32"/>
                              </a:xfrm>
                              <a:custGeom>
                                <a:avLst/>
                                <a:gdLst>
                                  <a:gd name="T0" fmla="*/ 0 w 439"/>
                                  <a:gd name="T1" fmla="*/ 31 h 32"/>
                                  <a:gd name="T2" fmla="*/ 438 w 439"/>
                                  <a:gd name="T3" fmla="*/ 0 h 32"/>
                                  <a:gd name="T4" fmla="*/ 0 w 439"/>
                                  <a:gd name="T5" fmla="*/ 31 h 32"/>
                                  <a:gd name="T6" fmla="*/ 0 60000 65536"/>
                                  <a:gd name="T7" fmla="*/ 0 60000 65536"/>
                                  <a:gd name="T8" fmla="*/ 0 60000 65536"/>
                                </a:gdLst>
                                <a:ahLst/>
                                <a:cxnLst>
                                  <a:cxn ang="T6">
                                    <a:pos x="T0" y="T1"/>
                                  </a:cxn>
                                  <a:cxn ang="T7">
                                    <a:pos x="T2" y="T3"/>
                                  </a:cxn>
                                  <a:cxn ang="T8">
                                    <a:pos x="T4" y="T5"/>
                                  </a:cxn>
                                </a:cxnLst>
                                <a:rect l="0" t="0" r="r" b="b"/>
                                <a:pathLst>
                                  <a:path w="439" h="32">
                                    <a:moveTo>
                                      <a:pt x="0" y="31"/>
                                    </a:moveTo>
                                    <a:lnTo>
                                      <a:pt x="438" y="0"/>
                                    </a:lnTo>
                                    <a:lnTo>
                                      <a:pt x="0" y="3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7" name="Freeform 130"/>
                            <wps:cNvSpPr>
                              <a:spLocks/>
                            </wps:cNvSpPr>
                            <wps:spPr bwMode="auto">
                              <a:xfrm>
                                <a:off x="1264" y="1680"/>
                                <a:ext cx="439" cy="14"/>
                              </a:xfrm>
                              <a:custGeom>
                                <a:avLst/>
                                <a:gdLst>
                                  <a:gd name="T0" fmla="*/ 0 w 439"/>
                                  <a:gd name="T1" fmla="*/ 13 h 14"/>
                                  <a:gd name="T2" fmla="*/ 438 w 439"/>
                                  <a:gd name="T3" fmla="*/ 0 h 14"/>
                                  <a:gd name="T4" fmla="*/ 0 w 439"/>
                                  <a:gd name="T5" fmla="*/ 13 h 14"/>
                                  <a:gd name="T6" fmla="*/ 0 60000 65536"/>
                                  <a:gd name="T7" fmla="*/ 0 60000 65536"/>
                                  <a:gd name="T8" fmla="*/ 0 60000 65536"/>
                                </a:gdLst>
                                <a:ahLst/>
                                <a:cxnLst>
                                  <a:cxn ang="T6">
                                    <a:pos x="T0" y="T1"/>
                                  </a:cxn>
                                  <a:cxn ang="T7">
                                    <a:pos x="T2" y="T3"/>
                                  </a:cxn>
                                  <a:cxn ang="T8">
                                    <a:pos x="T4" y="T5"/>
                                  </a:cxn>
                                </a:cxnLst>
                                <a:rect l="0" t="0" r="r" b="b"/>
                                <a:pathLst>
                                  <a:path w="439" h="14">
                                    <a:moveTo>
                                      <a:pt x="0" y="13"/>
                                    </a:moveTo>
                                    <a:lnTo>
                                      <a:pt x="438" y="0"/>
                                    </a:lnTo>
                                    <a:lnTo>
                                      <a:pt x="0" y="13"/>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8" name="Freeform 131"/>
                            <wps:cNvSpPr>
                              <a:spLocks/>
                            </wps:cNvSpPr>
                            <wps:spPr bwMode="auto">
                              <a:xfrm>
                                <a:off x="1264" y="1724"/>
                                <a:ext cx="442" cy="18"/>
                              </a:xfrm>
                              <a:custGeom>
                                <a:avLst/>
                                <a:gdLst>
                                  <a:gd name="T0" fmla="*/ 0 w 442"/>
                                  <a:gd name="T1" fmla="*/ 17 h 18"/>
                                  <a:gd name="T2" fmla="*/ 441 w 442"/>
                                  <a:gd name="T3" fmla="*/ 0 h 18"/>
                                  <a:gd name="T4" fmla="*/ 0 w 442"/>
                                  <a:gd name="T5" fmla="*/ 17 h 18"/>
                                  <a:gd name="T6" fmla="*/ 0 60000 65536"/>
                                  <a:gd name="T7" fmla="*/ 0 60000 65536"/>
                                  <a:gd name="T8" fmla="*/ 0 60000 65536"/>
                                </a:gdLst>
                                <a:ahLst/>
                                <a:cxnLst>
                                  <a:cxn ang="T6">
                                    <a:pos x="T0" y="T1"/>
                                  </a:cxn>
                                  <a:cxn ang="T7">
                                    <a:pos x="T2" y="T3"/>
                                  </a:cxn>
                                  <a:cxn ang="T8">
                                    <a:pos x="T4" y="T5"/>
                                  </a:cxn>
                                </a:cxnLst>
                                <a:rect l="0" t="0" r="r" b="b"/>
                                <a:pathLst>
                                  <a:path w="442" h="18">
                                    <a:moveTo>
                                      <a:pt x="0" y="17"/>
                                    </a:moveTo>
                                    <a:lnTo>
                                      <a:pt x="441" y="0"/>
                                    </a:lnTo>
                                    <a:lnTo>
                                      <a:pt x="0" y="17"/>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29" name="Freeform 132"/>
                            <wps:cNvSpPr>
                              <a:spLocks/>
                            </wps:cNvSpPr>
                            <wps:spPr bwMode="auto">
                              <a:xfrm>
                                <a:off x="1264" y="1768"/>
                                <a:ext cx="439" cy="31"/>
                              </a:xfrm>
                              <a:custGeom>
                                <a:avLst/>
                                <a:gdLst>
                                  <a:gd name="T0" fmla="*/ 0 w 439"/>
                                  <a:gd name="T1" fmla="*/ 30 h 31"/>
                                  <a:gd name="T2" fmla="*/ 438 w 439"/>
                                  <a:gd name="T3" fmla="*/ 0 h 31"/>
                                  <a:gd name="T4" fmla="*/ 0 w 439"/>
                                  <a:gd name="T5" fmla="*/ 30 h 31"/>
                                  <a:gd name="T6" fmla="*/ 0 60000 65536"/>
                                  <a:gd name="T7" fmla="*/ 0 60000 65536"/>
                                  <a:gd name="T8" fmla="*/ 0 60000 65536"/>
                                </a:gdLst>
                                <a:ahLst/>
                                <a:cxnLst>
                                  <a:cxn ang="T6">
                                    <a:pos x="T0" y="T1"/>
                                  </a:cxn>
                                  <a:cxn ang="T7">
                                    <a:pos x="T2" y="T3"/>
                                  </a:cxn>
                                  <a:cxn ang="T8">
                                    <a:pos x="T4" y="T5"/>
                                  </a:cxn>
                                </a:cxnLst>
                                <a:rect l="0" t="0" r="r" b="b"/>
                                <a:pathLst>
                                  <a:path w="439" h="31">
                                    <a:moveTo>
                                      <a:pt x="0" y="30"/>
                                    </a:moveTo>
                                    <a:lnTo>
                                      <a:pt x="438" y="0"/>
                                    </a:lnTo>
                                    <a:lnTo>
                                      <a:pt x="0" y="30"/>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0" name="Freeform 133"/>
                            <wps:cNvSpPr>
                              <a:spLocks/>
                            </wps:cNvSpPr>
                            <wps:spPr bwMode="auto">
                              <a:xfrm>
                                <a:off x="1266" y="1682"/>
                                <a:ext cx="440" cy="13"/>
                              </a:xfrm>
                              <a:custGeom>
                                <a:avLst/>
                                <a:gdLst>
                                  <a:gd name="T0" fmla="*/ 0 w 440"/>
                                  <a:gd name="T1" fmla="*/ 12 h 13"/>
                                  <a:gd name="T2" fmla="*/ 439 w 440"/>
                                  <a:gd name="T3" fmla="*/ 0 h 13"/>
                                  <a:gd name="T4" fmla="*/ 0 w 440"/>
                                  <a:gd name="T5" fmla="*/ 12 h 13"/>
                                  <a:gd name="T6" fmla="*/ 0 60000 65536"/>
                                  <a:gd name="T7" fmla="*/ 0 60000 65536"/>
                                  <a:gd name="T8" fmla="*/ 0 60000 65536"/>
                                </a:gdLst>
                                <a:ahLst/>
                                <a:cxnLst>
                                  <a:cxn ang="T6">
                                    <a:pos x="T0" y="T1"/>
                                  </a:cxn>
                                  <a:cxn ang="T7">
                                    <a:pos x="T2" y="T3"/>
                                  </a:cxn>
                                  <a:cxn ang="T8">
                                    <a:pos x="T4" y="T5"/>
                                  </a:cxn>
                                </a:cxnLst>
                                <a:rect l="0" t="0" r="r" b="b"/>
                                <a:pathLst>
                                  <a:path w="440" h="13">
                                    <a:moveTo>
                                      <a:pt x="0" y="12"/>
                                    </a:moveTo>
                                    <a:lnTo>
                                      <a:pt x="439"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1" name="Freeform 134"/>
                            <wps:cNvSpPr>
                              <a:spLocks/>
                            </wps:cNvSpPr>
                            <wps:spPr bwMode="auto">
                              <a:xfrm>
                                <a:off x="1264" y="1724"/>
                                <a:ext cx="442" cy="20"/>
                              </a:xfrm>
                              <a:custGeom>
                                <a:avLst/>
                                <a:gdLst>
                                  <a:gd name="T0" fmla="*/ 0 w 442"/>
                                  <a:gd name="T1" fmla="*/ 19 h 20"/>
                                  <a:gd name="T2" fmla="*/ 441 w 442"/>
                                  <a:gd name="T3" fmla="*/ 0 h 20"/>
                                  <a:gd name="T4" fmla="*/ 0 w 442"/>
                                  <a:gd name="T5" fmla="*/ 19 h 20"/>
                                  <a:gd name="T6" fmla="*/ 0 60000 65536"/>
                                  <a:gd name="T7" fmla="*/ 0 60000 65536"/>
                                  <a:gd name="T8" fmla="*/ 0 60000 65536"/>
                                </a:gdLst>
                                <a:ahLst/>
                                <a:cxnLst>
                                  <a:cxn ang="T6">
                                    <a:pos x="T0" y="T1"/>
                                  </a:cxn>
                                  <a:cxn ang="T7">
                                    <a:pos x="T2" y="T3"/>
                                  </a:cxn>
                                  <a:cxn ang="T8">
                                    <a:pos x="T4" y="T5"/>
                                  </a:cxn>
                                </a:cxnLst>
                                <a:rect l="0" t="0" r="r" b="b"/>
                                <a:pathLst>
                                  <a:path w="442" h="20">
                                    <a:moveTo>
                                      <a:pt x="0" y="19"/>
                                    </a:moveTo>
                                    <a:lnTo>
                                      <a:pt x="441" y="0"/>
                                    </a:lnTo>
                                    <a:lnTo>
                                      <a:pt x="0" y="19"/>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2" name="Freeform 135"/>
                            <wps:cNvSpPr>
                              <a:spLocks/>
                            </wps:cNvSpPr>
                            <wps:spPr bwMode="auto">
                              <a:xfrm>
                                <a:off x="1266" y="1770"/>
                                <a:ext cx="437" cy="32"/>
                              </a:xfrm>
                              <a:custGeom>
                                <a:avLst/>
                                <a:gdLst>
                                  <a:gd name="T0" fmla="*/ 0 w 437"/>
                                  <a:gd name="T1" fmla="*/ 31 h 32"/>
                                  <a:gd name="T2" fmla="*/ 436 w 437"/>
                                  <a:gd name="T3" fmla="*/ 0 h 32"/>
                                  <a:gd name="T4" fmla="*/ 0 w 437"/>
                                  <a:gd name="T5" fmla="*/ 31 h 32"/>
                                  <a:gd name="T6" fmla="*/ 0 60000 65536"/>
                                  <a:gd name="T7" fmla="*/ 0 60000 65536"/>
                                  <a:gd name="T8" fmla="*/ 0 60000 65536"/>
                                </a:gdLst>
                                <a:ahLst/>
                                <a:cxnLst>
                                  <a:cxn ang="T6">
                                    <a:pos x="T0" y="T1"/>
                                  </a:cxn>
                                  <a:cxn ang="T7">
                                    <a:pos x="T2" y="T3"/>
                                  </a:cxn>
                                  <a:cxn ang="T8">
                                    <a:pos x="T4" y="T5"/>
                                  </a:cxn>
                                </a:cxnLst>
                                <a:rect l="0" t="0" r="r" b="b"/>
                                <a:pathLst>
                                  <a:path w="437" h="32">
                                    <a:moveTo>
                                      <a:pt x="0" y="31"/>
                                    </a:moveTo>
                                    <a:lnTo>
                                      <a:pt x="436" y="0"/>
                                    </a:lnTo>
                                    <a:lnTo>
                                      <a:pt x="0" y="3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3" name="Freeform 136"/>
                            <wps:cNvSpPr>
                              <a:spLocks/>
                            </wps:cNvSpPr>
                            <wps:spPr bwMode="auto">
                              <a:xfrm>
                                <a:off x="1010" y="1483"/>
                                <a:ext cx="1" cy="150"/>
                              </a:xfrm>
                              <a:custGeom>
                                <a:avLst/>
                                <a:gdLst>
                                  <a:gd name="T0" fmla="*/ 0 w 1"/>
                                  <a:gd name="T1" fmla="*/ 0 h 150"/>
                                  <a:gd name="T2" fmla="*/ 0 w 1"/>
                                  <a:gd name="T3" fmla="*/ 149 h 150"/>
                                  <a:gd name="T4" fmla="*/ 0 w 1"/>
                                  <a:gd name="T5" fmla="*/ 0 h 150"/>
                                  <a:gd name="T6" fmla="*/ 0 60000 65536"/>
                                  <a:gd name="T7" fmla="*/ 0 60000 65536"/>
                                  <a:gd name="T8" fmla="*/ 0 60000 65536"/>
                                </a:gdLst>
                                <a:ahLst/>
                                <a:cxnLst>
                                  <a:cxn ang="T6">
                                    <a:pos x="T0" y="T1"/>
                                  </a:cxn>
                                  <a:cxn ang="T7">
                                    <a:pos x="T2" y="T3"/>
                                  </a:cxn>
                                  <a:cxn ang="T8">
                                    <a:pos x="T4" y="T5"/>
                                  </a:cxn>
                                </a:cxnLst>
                                <a:rect l="0" t="0" r="r" b="b"/>
                                <a:pathLst>
                                  <a:path w="1" h="150">
                                    <a:moveTo>
                                      <a:pt x="0" y="0"/>
                                    </a:moveTo>
                                    <a:lnTo>
                                      <a:pt x="0" y="14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4" name="Freeform 137"/>
                            <wps:cNvSpPr>
                              <a:spLocks/>
                            </wps:cNvSpPr>
                            <wps:spPr bwMode="auto">
                              <a:xfrm>
                                <a:off x="991" y="1486"/>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5" name="Freeform 138"/>
                            <wps:cNvSpPr>
                              <a:spLocks/>
                            </wps:cNvSpPr>
                            <wps:spPr bwMode="auto">
                              <a:xfrm>
                                <a:off x="970" y="1492"/>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6" name="Freeform 139"/>
                            <wps:cNvSpPr>
                              <a:spLocks/>
                            </wps:cNvSpPr>
                            <wps:spPr bwMode="auto">
                              <a:xfrm>
                                <a:off x="951" y="1506"/>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7" name="Freeform 140"/>
                            <wps:cNvSpPr>
                              <a:spLocks/>
                            </wps:cNvSpPr>
                            <wps:spPr bwMode="auto">
                              <a:xfrm>
                                <a:off x="928" y="1534"/>
                                <a:ext cx="1" cy="125"/>
                              </a:xfrm>
                              <a:custGeom>
                                <a:avLst/>
                                <a:gdLst>
                                  <a:gd name="T0" fmla="*/ 0 w 1"/>
                                  <a:gd name="T1" fmla="*/ 0 h 125"/>
                                  <a:gd name="T2" fmla="*/ 0 w 1"/>
                                  <a:gd name="T3" fmla="*/ 124 h 125"/>
                                  <a:gd name="T4" fmla="*/ 0 w 1"/>
                                  <a:gd name="T5" fmla="*/ 0 h 125"/>
                                  <a:gd name="T6" fmla="*/ 0 60000 65536"/>
                                  <a:gd name="T7" fmla="*/ 0 60000 65536"/>
                                  <a:gd name="T8" fmla="*/ 0 60000 65536"/>
                                </a:gdLst>
                                <a:ahLst/>
                                <a:cxnLst>
                                  <a:cxn ang="T6">
                                    <a:pos x="T0" y="T1"/>
                                  </a:cxn>
                                  <a:cxn ang="T7">
                                    <a:pos x="T2" y="T3"/>
                                  </a:cxn>
                                  <a:cxn ang="T8">
                                    <a:pos x="T4" y="T5"/>
                                  </a:cxn>
                                </a:cxnLst>
                                <a:rect l="0" t="0" r="r" b="b"/>
                                <a:pathLst>
                                  <a:path w="1" h="125">
                                    <a:moveTo>
                                      <a:pt x="0" y="0"/>
                                    </a:moveTo>
                                    <a:lnTo>
                                      <a:pt x="0" y="12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8" name="Freeform 141"/>
                            <wps:cNvSpPr>
                              <a:spLocks/>
                            </wps:cNvSpPr>
                            <wps:spPr bwMode="auto">
                              <a:xfrm>
                                <a:off x="1032" y="1483"/>
                                <a:ext cx="1" cy="151"/>
                              </a:xfrm>
                              <a:custGeom>
                                <a:avLst/>
                                <a:gdLst>
                                  <a:gd name="T0" fmla="*/ 0 w 1"/>
                                  <a:gd name="T1" fmla="*/ 0 h 151"/>
                                  <a:gd name="T2" fmla="*/ 0 w 1"/>
                                  <a:gd name="T3" fmla="*/ 150 h 151"/>
                                  <a:gd name="T4" fmla="*/ 0 w 1"/>
                                  <a:gd name="T5" fmla="*/ 0 h 151"/>
                                  <a:gd name="T6" fmla="*/ 0 60000 65536"/>
                                  <a:gd name="T7" fmla="*/ 0 60000 65536"/>
                                  <a:gd name="T8" fmla="*/ 0 60000 65536"/>
                                </a:gdLst>
                                <a:ahLst/>
                                <a:cxnLst>
                                  <a:cxn ang="T6">
                                    <a:pos x="T0" y="T1"/>
                                  </a:cxn>
                                  <a:cxn ang="T7">
                                    <a:pos x="T2" y="T3"/>
                                  </a:cxn>
                                  <a:cxn ang="T8">
                                    <a:pos x="T4" y="T5"/>
                                  </a:cxn>
                                </a:cxnLst>
                                <a:rect l="0" t="0" r="r" b="b"/>
                                <a:pathLst>
                                  <a:path w="1" h="151">
                                    <a:moveTo>
                                      <a:pt x="0" y="0"/>
                                    </a:moveTo>
                                    <a:lnTo>
                                      <a:pt x="0" y="15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39" name="Freeform 142"/>
                            <wps:cNvSpPr>
                              <a:spLocks/>
                            </wps:cNvSpPr>
                            <wps:spPr bwMode="auto">
                              <a:xfrm>
                                <a:off x="1053" y="1490"/>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0" name="Freeform 143"/>
                            <wps:cNvSpPr>
                              <a:spLocks/>
                            </wps:cNvSpPr>
                            <wps:spPr bwMode="auto">
                              <a:xfrm>
                                <a:off x="1074" y="1505"/>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1" name="Freeform 144"/>
                            <wps:cNvSpPr>
                              <a:spLocks/>
                            </wps:cNvSpPr>
                            <wps:spPr bwMode="auto">
                              <a:xfrm>
                                <a:off x="1094" y="1526"/>
                                <a:ext cx="1" cy="125"/>
                              </a:xfrm>
                              <a:custGeom>
                                <a:avLst/>
                                <a:gdLst>
                                  <a:gd name="T0" fmla="*/ 0 w 1"/>
                                  <a:gd name="T1" fmla="*/ 0 h 125"/>
                                  <a:gd name="T2" fmla="*/ 0 w 1"/>
                                  <a:gd name="T3" fmla="*/ 124 h 125"/>
                                  <a:gd name="T4" fmla="*/ 0 w 1"/>
                                  <a:gd name="T5" fmla="*/ 0 h 125"/>
                                  <a:gd name="T6" fmla="*/ 0 60000 65536"/>
                                  <a:gd name="T7" fmla="*/ 0 60000 65536"/>
                                  <a:gd name="T8" fmla="*/ 0 60000 65536"/>
                                </a:gdLst>
                                <a:ahLst/>
                                <a:cxnLst>
                                  <a:cxn ang="T6">
                                    <a:pos x="T0" y="T1"/>
                                  </a:cxn>
                                  <a:cxn ang="T7">
                                    <a:pos x="T2" y="T3"/>
                                  </a:cxn>
                                  <a:cxn ang="T8">
                                    <a:pos x="T4" y="T5"/>
                                  </a:cxn>
                                </a:cxnLst>
                                <a:rect l="0" t="0" r="r" b="b"/>
                                <a:pathLst>
                                  <a:path w="1" h="125">
                                    <a:moveTo>
                                      <a:pt x="0" y="0"/>
                                    </a:moveTo>
                                    <a:lnTo>
                                      <a:pt x="0" y="12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3" name="Freeform 145"/>
                            <wps:cNvSpPr>
                              <a:spLocks/>
                            </wps:cNvSpPr>
                            <wps:spPr bwMode="auto">
                              <a:xfrm>
                                <a:off x="917" y="1756"/>
                                <a:ext cx="226" cy="3"/>
                              </a:xfrm>
                              <a:custGeom>
                                <a:avLst/>
                                <a:gdLst>
                                  <a:gd name="T0" fmla="*/ 0 w 226"/>
                                  <a:gd name="T1" fmla="*/ 2 h 3"/>
                                  <a:gd name="T2" fmla="*/ 225 w 226"/>
                                  <a:gd name="T3" fmla="*/ 0 h 3"/>
                                  <a:gd name="T4" fmla="*/ 0 w 226"/>
                                  <a:gd name="T5" fmla="*/ 2 h 3"/>
                                  <a:gd name="T6" fmla="*/ 0 60000 65536"/>
                                  <a:gd name="T7" fmla="*/ 0 60000 65536"/>
                                  <a:gd name="T8" fmla="*/ 0 60000 65536"/>
                                </a:gdLst>
                                <a:ahLst/>
                                <a:cxnLst>
                                  <a:cxn ang="T6">
                                    <a:pos x="T0" y="T1"/>
                                  </a:cxn>
                                  <a:cxn ang="T7">
                                    <a:pos x="T2" y="T3"/>
                                  </a:cxn>
                                  <a:cxn ang="T8">
                                    <a:pos x="T4" y="T5"/>
                                  </a:cxn>
                                </a:cxnLst>
                                <a:rect l="0" t="0" r="r" b="b"/>
                                <a:pathLst>
                                  <a:path w="226" h="3">
                                    <a:moveTo>
                                      <a:pt x="0" y="2"/>
                                    </a:moveTo>
                                    <a:lnTo>
                                      <a:pt x="225"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4" name="Freeform 146"/>
                            <wps:cNvSpPr>
                              <a:spLocks/>
                            </wps:cNvSpPr>
                            <wps:spPr bwMode="auto">
                              <a:xfrm>
                                <a:off x="917" y="1661"/>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5" name="Freeform 147"/>
                            <wps:cNvSpPr>
                              <a:spLocks/>
                            </wps:cNvSpPr>
                            <wps:spPr bwMode="auto">
                              <a:xfrm>
                                <a:off x="919" y="1709"/>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7" name="Freeform 148"/>
                            <wps:cNvSpPr>
                              <a:spLocks/>
                            </wps:cNvSpPr>
                            <wps:spPr bwMode="auto">
                              <a:xfrm>
                                <a:off x="948" y="1627"/>
                                <a:ext cx="1" cy="200"/>
                              </a:xfrm>
                              <a:custGeom>
                                <a:avLst/>
                                <a:gdLst>
                                  <a:gd name="T0" fmla="*/ 0 w 1"/>
                                  <a:gd name="T1" fmla="*/ 0 h 200"/>
                                  <a:gd name="T2" fmla="*/ 0 w 1"/>
                                  <a:gd name="T3" fmla="*/ 199 h 200"/>
                                  <a:gd name="T4" fmla="*/ 0 w 1"/>
                                  <a:gd name="T5" fmla="*/ 0 h 200"/>
                                  <a:gd name="T6" fmla="*/ 0 60000 65536"/>
                                  <a:gd name="T7" fmla="*/ 0 60000 65536"/>
                                  <a:gd name="T8" fmla="*/ 0 60000 65536"/>
                                </a:gdLst>
                                <a:ahLst/>
                                <a:cxnLst>
                                  <a:cxn ang="T6">
                                    <a:pos x="T0" y="T1"/>
                                  </a:cxn>
                                  <a:cxn ang="T7">
                                    <a:pos x="T2" y="T3"/>
                                  </a:cxn>
                                  <a:cxn ang="T8">
                                    <a:pos x="T4" y="T5"/>
                                  </a:cxn>
                                </a:cxnLst>
                                <a:rect l="0" t="0" r="r" b="b"/>
                                <a:pathLst>
                                  <a:path w="1" h="200">
                                    <a:moveTo>
                                      <a:pt x="0" y="0"/>
                                    </a:moveTo>
                                    <a:lnTo>
                                      <a:pt x="0" y="19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8" name="Freeform 149"/>
                            <wps:cNvSpPr>
                              <a:spLocks/>
                            </wps:cNvSpPr>
                            <wps:spPr bwMode="auto">
                              <a:xfrm>
                                <a:off x="981" y="1627"/>
                                <a:ext cx="1" cy="200"/>
                              </a:xfrm>
                              <a:custGeom>
                                <a:avLst/>
                                <a:gdLst>
                                  <a:gd name="T0" fmla="*/ 0 w 1"/>
                                  <a:gd name="T1" fmla="*/ 0 h 200"/>
                                  <a:gd name="T2" fmla="*/ 0 w 1"/>
                                  <a:gd name="T3" fmla="*/ 199 h 200"/>
                                  <a:gd name="T4" fmla="*/ 0 w 1"/>
                                  <a:gd name="T5" fmla="*/ 0 h 200"/>
                                  <a:gd name="T6" fmla="*/ 0 60000 65536"/>
                                  <a:gd name="T7" fmla="*/ 0 60000 65536"/>
                                  <a:gd name="T8" fmla="*/ 0 60000 65536"/>
                                </a:gdLst>
                                <a:ahLst/>
                                <a:cxnLst>
                                  <a:cxn ang="T6">
                                    <a:pos x="T0" y="T1"/>
                                  </a:cxn>
                                  <a:cxn ang="T7">
                                    <a:pos x="T2" y="T3"/>
                                  </a:cxn>
                                  <a:cxn ang="T8">
                                    <a:pos x="T4" y="T5"/>
                                  </a:cxn>
                                </a:cxnLst>
                                <a:rect l="0" t="0" r="r" b="b"/>
                                <a:pathLst>
                                  <a:path w="1" h="200">
                                    <a:moveTo>
                                      <a:pt x="0" y="0"/>
                                    </a:moveTo>
                                    <a:lnTo>
                                      <a:pt x="0" y="19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49" name="Freeform 150"/>
                            <wps:cNvSpPr>
                              <a:spLocks/>
                            </wps:cNvSpPr>
                            <wps:spPr bwMode="auto">
                              <a:xfrm>
                                <a:off x="1055" y="1625"/>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0" name="Freeform 151"/>
                            <wps:cNvSpPr>
                              <a:spLocks/>
                            </wps:cNvSpPr>
                            <wps:spPr bwMode="auto">
                              <a:xfrm>
                                <a:off x="1088" y="1627"/>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1" name="Freeform 152"/>
                            <wps:cNvSpPr>
                              <a:spLocks/>
                            </wps:cNvSpPr>
                            <wps:spPr bwMode="auto">
                              <a:xfrm>
                                <a:off x="919" y="1658"/>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2" name="Freeform 153"/>
                            <wps:cNvSpPr>
                              <a:spLocks/>
                            </wps:cNvSpPr>
                            <wps:spPr bwMode="auto">
                              <a:xfrm>
                                <a:off x="919" y="1708"/>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3" name="Freeform 154"/>
                            <wps:cNvSpPr>
                              <a:spLocks/>
                            </wps:cNvSpPr>
                            <wps:spPr bwMode="auto">
                              <a:xfrm>
                                <a:off x="917" y="1754"/>
                                <a:ext cx="228" cy="5"/>
                              </a:xfrm>
                              <a:custGeom>
                                <a:avLst/>
                                <a:gdLst>
                                  <a:gd name="T0" fmla="*/ 0 w 228"/>
                                  <a:gd name="T1" fmla="*/ 4 h 5"/>
                                  <a:gd name="T2" fmla="*/ 227 w 228"/>
                                  <a:gd name="T3" fmla="*/ 0 h 5"/>
                                  <a:gd name="T4" fmla="*/ 0 w 228"/>
                                  <a:gd name="T5" fmla="*/ 4 h 5"/>
                                  <a:gd name="T6" fmla="*/ 0 60000 65536"/>
                                  <a:gd name="T7" fmla="*/ 0 60000 65536"/>
                                  <a:gd name="T8" fmla="*/ 0 60000 65536"/>
                                </a:gdLst>
                                <a:ahLst/>
                                <a:cxnLst>
                                  <a:cxn ang="T6">
                                    <a:pos x="T0" y="T1"/>
                                  </a:cxn>
                                  <a:cxn ang="T7">
                                    <a:pos x="T2" y="T3"/>
                                  </a:cxn>
                                  <a:cxn ang="T8">
                                    <a:pos x="T4" y="T5"/>
                                  </a:cxn>
                                </a:cxnLst>
                                <a:rect l="0" t="0" r="r" b="b"/>
                                <a:pathLst>
                                  <a:path w="228" h="5">
                                    <a:moveTo>
                                      <a:pt x="0" y="4"/>
                                    </a:moveTo>
                                    <a:lnTo>
                                      <a:pt x="227"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6" name="Freeform 155"/>
                            <wps:cNvSpPr>
                              <a:spLocks/>
                            </wps:cNvSpPr>
                            <wps:spPr bwMode="auto">
                              <a:xfrm>
                                <a:off x="951" y="1627"/>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58" name="Freeform 156"/>
                            <wps:cNvSpPr>
                              <a:spLocks/>
                            </wps:cNvSpPr>
                            <wps:spPr bwMode="auto">
                              <a:xfrm>
                                <a:off x="983" y="1627"/>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63" name="Freeform 157"/>
                            <wps:cNvSpPr>
                              <a:spLocks/>
                            </wps:cNvSpPr>
                            <wps:spPr bwMode="auto">
                              <a:xfrm>
                                <a:off x="1055" y="1625"/>
                                <a:ext cx="1" cy="198"/>
                              </a:xfrm>
                              <a:custGeom>
                                <a:avLst/>
                                <a:gdLst>
                                  <a:gd name="T0" fmla="*/ 0 w 1"/>
                                  <a:gd name="T1" fmla="*/ 0 h 198"/>
                                  <a:gd name="T2" fmla="*/ 0 w 1"/>
                                  <a:gd name="T3" fmla="*/ 197 h 198"/>
                                  <a:gd name="T4" fmla="*/ 0 w 1"/>
                                  <a:gd name="T5" fmla="*/ 0 h 198"/>
                                  <a:gd name="T6" fmla="*/ 0 60000 65536"/>
                                  <a:gd name="T7" fmla="*/ 0 60000 65536"/>
                                  <a:gd name="T8" fmla="*/ 0 60000 65536"/>
                                </a:gdLst>
                                <a:ahLst/>
                                <a:cxnLst>
                                  <a:cxn ang="T6">
                                    <a:pos x="T0" y="T1"/>
                                  </a:cxn>
                                  <a:cxn ang="T7">
                                    <a:pos x="T2" y="T3"/>
                                  </a:cxn>
                                  <a:cxn ang="T8">
                                    <a:pos x="T4" y="T5"/>
                                  </a:cxn>
                                </a:cxnLst>
                                <a:rect l="0" t="0" r="r" b="b"/>
                                <a:pathLst>
                                  <a:path w="1" h="198">
                                    <a:moveTo>
                                      <a:pt x="0" y="0"/>
                                    </a:moveTo>
                                    <a:lnTo>
                                      <a:pt x="0" y="19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67" name="Freeform 158"/>
                            <wps:cNvSpPr>
                              <a:spLocks/>
                            </wps:cNvSpPr>
                            <wps:spPr bwMode="auto">
                              <a:xfrm>
                                <a:off x="1088" y="1627"/>
                                <a:ext cx="1" cy="196"/>
                              </a:xfrm>
                              <a:custGeom>
                                <a:avLst/>
                                <a:gdLst>
                                  <a:gd name="T0" fmla="*/ 0 w 1"/>
                                  <a:gd name="T1" fmla="*/ 0 h 196"/>
                                  <a:gd name="T2" fmla="*/ 0 w 1"/>
                                  <a:gd name="T3" fmla="*/ 195 h 196"/>
                                  <a:gd name="T4" fmla="*/ 0 w 1"/>
                                  <a:gd name="T5" fmla="*/ 0 h 196"/>
                                  <a:gd name="T6" fmla="*/ 0 60000 65536"/>
                                  <a:gd name="T7" fmla="*/ 0 60000 65536"/>
                                  <a:gd name="T8" fmla="*/ 0 60000 65536"/>
                                </a:gdLst>
                                <a:ahLst/>
                                <a:cxnLst>
                                  <a:cxn ang="T6">
                                    <a:pos x="T0" y="T1"/>
                                  </a:cxn>
                                  <a:cxn ang="T7">
                                    <a:pos x="T2" y="T3"/>
                                  </a:cxn>
                                  <a:cxn ang="T8">
                                    <a:pos x="T4" y="T5"/>
                                  </a:cxn>
                                </a:cxnLst>
                                <a:rect l="0" t="0" r="r" b="b"/>
                                <a:pathLst>
                                  <a:path w="1" h="196">
                                    <a:moveTo>
                                      <a:pt x="0" y="0"/>
                                    </a:moveTo>
                                    <a:lnTo>
                                      <a:pt x="0" y="19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71" name="Freeform 159"/>
                            <wps:cNvSpPr>
                              <a:spLocks/>
                            </wps:cNvSpPr>
                            <wps:spPr bwMode="auto">
                              <a:xfrm>
                                <a:off x="890" y="1632"/>
                                <a:ext cx="1" cy="78"/>
                              </a:xfrm>
                              <a:custGeom>
                                <a:avLst/>
                                <a:gdLst>
                                  <a:gd name="T0" fmla="*/ 0 w 1"/>
                                  <a:gd name="T1" fmla="*/ 0 h 78"/>
                                  <a:gd name="T2" fmla="*/ 0 w 1"/>
                                  <a:gd name="T3" fmla="*/ 77 h 78"/>
                                  <a:gd name="T4" fmla="*/ 0 w 1"/>
                                  <a:gd name="T5" fmla="*/ 0 h 78"/>
                                  <a:gd name="T6" fmla="*/ 0 60000 65536"/>
                                  <a:gd name="T7" fmla="*/ 0 60000 65536"/>
                                  <a:gd name="T8" fmla="*/ 0 60000 65536"/>
                                </a:gdLst>
                                <a:ahLst/>
                                <a:cxnLst>
                                  <a:cxn ang="T6">
                                    <a:pos x="T0" y="T1"/>
                                  </a:cxn>
                                  <a:cxn ang="T7">
                                    <a:pos x="T2" y="T3"/>
                                  </a:cxn>
                                  <a:cxn ang="T8">
                                    <a:pos x="T4" y="T5"/>
                                  </a:cxn>
                                </a:cxnLst>
                                <a:rect l="0" t="0" r="r" b="b"/>
                                <a:pathLst>
                                  <a:path w="1" h="78">
                                    <a:moveTo>
                                      <a:pt x="0" y="0"/>
                                    </a:moveTo>
                                    <a:lnTo>
                                      <a:pt x="0" y="7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74" name="Freeform 160"/>
                            <wps:cNvSpPr>
                              <a:spLocks/>
                            </wps:cNvSpPr>
                            <wps:spPr bwMode="auto">
                              <a:xfrm>
                                <a:off x="908" y="1676"/>
                                <a:ext cx="1" cy="51"/>
                              </a:xfrm>
                              <a:custGeom>
                                <a:avLst/>
                                <a:gdLst>
                                  <a:gd name="T0" fmla="*/ 0 w 1"/>
                                  <a:gd name="T1" fmla="*/ 0 h 51"/>
                                  <a:gd name="T2" fmla="*/ 0 w 1"/>
                                  <a:gd name="T3" fmla="*/ 50 h 51"/>
                                  <a:gd name="T4" fmla="*/ 0 w 1"/>
                                  <a:gd name="T5" fmla="*/ 0 h 51"/>
                                  <a:gd name="T6" fmla="*/ 0 60000 65536"/>
                                  <a:gd name="T7" fmla="*/ 0 60000 65536"/>
                                  <a:gd name="T8" fmla="*/ 0 60000 65536"/>
                                </a:gdLst>
                                <a:ahLst/>
                                <a:cxnLst>
                                  <a:cxn ang="T6">
                                    <a:pos x="T0" y="T1"/>
                                  </a:cxn>
                                  <a:cxn ang="T7">
                                    <a:pos x="T2" y="T3"/>
                                  </a:cxn>
                                  <a:cxn ang="T8">
                                    <a:pos x="T4" y="T5"/>
                                  </a:cxn>
                                </a:cxnLst>
                                <a:rect l="0" t="0" r="r" b="b"/>
                                <a:pathLst>
                                  <a:path w="1" h="51">
                                    <a:moveTo>
                                      <a:pt x="0" y="0"/>
                                    </a:moveTo>
                                    <a:lnTo>
                                      <a:pt x="0" y="5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77" name="Freeform 161"/>
                            <wps:cNvSpPr>
                              <a:spLocks/>
                            </wps:cNvSpPr>
                            <wps:spPr bwMode="auto">
                              <a:xfrm>
                                <a:off x="896" y="1731"/>
                                <a:ext cx="1" cy="45"/>
                              </a:xfrm>
                              <a:custGeom>
                                <a:avLst/>
                                <a:gdLst>
                                  <a:gd name="T0" fmla="*/ 0 w 1"/>
                                  <a:gd name="T1" fmla="*/ 0 h 45"/>
                                  <a:gd name="T2" fmla="*/ 0 w 1"/>
                                  <a:gd name="T3" fmla="*/ 44 h 45"/>
                                  <a:gd name="T4" fmla="*/ 0 w 1"/>
                                  <a:gd name="T5" fmla="*/ 0 h 45"/>
                                  <a:gd name="T6" fmla="*/ 0 60000 65536"/>
                                  <a:gd name="T7" fmla="*/ 0 60000 65536"/>
                                  <a:gd name="T8" fmla="*/ 0 60000 65536"/>
                                </a:gdLst>
                                <a:ahLst/>
                                <a:cxnLst>
                                  <a:cxn ang="T6">
                                    <a:pos x="T0" y="T1"/>
                                  </a:cxn>
                                  <a:cxn ang="T7">
                                    <a:pos x="T2" y="T3"/>
                                  </a:cxn>
                                  <a:cxn ang="T8">
                                    <a:pos x="T4" y="T5"/>
                                  </a:cxn>
                                </a:cxnLst>
                                <a:rect l="0" t="0" r="r" b="b"/>
                                <a:pathLst>
                                  <a:path w="1" h="45">
                                    <a:moveTo>
                                      <a:pt x="0" y="0"/>
                                    </a:moveTo>
                                    <a:lnTo>
                                      <a:pt x="0" y="4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0" name="Freeform 162"/>
                            <wps:cNvSpPr>
                              <a:spLocks/>
                            </wps:cNvSpPr>
                            <wps:spPr bwMode="auto">
                              <a:xfrm>
                                <a:off x="910" y="1756"/>
                                <a:ext cx="1" cy="62"/>
                              </a:xfrm>
                              <a:custGeom>
                                <a:avLst/>
                                <a:gdLst>
                                  <a:gd name="T0" fmla="*/ 0 w 1"/>
                                  <a:gd name="T1" fmla="*/ 0 h 62"/>
                                  <a:gd name="T2" fmla="*/ 0 w 1"/>
                                  <a:gd name="T3" fmla="*/ 61 h 62"/>
                                  <a:gd name="T4" fmla="*/ 0 w 1"/>
                                  <a:gd name="T5" fmla="*/ 0 h 62"/>
                                  <a:gd name="T6" fmla="*/ 0 60000 65536"/>
                                  <a:gd name="T7" fmla="*/ 0 60000 65536"/>
                                  <a:gd name="T8" fmla="*/ 0 60000 65536"/>
                                </a:gdLst>
                                <a:ahLst/>
                                <a:cxnLst>
                                  <a:cxn ang="T6">
                                    <a:pos x="T0" y="T1"/>
                                  </a:cxn>
                                  <a:cxn ang="T7">
                                    <a:pos x="T2" y="T3"/>
                                  </a:cxn>
                                  <a:cxn ang="T8">
                                    <a:pos x="T4" y="T5"/>
                                  </a:cxn>
                                </a:cxnLst>
                                <a:rect l="0" t="0" r="r" b="b"/>
                                <a:pathLst>
                                  <a:path w="1" h="62">
                                    <a:moveTo>
                                      <a:pt x="0" y="0"/>
                                    </a:moveTo>
                                    <a:lnTo>
                                      <a:pt x="0" y="6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5" name="Freeform 163"/>
                            <wps:cNvSpPr>
                              <a:spLocks/>
                            </wps:cNvSpPr>
                            <wps:spPr bwMode="auto">
                              <a:xfrm>
                                <a:off x="888" y="1790"/>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6" name="Freeform 164"/>
                            <wps:cNvSpPr>
                              <a:spLocks/>
                            </wps:cNvSpPr>
                            <wps:spPr bwMode="auto">
                              <a:xfrm>
                                <a:off x="1133" y="1737"/>
                                <a:ext cx="1" cy="79"/>
                              </a:xfrm>
                              <a:custGeom>
                                <a:avLst/>
                                <a:gdLst>
                                  <a:gd name="T0" fmla="*/ 0 w 1"/>
                                  <a:gd name="T1" fmla="*/ 78 h 79"/>
                                  <a:gd name="T2" fmla="*/ 0 w 1"/>
                                  <a:gd name="T3" fmla="*/ 0 h 79"/>
                                  <a:gd name="T4" fmla="*/ 0 w 1"/>
                                  <a:gd name="T5" fmla="*/ 78 h 79"/>
                                  <a:gd name="T6" fmla="*/ 0 60000 65536"/>
                                  <a:gd name="T7" fmla="*/ 0 60000 65536"/>
                                  <a:gd name="T8" fmla="*/ 0 60000 65536"/>
                                </a:gdLst>
                                <a:ahLst/>
                                <a:cxnLst>
                                  <a:cxn ang="T6">
                                    <a:pos x="T0" y="T1"/>
                                  </a:cxn>
                                  <a:cxn ang="T7">
                                    <a:pos x="T2" y="T3"/>
                                  </a:cxn>
                                  <a:cxn ang="T8">
                                    <a:pos x="T4" y="T5"/>
                                  </a:cxn>
                                </a:cxnLst>
                                <a:rect l="0" t="0" r="r" b="b"/>
                                <a:pathLst>
                                  <a:path w="1" h="79">
                                    <a:moveTo>
                                      <a:pt x="0" y="78"/>
                                    </a:moveTo>
                                    <a:lnTo>
                                      <a:pt x="0" y="0"/>
                                    </a:lnTo>
                                    <a:lnTo>
                                      <a:pt x="0" y="7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7" name="Freeform 165"/>
                            <wps:cNvSpPr>
                              <a:spLocks/>
                            </wps:cNvSpPr>
                            <wps:spPr bwMode="auto">
                              <a:xfrm>
                                <a:off x="1148" y="1720"/>
                                <a:ext cx="1" cy="52"/>
                              </a:xfrm>
                              <a:custGeom>
                                <a:avLst/>
                                <a:gdLst>
                                  <a:gd name="T0" fmla="*/ 0 w 1"/>
                                  <a:gd name="T1" fmla="*/ 51 h 52"/>
                                  <a:gd name="T2" fmla="*/ 0 w 1"/>
                                  <a:gd name="T3" fmla="*/ 0 h 52"/>
                                  <a:gd name="T4" fmla="*/ 0 w 1"/>
                                  <a:gd name="T5" fmla="*/ 51 h 52"/>
                                  <a:gd name="T6" fmla="*/ 0 60000 65536"/>
                                  <a:gd name="T7" fmla="*/ 0 60000 65536"/>
                                  <a:gd name="T8" fmla="*/ 0 60000 65536"/>
                                </a:gdLst>
                                <a:ahLst/>
                                <a:cxnLst>
                                  <a:cxn ang="T6">
                                    <a:pos x="T0" y="T1"/>
                                  </a:cxn>
                                  <a:cxn ang="T7">
                                    <a:pos x="T2" y="T3"/>
                                  </a:cxn>
                                  <a:cxn ang="T8">
                                    <a:pos x="T4" y="T5"/>
                                  </a:cxn>
                                </a:cxnLst>
                                <a:rect l="0" t="0" r="r" b="b"/>
                                <a:pathLst>
                                  <a:path w="1" h="52">
                                    <a:moveTo>
                                      <a:pt x="0" y="51"/>
                                    </a:moveTo>
                                    <a:lnTo>
                                      <a:pt x="0" y="0"/>
                                    </a:lnTo>
                                    <a:lnTo>
                                      <a:pt x="0" y="5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8" name="Freeform 166"/>
                            <wps:cNvSpPr>
                              <a:spLocks/>
                            </wps:cNvSpPr>
                            <wps:spPr bwMode="auto">
                              <a:xfrm>
                                <a:off x="1138" y="1672"/>
                                <a:ext cx="1" cy="44"/>
                              </a:xfrm>
                              <a:custGeom>
                                <a:avLst/>
                                <a:gdLst>
                                  <a:gd name="T0" fmla="*/ 0 w 1"/>
                                  <a:gd name="T1" fmla="*/ 43 h 44"/>
                                  <a:gd name="T2" fmla="*/ 0 w 1"/>
                                  <a:gd name="T3" fmla="*/ 0 h 44"/>
                                  <a:gd name="T4" fmla="*/ 0 w 1"/>
                                  <a:gd name="T5" fmla="*/ 43 h 44"/>
                                  <a:gd name="T6" fmla="*/ 0 60000 65536"/>
                                  <a:gd name="T7" fmla="*/ 0 60000 65536"/>
                                  <a:gd name="T8" fmla="*/ 0 60000 65536"/>
                                </a:gdLst>
                                <a:ahLst/>
                                <a:cxnLst>
                                  <a:cxn ang="T6">
                                    <a:pos x="T0" y="T1"/>
                                  </a:cxn>
                                  <a:cxn ang="T7">
                                    <a:pos x="T2" y="T3"/>
                                  </a:cxn>
                                  <a:cxn ang="T8">
                                    <a:pos x="T4" y="T5"/>
                                  </a:cxn>
                                </a:cxnLst>
                                <a:rect l="0" t="0" r="r" b="b"/>
                                <a:pathLst>
                                  <a:path w="1" h="44">
                                    <a:moveTo>
                                      <a:pt x="0" y="43"/>
                                    </a:moveTo>
                                    <a:lnTo>
                                      <a:pt x="0" y="0"/>
                                    </a:lnTo>
                                    <a:lnTo>
                                      <a:pt x="0" y="4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89" name="Freeform 167"/>
                            <wps:cNvSpPr>
                              <a:spLocks/>
                            </wps:cNvSpPr>
                            <wps:spPr bwMode="auto">
                              <a:xfrm>
                                <a:off x="1152" y="1632"/>
                                <a:ext cx="1" cy="59"/>
                              </a:xfrm>
                              <a:custGeom>
                                <a:avLst/>
                                <a:gdLst>
                                  <a:gd name="T0" fmla="*/ 0 w 1"/>
                                  <a:gd name="T1" fmla="*/ 58 h 59"/>
                                  <a:gd name="T2" fmla="*/ 0 w 1"/>
                                  <a:gd name="T3" fmla="*/ 0 h 59"/>
                                  <a:gd name="T4" fmla="*/ 0 w 1"/>
                                  <a:gd name="T5" fmla="*/ 58 h 59"/>
                                  <a:gd name="T6" fmla="*/ 0 60000 65536"/>
                                  <a:gd name="T7" fmla="*/ 0 60000 65536"/>
                                  <a:gd name="T8" fmla="*/ 0 60000 65536"/>
                                </a:gdLst>
                                <a:ahLst/>
                                <a:cxnLst>
                                  <a:cxn ang="T6">
                                    <a:pos x="T0" y="T1"/>
                                  </a:cxn>
                                  <a:cxn ang="T7">
                                    <a:pos x="T2" y="T3"/>
                                  </a:cxn>
                                  <a:cxn ang="T8">
                                    <a:pos x="T4" y="T5"/>
                                  </a:cxn>
                                </a:cxnLst>
                                <a:rect l="0" t="0" r="r" b="b"/>
                                <a:pathLst>
                                  <a:path w="1" h="59">
                                    <a:moveTo>
                                      <a:pt x="0" y="58"/>
                                    </a:moveTo>
                                    <a:lnTo>
                                      <a:pt x="0" y="0"/>
                                    </a:lnTo>
                                    <a:lnTo>
                                      <a:pt x="0" y="5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0" name="Freeform 168"/>
                            <wps:cNvSpPr>
                              <a:spLocks/>
                            </wps:cNvSpPr>
                            <wps:spPr bwMode="auto">
                              <a:xfrm>
                                <a:off x="1130" y="1627"/>
                                <a:ext cx="1" cy="26"/>
                              </a:xfrm>
                              <a:custGeom>
                                <a:avLst/>
                                <a:gdLst>
                                  <a:gd name="T0" fmla="*/ 0 w 1"/>
                                  <a:gd name="T1" fmla="*/ 25 h 26"/>
                                  <a:gd name="T2" fmla="*/ 0 w 1"/>
                                  <a:gd name="T3" fmla="*/ 0 h 26"/>
                                  <a:gd name="T4" fmla="*/ 0 w 1"/>
                                  <a:gd name="T5" fmla="*/ 25 h 26"/>
                                  <a:gd name="T6" fmla="*/ 0 60000 65536"/>
                                  <a:gd name="T7" fmla="*/ 0 60000 65536"/>
                                  <a:gd name="T8" fmla="*/ 0 60000 65536"/>
                                </a:gdLst>
                                <a:ahLst/>
                                <a:cxnLst>
                                  <a:cxn ang="T6">
                                    <a:pos x="T0" y="T1"/>
                                  </a:cxn>
                                  <a:cxn ang="T7">
                                    <a:pos x="T2" y="T3"/>
                                  </a:cxn>
                                  <a:cxn ang="T8">
                                    <a:pos x="T4" y="T5"/>
                                  </a:cxn>
                                </a:cxnLst>
                                <a:rect l="0" t="0" r="r" b="b"/>
                                <a:pathLst>
                                  <a:path w="1" h="26">
                                    <a:moveTo>
                                      <a:pt x="0" y="25"/>
                                    </a:moveTo>
                                    <a:lnTo>
                                      <a:pt x="0" y="0"/>
                                    </a:lnTo>
                                    <a:lnTo>
                                      <a:pt x="0" y="2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1" name="Freeform 169"/>
                            <wps:cNvSpPr>
                              <a:spLocks/>
                            </wps:cNvSpPr>
                            <wps:spPr bwMode="auto">
                              <a:xfrm>
                                <a:off x="1020" y="1636"/>
                                <a:ext cx="1" cy="68"/>
                              </a:xfrm>
                              <a:custGeom>
                                <a:avLst/>
                                <a:gdLst>
                                  <a:gd name="T0" fmla="*/ 0 w 1"/>
                                  <a:gd name="T1" fmla="*/ 0 h 68"/>
                                  <a:gd name="T2" fmla="*/ 0 w 1"/>
                                  <a:gd name="T3" fmla="*/ 67 h 68"/>
                                  <a:gd name="T4" fmla="*/ 0 w 1"/>
                                  <a:gd name="T5" fmla="*/ 0 h 68"/>
                                  <a:gd name="T6" fmla="*/ 0 60000 65536"/>
                                  <a:gd name="T7" fmla="*/ 0 60000 65536"/>
                                  <a:gd name="T8" fmla="*/ 0 60000 65536"/>
                                </a:gdLst>
                                <a:ahLst/>
                                <a:cxnLst>
                                  <a:cxn ang="T6">
                                    <a:pos x="T0" y="T1"/>
                                  </a:cxn>
                                  <a:cxn ang="T7">
                                    <a:pos x="T2" y="T3"/>
                                  </a:cxn>
                                  <a:cxn ang="T8">
                                    <a:pos x="T4" y="T5"/>
                                  </a:cxn>
                                </a:cxnLst>
                                <a:rect l="0" t="0" r="r" b="b"/>
                                <a:pathLst>
                                  <a:path w="1" h="68">
                                    <a:moveTo>
                                      <a:pt x="0" y="0"/>
                                    </a:moveTo>
                                    <a:lnTo>
                                      <a:pt x="0" y="6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2" name="Freeform 170"/>
                            <wps:cNvSpPr>
                              <a:spLocks/>
                            </wps:cNvSpPr>
                            <wps:spPr bwMode="auto">
                              <a:xfrm>
                                <a:off x="1026" y="1715"/>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3" name="Freeform 171"/>
                            <wps:cNvSpPr>
                              <a:spLocks/>
                            </wps:cNvSpPr>
                            <wps:spPr bwMode="auto">
                              <a:xfrm>
                                <a:off x="1020" y="1760"/>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94" name="Freeform 172"/>
                          <wps:cNvSpPr>
                            <a:spLocks/>
                          </wps:cNvSpPr>
                          <wps:spPr bwMode="auto">
                            <a:xfrm>
                              <a:off x="302" y="1412"/>
                              <a:ext cx="1941" cy="696"/>
                            </a:xfrm>
                            <a:custGeom>
                              <a:avLst/>
                              <a:gdLst>
                                <a:gd name="T0" fmla="*/ 0 w 2128"/>
                                <a:gd name="T1" fmla="*/ 580 h 971"/>
                                <a:gd name="T2" fmla="*/ 690 w 2128"/>
                                <a:gd name="T3" fmla="*/ 0 h 971"/>
                                <a:gd name="T4" fmla="*/ 991 w 2128"/>
                                <a:gd name="T5" fmla="*/ 60 h 971"/>
                                <a:gd name="T6" fmla="*/ 1390 w 2128"/>
                                <a:gd name="T7" fmla="*/ 485 h 971"/>
                                <a:gd name="T8" fmla="*/ 1940 w 2128"/>
                                <a:gd name="T9" fmla="*/ 515 h 971"/>
                                <a:gd name="T10" fmla="*/ 1940 w 2128"/>
                                <a:gd name="T11" fmla="*/ 595 h 971"/>
                                <a:gd name="T12" fmla="*/ 1345 w 2128"/>
                                <a:gd name="T13" fmla="*/ 634 h 971"/>
                                <a:gd name="T14" fmla="*/ 732 w 2128"/>
                                <a:gd name="T15" fmla="*/ 682 h 971"/>
                                <a:gd name="T16" fmla="*/ 29 w 2128"/>
                                <a:gd name="T17" fmla="*/ 695 h 971"/>
                                <a:gd name="T18" fmla="*/ 0 w 2128"/>
                                <a:gd name="T19" fmla="*/ 580 h 971"/>
                                <a:gd name="T20" fmla="*/ 0 w 2128"/>
                                <a:gd name="T21" fmla="*/ 580 h 97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128" h="971">
                                  <a:moveTo>
                                    <a:pt x="0" y="809"/>
                                  </a:moveTo>
                                  <a:lnTo>
                                    <a:pt x="757" y="0"/>
                                  </a:lnTo>
                                  <a:lnTo>
                                    <a:pt x="1086" y="84"/>
                                  </a:lnTo>
                                  <a:lnTo>
                                    <a:pt x="1524" y="676"/>
                                  </a:lnTo>
                                  <a:lnTo>
                                    <a:pt x="2127" y="719"/>
                                  </a:lnTo>
                                  <a:lnTo>
                                    <a:pt x="2127" y="830"/>
                                  </a:lnTo>
                                  <a:lnTo>
                                    <a:pt x="1475" y="885"/>
                                  </a:lnTo>
                                  <a:lnTo>
                                    <a:pt x="803" y="952"/>
                                  </a:lnTo>
                                  <a:lnTo>
                                    <a:pt x="32" y="970"/>
                                  </a:lnTo>
                                  <a:lnTo>
                                    <a:pt x="0" y="809"/>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95" name="Freeform 173"/>
                          <wps:cNvSpPr>
                            <a:spLocks/>
                          </wps:cNvSpPr>
                          <wps:spPr bwMode="auto">
                            <a:xfrm>
                              <a:off x="212" y="1535"/>
                              <a:ext cx="756" cy="534"/>
                            </a:xfrm>
                            <a:custGeom>
                              <a:avLst/>
                              <a:gdLst>
                                <a:gd name="T0" fmla="*/ 13 w 828"/>
                                <a:gd name="T1" fmla="*/ 0 h 745"/>
                                <a:gd name="T2" fmla="*/ 647 w 828"/>
                                <a:gd name="T3" fmla="*/ 419 h 745"/>
                                <a:gd name="T4" fmla="*/ 670 w 828"/>
                                <a:gd name="T5" fmla="*/ 424 h 745"/>
                                <a:gd name="T6" fmla="*/ 670 w 828"/>
                                <a:gd name="T7" fmla="*/ 433 h 745"/>
                                <a:gd name="T8" fmla="*/ 711 w 828"/>
                                <a:gd name="T9" fmla="*/ 437 h 745"/>
                                <a:gd name="T10" fmla="*/ 711 w 828"/>
                                <a:gd name="T11" fmla="*/ 444 h 745"/>
                                <a:gd name="T12" fmla="*/ 755 w 828"/>
                                <a:gd name="T13" fmla="*/ 452 h 745"/>
                                <a:gd name="T14" fmla="*/ 755 w 828"/>
                                <a:gd name="T15" fmla="*/ 463 h 745"/>
                                <a:gd name="T16" fmla="*/ 585 w 828"/>
                                <a:gd name="T17" fmla="*/ 480 h 745"/>
                                <a:gd name="T18" fmla="*/ 585 w 828"/>
                                <a:gd name="T19" fmla="*/ 469 h 745"/>
                                <a:gd name="T20" fmla="*/ 105 w 828"/>
                                <a:gd name="T21" fmla="*/ 533 h 745"/>
                                <a:gd name="T22" fmla="*/ 56 w 828"/>
                                <a:gd name="T23" fmla="*/ 462 h 745"/>
                                <a:gd name="T24" fmla="*/ 21 w 828"/>
                                <a:gd name="T25" fmla="*/ 420 h 745"/>
                                <a:gd name="T26" fmla="*/ 0 w 828"/>
                                <a:gd name="T27" fmla="*/ 381 h 745"/>
                                <a:gd name="T28" fmla="*/ 13 w 828"/>
                                <a:gd name="T29" fmla="*/ 0 h 745"/>
                                <a:gd name="T30" fmla="*/ 13 w 828"/>
                                <a:gd name="T31" fmla="*/ 0 h 745"/>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828" h="745">
                                  <a:moveTo>
                                    <a:pt x="14" y="0"/>
                                  </a:moveTo>
                                  <a:lnTo>
                                    <a:pt x="709" y="585"/>
                                  </a:lnTo>
                                  <a:lnTo>
                                    <a:pt x="734" y="592"/>
                                  </a:lnTo>
                                  <a:lnTo>
                                    <a:pt x="734" y="604"/>
                                  </a:lnTo>
                                  <a:lnTo>
                                    <a:pt x="779" y="610"/>
                                  </a:lnTo>
                                  <a:lnTo>
                                    <a:pt x="779" y="620"/>
                                  </a:lnTo>
                                  <a:lnTo>
                                    <a:pt x="827" y="631"/>
                                  </a:lnTo>
                                  <a:lnTo>
                                    <a:pt x="827" y="646"/>
                                  </a:lnTo>
                                  <a:lnTo>
                                    <a:pt x="641" y="669"/>
                                  </a:lnTo>
                                  <a:lnTo>
                                    <a:pt x="641" y="654"/>
                                  </a:lnTo>
                                  <a:lnTo>
                                    <a:pt x="115" y="744"/>
                                  </a:lnTo>
                                  <a:lnTo>
                                    <a:pt x="61" y="645"/>
                                  </a:lnTo>
                                  <a:lnTo>
                                    <a:pt x="23" y="586"/>
                                  </a:lnTo>
                                  <a:lnTo>
                                    <a:pt x="0" y="532"/>
                                  </a:lnTo>
                                  <a:lnTo>
                                    <a:pt x="14"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24" name="Freeform 174"/>
                          <wps:cNvSpPr>
                            <a:spLocks/>
                          </wps:cNvSpPr>
                          <wps:spPr bwMode="auto">
                            <a:xfrm>
                              <a:off x="1253" y="1714"/>
                              <a:ext cx="1009" cy="285"/>
                            </a:xfrm>
                            <a:custGeom>
                              <a:avLst/>
                              <a:gdLst>
                                <a:gd name="T0" fmla="*/ 0 w 1106"/>
                                <a:gd name="T1" fmla="*/ 110 h 398"/>
                                <a:gd name="T2" fmla="*/ 411 w 1106"/>
                                <a:gd name="T3" fmla="*/ 63 h 398"/>
                                <a:gd name="T4" fmla="*/ 363 w 1106"/>
                                <a:gd name="T5" fmla="*/ 26 h 398"/>
                                <a:gd name="T6" fmla="*/ 641 w 1106"/>
                                <a:gd name="T7" fmla="*/ 0 h 398"/>
                                <a:gd name="T8" fmla="*/ 987 w 1106"/>
                                <a:gd name="T9" fmla="*/ 175 h 398"/>
                                <a:gd name="T10" fmla="*/ 1008 w 1106"/>
                                <a:gd name="T11" fmla="*/ 247 h 398"/>
                                <a:gd name="T12" fmla="*/ 673 w 1106"/>
                                <a:gd name="T13" fmla="*/ 284 h 398"/>
                                <a:gd name="T14" fmla="*/ 456 w 1106"/>
                                <a:gd name="T15" fmla="*/ 103 h 398"/>
                                <a:gd name="T16" fmla="*/ 95 w 1106"/>
                                <a:gd name="T17" fmla="*/ 146 h 398"/>
                                <a:gd name="T18" fmla="*/ 0 w 1106"/>
                                <a:gd name="T19" fmla="*/ 110 h 398"/>
                                <a:gd name="T20" fmla="*/ 0 w 1106"/>
                                <a:gd name="T21" fmla="*/ 110 h 398"/>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06" h="398">
                                  <a:moveTo>
                                    <a:pt x="0" y="154"/>
                                  </a:moveTo>
                                  <a:lnTo>
                                    <a:pt x="451" y="88"/>
                                  </a:lnTo>
                                  <a:lnTo>
                                    <a:pt x="398" y="36"/>
                                  </a:lnTo>
                                  <a:lnTo>
                                    <a:pt x="703" y="0"/>
                                  </a:lnTo>
                                  <a:lnTo>
                                    <a:pt x="1082" y="245"/>
                                  </a:lnTo>
                                  <a:lnTo>
                                    <a:pt x="1105" y="345"/>
                                  </a:lnTo>
                                  <a:lnTo>
                                    <a:pt x="738" y="397"/>
                                  </a:lnTo>
                                  <a:lnTo>
                                    <a:pt x="500" y="144"/>
                                  </a:lnTo>
                                  <a:lnTo>
                                    <a:pt x="104" y="204"/>
                                  </a:lnTo>
                                  <a:lnTo>
                                    <a:pt x="0" y="154"/>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1025" name="Group 175"/>
                          <wpg:cNvGrpSpPr>
                            <a:grpSpLocks/>
                          </wpg:cNvGrpSpPr>
                          <wpg:grpSpPr bwMode="auto">
                            <a:xfrm>
                              <a:off x="1160" y="1419"/>
                              <a:ext cx="1116" cy="493"/>
                              <a:chOff x="1107" y="1173"/>
                              <a:chExt cx="1224" cy="689"/>
                            </a:xfrm>
                          </wpg:grpSpPr>
                          <wps:wsp>
                            <wps:cNvPr id="1028" name="Freeform 176"/>
                            <wps:cNvSpPr>
                              <a:spLocks/>
                            </wps:cNvSpPr>
                            <wps:spPr bwMode="auto">
                              <a:xfrm>
                                <a:off x="1165" y="1232"/>
                                <a:ext cx="578" cy="609"/>
                              </a:xfrm>
                              <a:custGeom>
                                <a:avLst/>
                                <a:gdLst>
                                  <a:gd name="T0" fmla="*/ 0 w 578"/>
                                  <a:gd name="T1" fmla="*/ 511 h 609"/>
                                  <a:gd name="T2" fmla="*/ 577 w 578"/>
                                  <a:gd name="T3" fmla="*/ 608 h 609"/>
                                  <a:gd name="T4" fmla="*/ 577 w 578"/>
                                  <a:gd name="T5" fmla="*/ 235 h 609"/>
                                  <a:gd name="T6" fmla="*/ 207 w 578"/>
                                  <a:gd name="T7" fmla="*/ 0 h 609"/>
                                  <a:gd name="T8" fmla="*/ 0 w 578"/>
                                  <a:gd name="T9" fmla="*/ 416 h 609"/>
                                  <a:gd name="T10" fmla="*/ 0 w 578"/>
                                  <a:gd name="T11" fmla="*/ 511 h 609"/>
                                  <a:gd name="T12" fmla="*/ 0 w 578"/>
                                  <a:gd name="T13" fmla="*/ 511 h 60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78" h="609">
                                    <a:moveTo>
                                      <a:pt x="0" y="511"/>
                                    </a:moveTo>
                                    <a:lnTo>
                                      <a:pt x="577" y="608"/>
                                    </a:lnTo>
                                    <a:lnTo>
                                      <a:pt x="577" y="235"/>
                                    </a:lnTo>
                                    <a:lnTo>
                                      <a:pt x="207" y="0"/>
                                    </a:lnTo>
                                    <a:lnTo>
                                      <a:pt x="0" y="416"/>
                                    </a:lnTo>
                                    <a:lnTo>
                                      <a:pt x="0" y="511"/>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29" name="Freeform 177"/>
                            <wps:cNvSpPr>
                              <a:spLocks/>
                            </wps:cNvSpPr>
                            <wps:spPr bwMode="auto">
                              <a:xfrm>
                                <a:off x="1513" y="1572"/>
                                <a:ext cx="87" cy="244"/>
                              </a:xfrm>
                              <a:custGeom>
                                <a:avLst/>
                                <a:gdLst>
                                  <a:gd name="T0" fmla="*/ 0 w 87"/>
                                  <a:gd name="T1" fmla="*/ 228 h 244"/>
                                  <a:gd name="T2" fmla="*/ 86 w 87"/>
                                  <a:gd name="T3" fmla="*/ 243 h 244"/>
                                  <a:gd name="T4" fmla="*/ 65 w 87"/>
                                  <a:gd name="T5" fmla="*/ 0 h 244"/>
                                  <a:gd name="T6" fmla="*/ 0 w 87"/>
                                  <a:gd name="T7" fmla="*/ 228 h 244"/>
                                  <a:gd name="T8" fmla="*/ 0 w 87"/>
                                  <a:gd name="T9" fmla="*/ 228 h 2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7" h="244">
                                    <a:moveTo>
                                      <a:pt x="0" y="228"/>
                                    </a:moveTo>
                                    <a:lnTo>
                                      <a:pt x="86" y="243"/>
                                    </a:lnTo>
                                    <a:lnTo>
                                      <a:pt x="65" y="0"/>
                                    </a:lnTo>
                                    <a:lnTo>
                                      <a:pt x="0" y="228"/>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0" name="Freeform 178"/>
                            <wps:cNvSpPr>
                              <a:spLocks/>
                            </wps:cNvSpPr>
                            <wps:spPr bwMode="auto">
                              <a:xfrm>
                                <a:off x="1114" y="1224"/>
                                <a:ext cx="251" cy="438"/>
                              </a:xfrm>
                              <a:custGeom>
                                <a:avLst/>
                                <a:gdLst>
                                  <a:gd name="T0" fmla="*/ 0 w 251"/>
                                  <a:gd name="T1" fmla="*/ 437 h 438"/>
                                  <a:gd name="T2" fmla="*/ 52 w 251"/>
                                  <a:gd name="T3" fmla="*/ 437 h 438"/>
                                  <a:gd name="T4" fmla="*/ 250 w 251"/>
                                  <a:gd name="T5" fmla="*/ 42 h 438"/>
                                  <a:gd name="T6" fmla="*/ 198 w 251"/>
                                  <a:gd name="T7" fmla="*/ 0 h 438"/>
                                  <a:gd name="T8" fmla="*/ 0 w 251"/>
                                  <a:gd name="T9" fmla="*/ 437 h 438"/>
                                  <a:gd name="T10" fmla="*/ 0 w 251"/>
                                  <a:gd name="T11" fmla="*/ 437 h 4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1" h="438">
                                    <a:moveTo>
                                      <a:pt x="0" y="437"/>
                                    </a:moveTo>
                                    <a:lnTo>
                                      <a:pt x="52" y="437"/>
                                    </a:lnTo>
                                    <a:lnTo>
                                      <a:pt x="250" y="42"/>
                                    </a:lnTo>
                                    <a:lnTo>
                                      <a:pt x="198" y="0"/>
                                    </a:lnTo>
                                    <a:lnTo>
                                      <a:pt x="0" y="437"/>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1" name="Freeform 179"/>
                            <wps:cNvSpPr>
                              <a:spLocks/>
                            </wps:cNvSpPr>
                            <wps:spPr bwMode="auto">
                              <a:xfrm>
                                <a:off x="1165" y="1253"/>
                                <a:ext cx="576" cy="464"/>
                              </a:xfrm>
                              <a:custGeom>
                                <a:avLst/>
                                <a:gdLst>
                                  <a:gd name="T0" fmla="*/ 0 w 576"/>
                                  <a:gd name="T1" fmla="*/ 368 h 464"/>
                                  <a:gd name="T2" fmla="*/ 184 w 576"/>
                                  <a:gd name="T3" fmla="*/ 0 h 464"/>
                                  <a:gd name="T4" fmla="*/ 575 w 576"/>
                                  <a:gd name="T5" fmla="*/ 281 h 464"/>
                                  <a:gd name="T6" fmla="*/ 575 w 576"/>
                                  <a:gd name="T7" fmla="*/ 364 h 464"/>
                                  <a:gd name="T8" fmla="*/ 473 w 576"/>
                                  <a:gd name="T9" fmla="*/ 463 h 464"/>
                                  <a:gd name="T10" fmla="*/ 473 w 576"/>
                                  <a:gd name="T11" fmla="*/ 296 h 464"/>
                                  <a:gd name="T12" fmla="*/ 432 w 576"/>
                                  <a:gd name="T13" fmla="*/ 296 h 464"/>
                                  <a:gd name="T14" fmla="*/ 411 w 576"/>
                                  <a:gd name="T15" fmla="*/ 222 h 464"/>
                                  <a:gd name="T16" fmla="*/ 190 w 576"/>
                                  <a:gd name="T17" fmla="*/ 51 h 464"/>
                                  <a:gd name="T18" fmla="*/ 190 w 576"/>
                                  <a:gd name="T19" fmla="*/ 80 h 464"/>
                                  <a:gd name="T20" fmla="*/ 166 w 576"/>
                                  <a:gd name="T21" fmla="*/ 99 h 464"/>
                                  <a:gd name="T22" fmla="*/ 162 w 576"/>
                                  <a:gd name="T23" fmla="*/ 87 h 464"/>
                                  <a:gd name="T24" fmla="*/ 0 w 576"/>
                                  <a:gd name="T25" fmla="*/ 415 h 464"/>
                                  <a:gd name="T26" fmla="*/ 0 w 576"/>
                                  <a:gd name="T27" fmla="*/ 368 h 464"/>
                                  <a:gd name="T28" fmla="*/ 0 w 576"/>
                                  <a:gd name="T29" fmla="*/ 368 h 46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76" h="464">
                                    <a:moveTo>
                                      <a:pt x="0" y="368"/>
                                    </a:moveTo>
                                    <a:lnTo>
                                      <a:pt x="184" y="0"/>
                                    </a:lnTo>
                                    <a:lnTo>
                                      <a:pt x="575" y="281"/>
                                    </a:lnTo>
                                    <a:lnTo>
                                      <a:pt x="575" y="364"/>
                                    </a:lnTo>
                                    <a:lnTo>
                                      <a:pt x="473" y="463"/>
                                    </a:lnTo>
                                    <a:lnTo>
                                      <a:pt x="473" y="296"/>
                                    </a:lnTo>
                                    <a:lnTo>
                                      <a:pt x="432" y="296"/>
                                    </a:lnTo>
                                    <a:lnTo>
                                      <a:pt x="411" y="222"/>
                                    </a:lnTo>
                                    <a:lnTo>
                                      <a:pt x="190" y="51"/>
                                    </a:lnTo>
                                    <a:lnTo>
                                      <a:pt x="190" y="80"/>
                                    </a:lnTo>
                                    <a:lnTo>
                                      <a:pt x="166" y="99"/>
                                    </a:lnTo>
                                    <a:lnTo>
                                      <a:pt x="162" y="87"/>
                                    </a:lnTo>
                                    <a:lnTo>
                                      <a:pt x="0" y="415"/>
                                    </a:lnTo>
                                    <a:lnTo>
                                      <a:pt x="0" y="368"/>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2" name="Freeform 180"/>
                            <wps:cNvSpPr>
                              <a:spLocks/>
                            </wps:cNvSpPr>
                            <wps:spPr bwMode="auto">
                              <a:xfrm>
                                <a:off x="1107" y="1209"/>
                                <a:ext cx="532" cy="453"/>
                              </a:xfrm>
                              <a:custGeom>
                                <a:avLst/>
                                <a:gdLst>
                                  <a:gd name="T0" fmla="*/ 7 w 532"/>
                                  <a:gd name="T1" fmla="*/ 452 h 453"/>
                                  <a:gd name="T2" fmla="*/ 209 w 532"/>
                                  <a:gd name="T3" fmla="*/ 27 h 453"/>
                                  <a:gd name="T4" fmla="*/ 498 w 532"/>
                                  <a:gd name="T5" fmla="*/ 254 h 453"/>
                                  <a:gd name="T6" fmla="*/ 531 w 532"/>
                                  <a:gd name="T7" fmla="*/ 254 h 453"/>
                                  <a:gd name="T8" fmla="*/ 205 w 532"/>
                                  <a:gd name="T9" fmla="*/ 0 h 453"/>
                                  <a:gd name="T10" fmla="*/ 0 w 532"/>
                                  <a:gd name="T11" fmla="*/ 433 h 453"/>
                                  <a:gd name="T12" fmla="*/ 7 w 532"/>
                                  <a:gd name="T13" fmla="*/ 452 h 453"/>
                                  <a:gd name="T14" fmla="*/ 7 w 532"/>
                                  <a:gd name="T15" fmla="*/ 452 h 45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2" h="453">
                                    <a:moveTo>
                                      <a:pt x="7" y="452"/>
                                    </a:moveTo>
                                    <a:lnTo>
                                      <a:pt x="209" y="27"/>
                                    </a:lnTo>
                                    <a:lnTo>
                                      <a:pt x="498" y="254"/>
                                    </a:lnTo>
                                    <a:lnTo>
                                      <a:pt x="531" y="254"/>
                                    </a:lnTo>
                                    <a:lnTo>
                                      <a:pt x="205" y="0"/>
                                    </a:lnTo>
                                    <a:lnTo>
                                      <a:pt x="0" y="433"/>
                                    </a:lnTo>
                                    <a:lnTo>
                                      <a:pt x="7" y="45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3" name="AutoShape 181"/>
                            <wps:cNvSpPr>
                              <a:spLocks noChangeArrowheads="1"/>
                            </wps:cNvSpPr>
                            <wps:spPr bwMode="auto">
                              <a:xfrm flipV="1">
                                <a:off x="1616" y="1538"/>
                                <a:ext cx="32" cy="324"/>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4" name="Freeform 182"/>
                            <wps:cNvSpPr>
                              <a:spLocks/>
                            </wps:cNvSpPr>
                            <wps:spPr bwMode="auto">
                              <a:xfrm>
                                <a:off x="1574" y="1543"/>
                                <a:ext cx="43" cy="316"/>
                              </a:xfrm>
                              <a:custGeom>
                                <a:avLst/>
                                <a:gdLst>
                                  <a:gd name="T0" fmla="*/ 42 w 43"/>
                                  <a:gd name="T1" fmla="*/ 315 h 316"/>
                                  <a:gd name="T2" fmla="*/ 0 w 43"/>
                                  <a:gd name="T3" fmla="*/ 303 h 316"/>
                                  <a:gd name="T4" fmla="*/ 0 w 43"/>
                                  <a:gd name="T5" fmla="*/ 0 h 316"/>
                                  <a:gd name="T6" fmla="*/ 42 w 43"/>
                                  <a:gd name="T7" fmla="*/ 0 h 316"/>
                                  <a:gd name="T8" fmla="*/ 42 w 43"/>
                                  <a:gd name="T9" fmla="*/ 315 h 316"/>
                                  <a:gd name="T10" fmla="*/ 42 w 43"/>
                                  <a:gd name="T11" fmla="*/ 315 h 31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316">
                                    <a:moveTo>
                                      <a:pt x="42" y="315"/>
                                    </a:moveTo>
                                    <a:lnTo>
                                      <a:pt x="0" y="303"/>
                                    </a:lnTo>
                                    <a:lnTo>
                                      <a:pt x="0" y="0"/>
                                    </a:lnTo>
                                    <a:lnTo>
                                      <a:pt x="42" y="0"/>
                                    </a:lnTo>
                                    <a:lnTo>
                                      <a:pt x="42" y="315"/>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5" name="Freeform 183"/>
                            <wps:cNvSpPr>
                              <a:spLocks/>
                            </wps:cNvSpPr>
                            <wps:spPr bwMode="auto">
                              <a:xfrm>
                                <a:off x="1519" y="1456"/>
                                <a:ext cx="79" cy="72"/>
                              </a:xfrm>
                              <a:custGeom>
                                <a:avLst/>
                                <a:gdLst>
                                  <a:gd name="T0" fmla="*/ 0 w 79"/>
                                  <a:gd name="T1" fmla="*/ 71 h 72"/>
                                  <a:gd name="T2" fmla="*/ 71 w 79"/>
                                  <a:gd name="T3" fmla="*/ 0 h 72"/>
                                  <a:gd name="T4" fmla="*/ 78 w 79"/>
                                  <a:gd name="T5" fmla="*/ 62 h 72"/>
                                  <a:gd name="T6" fmla="*/ 0 w 79"/>
                                  <a:gd name="T7" fmla="*/ 71 h 72"/>
                                  <a:gd name="T8" fmla="*/ 0 w 79"/>
                                  <a:gd name="T9" fmla="*/ 71 h 7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9" h="72">
                                    <a:moveTo>
                                      <a:pt x="0" y="71"/>
                                    </a:moveTo>
                                    <a:lnTo>
                                      <a:pt x="71" y="0"/>
                                    </a:lnTo>
                                    <a:lnTo>
                                      <a:pt x="78" y="62"/>
                                    </a:lnTo>
                                    <a:lnTo>
                                      <a:pt x="0" y="7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6" name="Freeform 184"/>
                            <wps:cNvSpPr>
                              <a:spLocks/>
                            </wps:cNvSpPr>
                            <wps:spPr bwMode="auto">
                              <a:xfrm>
                                <a:off x="1529" y="1545"/>
                                <a:ext cx="255" cy="14"/>
                              </a:xfrm>
                              <a:custGeom>
                                <a:avLst/>
                                <a:gdLst>
                                  <a:gd name="T0" fmla="*/ 0 w 255"/>
                                  <a:gd name="T1" fmla="*/ 6 h 14"/>
                                  <a:gd name="T2" fmla="*/ 74 w 255"/>
                                  <a:gd name="T3" fmla="*/ 0 h 14"/>
                                  <a:gd name="T4" fmla="*/ 254 w 255"/>
                                  <a:gd name="T5" fmla="*/ 1 h 14"/>
                                  <a:gd name="T6" fmla="*/ 74 w 255"/>
                                  <a:gd name="T7" fmla="*/ 13 h 14"/>
                                  <a:gd name="T8" fmla="*/ 0 w 255"/>
                                  <a:gd name="T9" fmla="*/ 6 h 14"/>
                                  <a:gd name="T10" fmla="*/ 0 w 255"/>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5" h="14">
                                    <a:moveTo>
                                      <a:pt x="0" y="6"/>
                                    </a:moveTo>
                                    <a:lnTo>
                                      <a:pt x="74" y="0"/>
                                    </a:lnTo>
                                    <a:lnTo>
                                      <a:pt x="254" y="1"/>
                                    </a:lnTo>
                                    <a:lnTo>
                                      <a:pt x="74" y="13"/>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7" name="Freeform 185"/>
                            <wps:cNvSpPr>
                              <a:spLocks/>
                            </wps:cNvSpPr>
                            <wps:spPr bwMode="auto">
                              <a:xfrm>
                                <a:off x="1519" y="1518"/>
                                <a:ext cx="89" cy="34"/>
                              </a:xfrm>
                              <a:custGeom>
                                <a:avLst/>
                                <a:gdLst>
                                  <a:gd name="T0" fmla="*/ 0 w 89"/>
                                  <a:gd name="T1" fmla="*/ 9 h 34"/>
                                  <a:gd name="T2" fmla="*/ 78 w 89"/>
                                  <a:gd name="T3" fmla="*/ 0 h 34"/>
                                  <a:gd name="T4" fmla="*/ 88 w 89"/>
                                  <a:gd name="T5" fmla="*/ 28 h 34"/>
                                  <a:gd name="T6" fmla="*/ 10 w 89"/>
                                  <a:gd name="T7" fmla="*/ 33 h 34"/>
                                  <a:gd name="T8" fmla="*/ 0 w 89"/>
                                  <a:gd name="T9" fmla="*/ 9 h 34"/>
                                  <a:gd name="T10" fmla="*/ 0 w 89"/>
                                  <a:gd name="T11" fmla="*/ 9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9" h="34">
                                    <a:moveTo>
                                      <a:pt x="0" y="9"/>
                                    </a:moveTo>
                                    <a:lnTo>
                                      <a:pt x="78" y="0"/>
                                    </a:lnTo>
                                    <a:lnTo>
                                      <a:pt x="88" y="28"/>
                                    </a:lnTo>
                                    <a:lnTo>
                                      <a:pt x="10" y="33"/>
                                    </a:lnTo>
                                    <a:lnTo>
                                      <a:pt x="0" y="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8" name="Freeform 186"/>
                            <wps:cNvSpPr>
                              <a:spLocks/>
                            </wps:cNvSpPr>
                            <wps:spPr bwMode="auto">
                              <a:xfrm>
                                <a:off x="1742" y="1281"/>
                                <a:ext cx="559" cy="560"/>
                              </a:xfrm>
                              <a:custGeom>
                                <a:avLst/>
                                <a:gdLst>
                                  <a:gd name="T0" fmla="*/ 0 w 559"/>
                                  <a:gd name="T1" fmla="*/ 559 h 560"/>
                                  <a:gd name="T2" fmla="*/ 558 w 559"/>
                                  <a:gd name="T3" fmla="*/ 542 h 560"/>
                                  <a:gd name="T4" fmla="*/ 558 w 559"/>
                                  <a:gd name="T5" fmla="*/ 292 h 560"/>
                                  <a:gd name="T6" fmla="*/ 255 w 559"/>
                                  <a:gd name="T7" fmla="*/ 51 h 560"/>
                                  <a:gd name="T8" fmla="*/ 0 w 559"/>
                                  <a:gd name="T9" fmla="*/ 0 h 560"/>
                                  <a:gd name="T10" fmla="*/ 0 w 559"/>
                                  <a:gd name="T11" fmla="*/ 559 h 560"/>
                                  <a:gd name="T12" fmla="*/ 0 w 559"/>
                                  <a:gd name="T13" fmla="*/ 559 h 56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59" h="560">
                                    <a:moveTo>
                                      <a:pt x="0" y="559"/>
                                    </a:moveTo>
                                    <a:lnTo>
                                      <a:pt x="558" y="542"/>
                                    </a:lnTo>
                                    <a:lnTo>
                                      <a:pt x="558" y="292"/>
                                    </a:lnTo>
                                    <a:lnTo>
                                      <a:pt x="255" y="51"/>
                                    </a:lnTo>
                                    <a:lnTo>
                                      <a:pt x="0" y="0"/>
                                    </a:lnTo>
                                    <a:lnTo>
                                      <a:pt x="0" y="559"/>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39" name="Freeform 187"/>
                            <wps:cNvSpPr>
                              <a:spLocks/>
                            </wps:cNvSpPr>
                            <wps:spPr bwMode="auto">
                              <a:xfrm>
                                <a:off x="1310" y="1209"/>
                                <a:ext cx="1021" cy="356"/>
                              </a:xfrm>
                              <a:custGeom>
                                <a:avLst/>
                                <a:gdLst>
                                  <a:gd name="T0" fmla="*/ 0 w 1021"/>
                                  <a:gd name="T1" fmla="*/ 0 h 356"/>
                                  <a:gd name="T2" fmla="*/ 900 w 1021"/>
                                  <a:gd name="T3" fmla="*/ 114 h 356"/>
                                  <a:gd name="T4" fmla="*/ 1020 w 1021"/>
                                  <a:gd name="T5" fmla="*/ 355 h 356"/>
                                  <a:gd name="T6" fmla="*/ 285 w 1021"/>
                                  <a:gd name="T7" fmla="*/ 309 h 356"/>
                                  <a:gd name="T8" fmla="*/ 280 w 1021"/>
                                  <a:gd name="T9" fmla="*/ 247 h 356"/>
                                  <a:gd name="T10" fmla="*/ 314 w 1021"/>
                                  <a:gd name="T11" fmla="*/ 247 h 356"/>
                                  <a:gd name="T12" fmla="*/ 0 w 1021"/>
                                  <a:gd name="T13" fmla="*/ 0 h 356"/>
                                  <a:gd name="T14" fmla="*/ 0 w 1021"/>
                                  <a:gd name="T15" fmla="*/ 0 h 35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21" h="356">
                                    <a:moveTo>
                                      <a:pt x="0" y="0"/>
                                    </a:moveTo>
                                    <a:lnTo>
                                      <a:pt x="900" y="114"/>
                                    </a:lnTo>
                                    <a:lnTo>
                                      <a:pt x="1020" y="355"/>
                                    </a:lnTo>
                                    <a:lnTo>
                                      <a:pt x="285" y="309"/>
                                    </a:lnTo>
                                    <a:lnTo>
                                      <a:pt x="280" y="247"/>
                                    </a:lnTo>
                                    <a:lnTo>
                                      <a:pt x="314" y="247"/>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0" name="Freeform 188"/>
                            <wps:cNvSpPr>
                              <a:spLocks/>
                            </wps:cNvSpPr>
                            <wps:spPr bwMode="auto">
                              <a:xfrm>
                                <a:off x="1740" y="1264"/>
                                <a:ext cx="503" cy="354"/>
                              </a:xfrm>
                              <a:custGeom>
                                <a:avLst/>
                                <a:gdLst>
                                  <a:gd name="T0" fmla="*/ 0 w 503"/>
                                  <a:gd name="T1" fmla="*/ 268 h 354"/>
                                  <a:gd name="T2" fmla="*/ 0 w 503"/>
                                  <a:gd name="T3" fmla="*/ 353 h 354"/>
                                  <a:gd name="T4" fmla="*/ 66 w 503"/>
                                  <a:gd name="T5" fmla="*/ 353 h 354"/>
                                  <a:gd name="T6" fmla="*/ 113 w 503"/>
                                  <a:gd name="T7" fmla="*/ 272 h 354"/>
                                  <a:gd name="T8" fmla="*/ 382 w 503"/>
                                  <a:gd name="T9" fmla="*/ 272 h 354"/>
                                  <a:gd name="T10" fmla="*/ 382 w 503"/>
                                  <a:gd name="T11" fmla="*/ 312 h 354"/>
                                  <a:gd name="T12" fmla="*/ 502 w 503"/>
                                  <a:gd name="T13" fmla="*/ 312 h 354"/>
                                  <a:gd name="T14" fmla="*/ 340 w 503"/>
                                  <a:gd name="T15" fmla="*/ 14 h 354"/>
                                  <a:gd name="T16" fmla="*/ 169 w 503"/>
                                  <a:gd name="T17" fmla="*/ 0 h 354"/>
                                  <a:gd name="T18" fmla="*/ 36 w 503"/>
                                  <a:gd name="T19" fmla="*/ 272 h 354"/>
                                  <a:gd name="T20" fmla="*/ 0 w 503"/>
                                  <a:gd name="T21" fmla="*/ 268 h 354"/>
                                  <a:gd name="T22" fmla="*/ 0 w 503"/>
                                  <a:gd name="T23" fmla="*/ 268 h 35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03" h="354">
                                    <a:moveTo>
                                      <a:pt x="0" y="268"/>
                                    </a:moveTo>
                                    <a:lnTo>
                                      <a:pt x="0" y="353"/>
                                    </a:lnTo>
                                    <a:lnTo>
                                      <a:pt x="66" y="353"/>
                                    </a:lnTo>
                                    <a:lnTo>
                                      <a:pt x="113" y="272"/>
                                    </a:lnTo>
                                    <a:lnTo>
                                      <a:pt x="382" y="272"/>
                                    </a:lnTo>
                                    <a:lnTo>
                                      <a:pt x="382" y="312"/>
                                    </a:lnTo>
                                    <a:lnTo>
                                      <a:pt x="502" y="312"/>
                                    </a:lnTo>
                                    <a:lnTo>
                                      <a:pt x="340" y="14"/>
                                    </a:lnTo>
                                    <a:lnTo>
                                      <a:pt x="169" y="0"/>
                                    </a:lnTo>
                                    <a:lnTo>
                                      <a:pt x="36" y="272"/>
                                    </a:lnTo>
                                    <a:lnTo>
                                      <a:pt x="0" y="268"/>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1" name="Freeform 189"/>
                            <wps:cNvSpPr>
                              <a:spLocks/>
                            </wps:cNvSpPr>
                            <wps:spPr bwMode="auto">
                              <a:xfrm>
                                <a:off x="1935" y="1173"/>
                                <a:ext cx="165" cy="115"/>
                              </a:xfrm>
                              <a:custGeom>
                                <a:avLst/>
                                <a:gdLst>
                                  <a:gd name="T0" fmla="*/ 32 w 165"/>
                                  <a:gd name="T1" fmla="*/ 0 h 115"/>
                                  <a:gd name="T2" fmla="*/ 0 w 165"/>
                                  <a:gd name="T3" fmla="*/ 93 h 115"/>
                                  <a:gd name="T4" fmla="*/ 164 w 165"/>
                                  <a:gd name="T5" fmla="*/ 114 h 115"/>
                                  <a:gd name="T6" fmla="*/ 32 w 165"/>
                                  <a:gd name="T7" fmla="*/ 0 h 115"/>
                                  <a:gd name="T8" fmla="*/ 32 w 165"/>
                                  <a:gd name="T9" fmla="*/ 0 h 1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5" h="115">
                                    <a:moveTo>
                                      <a:pt x="32" y="0"/>
                                    </a:moveTo>
                                    <a:lnTo>
                                      <a:pt x="0" y="93"/>
                                    </a:lnTo>
                                    <a:lnTo>
                                      <a:pt x="164" y="114"/>
                                    </a:lnTo>
                                    <a:lnTo>
                                      <a:pt x="32"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2" name="Freeform 190"/>
                            <wps:cNvSpPr>
                              <a:spLocks/>
                            </wps:cNvSpPr>
                            <wps:spPr bwMode="auto">
                              <a:xfrm>
                                <a:off x="1700" y="1173"/>
                                <a:ext cx="268" cy="347"/>
                              </a:xfrm>
                              <a:custGeom>
                                <a:avLst/>
                                <a:gdLst>
                                  <a:gd name="T0" fmla="*/ 267 w 268"/>
                                  <a:gd name="T1" fmla="*/ 0 h 347"/>
                                  <a:gd name="T2" fmla="*/ 239 w 268"/>
                                  <a:gd name="T3" fmla="*/ 91 h 347"/>
                                  <a:gd name="T4" fmla="*/ 76 w 268"/>
                                  <a:gd name="T5" fmla="*/ 346 h 347"/>
                                  <a:gd name="T6" fmla="*/ 0 w 268"/>
                                  <a:gd name="T7" fmla="*/ 105 h 347"/>
                                  <a:gd name="T8" fmla="*/ 267 w 268"/>
                                  <a:gd name="T9" fmla="*/ 0 h 347"/>
                                  <a:gd name="T10" fmla="*/ 267 w 268"/>
                                  <a:gd name="T11" fmla="*/ 0 h 3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8" h="347">
                                    <a:moveTo>
                                      <a:pt x="267" y="0"/>
                                    </a:moveTo>
                                    <a:lnTo>
                                      <a:pt x="239" y="91"/>
                                    </a:lnTo>
                                    <a:lnTo>
                                      <a:pt x="76" y="346"/>
                                    </a:lnTo>
                                    <a:lnTo>
                                      <a:pt x="0" y="105"/>
                                    </a:lnTo>
                                    <a:lnTo>
                                      <a:pt x="267"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3" name="Freeform 191"/>
                            <wps:cNvSpPr>
                              <a:spLocks/>
                            </wps:cNvSpPr>
                            <wps:spPr bwMode="auto">
                              <a:xfrm>
                                <a:off x="2047" y="1306"/>
                                <a:ext cx="192" cy="254"/>
                              </a:xfrm>
                              <a:custGeom>
                                <a:avLst/>
                                <a:gdLst>
                                  <a:gd name="T0" fmla="*/ 50 w 192"/>
                                  <a:gd name="T1" fmla="*/ 0 h 254"/>
                                  <a:gd name="T2" fmla="*/ 0 w 192"/>
                                  <a:gd name="T3" fmla="*/ 21 h 254"/>
                                  <a:gd name="T4" fmla="*/ 124 w 192"/>
                                  <a:gd name="T5" fmla="*/ 253 h 254"/>
                                  <a:gd name="T6" fmla="*/ 191 w 192"/>
                                  <a:gd name="T7" fmla="*/ 253 h 254"/>
                                  <a:gd name="T8" fmla="*/ 50 w 192"/>
                                  <a:gd name="T9" fmla="*/ 0 h 254"/>
                                  <a:gd name="T10" fmla="*/ 50 w 192"/>
                                  <a:gd name="T11" fmla="*/ 0 h 25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2" h="254">
                                    <a:moveTo>
                                      <a:pt x="50" y="0"/>
                                    </a:moveTo>
                                    <a:lnTo>
                                      <a:pt x="0" y="21"/>
                                    </a:lnTo>
                                    <a:lnTo>
                                      <a:pt x="124" y="253"/>
                                    </a:lnTo>
                                    <a:lnTo>
                                      <a:pt x="191" y="253"/>
                                    </a:lnTo>
                                    <a:lnTo>
                                      <a:pt x="5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4" name="Freeform 192"/>
                            <wps:cNvSpPr>
                              <a:spLocks/>
                            </wps:cNvSpPr>
                            <wps:spPr bwMode="auto">
                              <a:xfrm>
                                <a:off x="1923" y="1281"/>
                                <a:ext cx="173" cy="47"/>
                              </a:xfrm>
                              <a:custGeom>
                                <a:avLst/>
                                <a:gdLst>
                                  <a:gd name="T0" fmla="*/ 172 w 173"/>
                                  <a:gd name="T1" fmla="*/ 27 h 47"/>
                                  <a:gd name="T2" fmla="*/ 124 w 173"/>
                                  <a:gd name="T3" fmla="*/ 46 h 47"/>
                                  <a:gd name="T4" fmla="*/ 0 w 173"/>
                                  <a:gd name="T5" fmla="*/ 36 h 47"/>
                                  <a:gd name="T6" fmla="*/ 25 w 173"/>
                                  <a:gd name="T7" fmla="*/ 0 h 47"/>
                                  <a:gd name="T8" fmla="*/ 172 w 173"/>
                                  <a:gd name="T9" fmla="*/ 27 h 47"/>
                                  <a:gd name="T10" fmla="*/ 172 w 173"/>
                                  <a:gd name="T11" fmla="*/ 27 h 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3" h="47">
                                    <a:moveTo>
                                      <a:pt x="172" y="27"/>
                                    </a:moveTo>
                                    <a:lnTo>
                                      <a:pt x="124" y="46"/>
                                    </a:lnTo>
                                    <a:lnTo>
                                      <a:pt x="0" y="36"/>
                                    </a:lnTo>
                                    <a:lnTo>
                                      <a:pt x="25" y="0"/>
                                    </a:lnTo>
                                    <a:lnTo>
                                      <a:pt x="172" y="2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5" name="Freeform 193"/>
                            <wps:cNvSpPr>
                              <a:spLocks/>
                            </wps:cNvSpPr>
                            <wps:spPr bwMode="auto">
                              <a:xfrm>
                                <a:off x="1595" y="1266"/>
                                <a:ext cx="729" cy="297"/>
                              </a:xfrm>
                              <a:custGeom>
                                <a:avLst/>
                                <a:gdLst>
                                  <a:gd name="T0" fmla="*/ 0 w 729"/>
                                  <a:gd name="T1" fmla="*/ 252 h 297"/>
                                  <a:gd name="T2" fmla="*/ 8 w 729"/>
                                  <a:gd name="T3" fmla="*/ 280 h 297"/>
                                  <a:gd name="T4" fmla="*/ 188 w 729"/>
                                  <a:gd name="T5" fmla="*/ 280 h 297"/>
                                  <a:gd name="T6" fmla="*/ 351 w 729"/>
                                  <a:gd name="T7" fmla="*/ 23 h 297"/>
                                  <a:gd name="T8" fmla="*/ 491 w 729"/>
                                  <a:gd name="T9" fmla="*/ 44 h 297"/>
                                  <a:gd name="T10" fmla="*/ 633 w 729"/>
                                  <a:gd name="T11" fmla="*/ 296 h 297"/>
                                  <a:gd name="T12" fmla="*/ 720 w 729"/>
                                  <a:gd name="T13" fmla="*/ 290 h 297"/>
                                  <a:gd name="T14" fmla="*/ 728 w 729"/>
                                  <a:gd name="T15" fmla="*/ 282 h 297"/>
                                  <a:gd name="T16" fmla="*/ 642 w 729"/>
                                  <a:gd name="T17" fmla="*/ 270 h 297"/>
                                  <a:gd name="T18" fmla="*/ 504 w 729"/>
                                  <a:gd name="T19" fmla="*/ 21 h 297"/>
                                  <a:gd name="T20" fmla="*/ 341 w 729"/>
                                  <a:gd name="T21" fmla="*/ 0 h 297"/>
                                  <a:gd name="T22" fmla="*/ 181 w 729"/>
                                  <a:gd name="T23" fmla="*/ 252 h 297"/>
                                  <a:gd name="T24" fmla="*/ 0 w 729"/>
                                  <a:gd name="T25" fmla="*/ 252 h 297"/>
                                  <a:gd name="T26" fmla="*/ 0 w 729"/>
                                  <a:gd name="T27" fmla="*/ 252 h 297"/>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729" h="297">
                                    <a:moveTo>
                                      <a:pt x="0" y="252"/>
                                    </a:moveTo>
                                    <a:lnTo>
                                      <a:pt x="8" y="280"/>
                                    </a:lnTo>
                                    <a:lnTo>
                                      <a:pt x="188" y="280"/>
                                    </a:lnTo>
                                    <a:lnTo>
                                      <a:pt x="351" y="23"/>
                                    </a:lnTo>
                                    <a:lnTo>
                                      <a:pt x="491" y="44"/>
                                    </a:lnTo>
                                    <a:lnTo>
                                      <a:pt x="633" y="296"/>
                                    </a:lnTo>
                                    <a:lnTo>
                                      <a:pt x="720" y="290"/>
                                    </a:lnTo>
                                    <a:lnTo>
                                      <a:pt x="728" y="282"/>
                                    </a:lnTo>
                                    <a:lnTo>
                                      <a:pt x="642" y="270"/>
                                    </a:lnTo>
                                    <a:lnTo>
                                      <a:pt x="504" y="21"/>
                                    </a:lnTo>
                                    <a:lnTo>
                                      <a:pt x="341" y="0"/>
                                    </a:lnTo>
                                    <a:lnTo>
                                      <a:pt x="181" y="252"/>
                                    </a:lnTo>
                                    <a:lnTo>
                                      <a:pt x="0" y="25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6" name="Freeform 194"/>
                            <wps:cNvSpPr>
                              <a:spLocks/>
                            </wps:cNvSpPr>
                            <wps:spPr bwMode="auto">
                              <a:xfrm>
                                <a:off x="1275" y="1522"/>
                                <a:ext cx="143" cy="64"/>
                              </a:xfrm>
                              <a:custGeom>
                                <a:avLst/>
                                <a:gdLst>
                                  <a:gd name="T0" fmla="*/ 0 w 143"/>
                                  <a:gd name="T1" fmla="*/ 63 h 64"/>
                                  <a:gd name="T2" fmla="*/ 83 w 143"/>
                                  <a:gd name="T3" fmla="*/ 0 h 64"/>
                                  <a:gd name="T4" fmla="*/ 142 w 143"/>
                                  <a:gd name="T5" fmla="*/ 63 h 64"/>
                                  <a:gd name="T6" fmla="*/ 0 w 143"/>
                                  <a:gd name="T7" fmla="*/ 63 h 64"/>
                                  <a:gd name="T8" fmla="*/ 0 w 143"/>
                                  <a:gd name="T9" fmla="*/ 63 h 6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3" h="64">
                                    <a:moveTo>
                                      <a:pt x="0" y="63"/>
                                    </a:moveTo>
                                    <a:lnTo>
                                      <a:pt x="83" y="0"/>
                                    </a:lnTo>
                                    <a:lnTo>
                                      <a:pt x="142" y="63"/>
                                    </a:lnTo>
                                    <a:lnTo>
                                      <a:pt x="0" y="63"/>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7" name="Freeform 195"/>
                            <wps:cNvSpPr>
                              <a:spLocks/>
                            </wps:cNvSpPr>
                            <wps:spPr bwMode="auto">
                              <a:xfrm>
                                <a:off x="1363" y="1589"/>
                                <a:ext cx="57" cy="65"/>
                              </a:xfrm>
                              <a:custGeom>
                                <a:avLst/>
                                <a:gdLst>
                                  <a:gd name="T0" fmla="*/ 0 w 57"/>
                                  <a:gd name="T1" fmla="*/ 0 h 65"/>
                                  <a:gd name="T2" fmla="*/ 0 w 57"/>
                                  <a:gd name="T3" fmla="*/ 64 h 65"/>
                                  <a:gd name="T4" fmla="*/ 56 w 57"/>
                                  <a:gd name="T5" fmla="*/ 6 h 65"/>
                                  <a:gd name="T6" fmla="*/ 0 w 57"/>
                                  <a:gd name="T7" fmla="*/ 0 h 65"/>
                                  <a:gd name="T8" fmla="*/ 0 w 57"/>
                                  <a:gd name="T9" fmla="*/ 0 h 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 h="65">
                                    <a:moveTo>
                                      <a:pt x="0" y="0"/>
                                    </a:moveTo>
                                    <a:lnTo>
                                      <a:pt x="0" y="64"/>
                                    </a:lnTo>
                                    <a:lnTo>
                                      <a:pt x="56"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8" name="Freeform 196"/>
                            <wps:cNvSpPr>
                              <a:spLocks/>
                            </wps:cNvSpPr>
                            <wps:spPr bwMode="auto">
                              <a:xfrm>
                                <a:off x="1275" y="1583"/>
                                <a:ext cx="145" cy="11"/>
                              </a:xfrm>
                              <a:custGeom>
                                <a:avLst/>
                                <a:gdLst>
                                  <a:gd name="T0" fmla="*/ 0 w 145"/>
                                  <a:gd name="T1" fmla="*/ 0 h 11"/>
                                  <a:gd name="T2" fmla="*/ 140 w 145"/>
                                  <a:gd name="T3" fmla="*/ 0 h 11"/>
                                  <a:gd name="T4" fmla="*/ 144 w 145"/>
                                  <a:gd name="T5" fmla="*/ 10 h 11"/>
                                  <a:gd name="T6" fmla="*/ 6 w 145"/>
                                  <a:gd name="T7" fmla="*/ 10 h 11"/>
                                  <a:gd name="T8" fmla="*/ 0 w 145"/>
                                  <a:gd name="T9" fmla="*/ 0 h 11"/>
                                  <a:gd name="T10" fmla="*/ 0 w 145"/>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5" h="11">
                                    <a:moveTo>
                                      <a:pt x="0" y="0"/>
                                    </a:moveTo>
                                    <a:lnTo>
                                      <a:pt x="140" y="0"/>
                                    </a:lnTo>
                                    <a:lnTo>
                                      <a:pt x="144" y="10"/>
                                    </a:lnTo>
                                    <a:lnTo>
                                      <a:pt x="6"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49" name="Freeform 197"/>
                            <wps:cNvSpPr>
                              <a:spLocks/>
                            </wps:cNvSpPr>
                            <wps:spPr bwMode="auto">
                              <a:xfrm>
                                <a:off x="1281" y="1593"/>
                                <a:ext cx="83" cy="183"/>
                              </a:xfrm>
                              <a:custGeom>
                                <a:avLst/>
                                <a:gdLst>
                                  <a:gd name="T0" fmla="*/ 0 w 83"/>
                                  <a:gd name="T1" fmla="*/ 0 h 183"/>
                                  <a:gd name="T2" fmla="*/ 82 w 83"/>
                                  <a:gd name="T3" fmla="*/ 0 h 183"/>
                                  <a:gd name="T4" fmla="*/ 82 w 83"/>
                                  <a:gd name="T5" fmla="*/ 182 h 183"/>
                                  <a:gd name="T6" fmla="*/ 0 w 83"/>
                                  <a:gd name="T7" fmla="*/ 169 h 183"/>
                                  <a:gd name="T8" fmla="*/ 0 w 83"/>
                                  <a:gd name="T9" fmla="*/ 0 h 183"/>
                                  <a:gd name="T10" fmla="*/ 0 w 83"/>
                                  <a:gd name="T11" fmla="*/ 0 h 18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83">
                                    <a:moveTo>
                                      <a:pt x="0" y="0"/>
                                    </a:moveTo>
                                    <a:lnTo>
                                      <a:pt x="82" y="0"/>
                                    </a:lnTo>
                                    <a:lnTo>
                                      <a:pt x="82" y="182"/>
                                    </a:lnTo>
                                    <a:lnTo>
                                      <a:pt x="0" y="169"/>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0" name="Freeform 198"/>
                            <wps:cNvSpPr>
                              <a:spLocks/>
                            </wps:cNvSpPr>
                            <wps:spPr bwMode="auto">
                              <a:xfrm>
                                <a:off x="1281" y="1595"/>
                                <a:ext cx="83" cy="56"/>
                              </a:xfrm>
                              <a:custGeom>
                                <a:avLst/>
                                <a:gdLst>
                                  <a:gd name="T0" fmla="*/ 0 w 83"/>
                                  <a:gd name="T1" fmla="*/ 0 h 56"/>
                                  <a:gd name="T2" fmla="*/ 82 w 83"/>
                                  <a:gd name="T3" fmla="*/ 0 h 56"/>
                                  <a:gd name="T4" fmla="*/ 82 w 83"/>
                                  <a:gd name="T5" fmla="*/ 55 h 56"/>
                                  <a:gd name="T6" fmla="*/ 0 w 83"/>
                                  <a:gd name="T7" fmla="*/ 55 h 56"/>
                                  <a:gd name="T8" fmla="*/ 0 w 83"/>
                                  <a:gd name="T9" fmla="*/ 0 h 56"/>
                                  <a:gd name="T10" fmla="*/ 0 w 83"/>
                                  <a:gd name="T11" fmla="*/ 0 h 5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56">
                                    <a:moveTo>
                                      <a:pt x="0" y="0"/>
                                    </a:moveTo>
                                    <a:lnTo>
                                      <a:pt x="82" y="0"/>
                                    </a:lnTo>
                                    <a:lnTo>
                                      <a:pt x="82" y="55"/>
                                    </a:lnTo>
                                    <a:lnTo>
                                      <a:pt x="0" y="5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1" name="Freeform 199"/>
                            <wps:cNvSpPr>
                              <a:spLocks/>
                            </wps:cNvSpPr>
                            <wps:spPr bwMode="auto">
                              <a:xfrm>
                                <a:off x="1289" y="1602"/>
                                <a:ext cx="70" cy="174"/>
                              </a:xfrm>
                              <a:custGeom>
                                <a:avLst/>
                                <a:gdLst>
                                  <a:gd name="T0" fmla="*/ 0 w 70"/>
                                  <a:gd name="T1" fmla="*/ 160 h 174"/>
                                  <a:gd name="T2" fmla="*/ 0 w 70"/>
                                  <a:gd name="T3" fmla="*/ 0 h 174"/>
                                  <a:gd name="T4" fmla="*/ 69 w 70"/>
                                  <a:gd name="T5" fmla="*/ 0 h 174"/>
                                  <a:gd name="T6" fmla="*/ 69 w 70"/>
                                  <a:gd name="T7" fmla="*/ 173 h 174"/>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0" h="174">
                                    <a:moveTo>
                                      <a:pt x="0" y="160"/>
                                    </a:moveTo>
                                    <a:lnTo>
                                      <a:pt x="0" y="0"/>
                                    </a:lnTo>
                                    <a:lnTo>
                                      <a:pt x="69" y="0"/>
                                    </a:lnTo>
                                    <a:lnTo>
                                      <a:pt x="69" y="17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2" name="Freeform 200"/>
                            <wps:cNvSpPr>
                              <a:spLocks/>
                            </wps:cNvSpPr>
                            <wps:spPr bwMode="auto">
                              <a:xfrm>
                                <a:off x="1294" y="1613"/>
                                <a:ext cx="27" cy="42"/>
                              </a:xfrm>
                              <a:custGeom>
                                <a:avLst/>
                                <a:gdLst>
                                  <a:gd name="T0" fmla="*/ 0 w 27"/>
                                  <a:gd name="T1" fmla="*/ 0 h 42"/>
                                  <a:gd name="T2" fmla="*/ 0 w 27"/>
                                  <a:gd name="T3" fmla="*/ 41 h 42"/>
                                  <a:gd name="T4" fmla="*/ 26 w 27"/>
                                  <a:gd name="T5" fmla="*/ 41 h 42"/>
                                  <a:gd name="T6" fmla="*/ 0 60000 65536"/>
                                  <a:gd name="T7" fmla="*/ 0 60000 65536"/>
                                  <a:gd name="T8" fmla="*/ 0 60000 65536"/>
                                </a:gdLst>
                                <a:ahLst/>
                                <a:cxnLst>
                                  <a:cxn ang="T6">
                                    <a:pos x="T0" y="T1"/>
                                  </a:cxn>
                                  <a:cxn ang="T7">
                                    <a:pos x="T2" y="T3"/>
                                  </a:cxn>
                                  <a:cxn ang="T8">
                                    <a:pos x="T4" y="T5"/>
                                  </a:cxn>
                                </a:cxnLst>
                                <a:rect l="0" t="0" r="r" b="b"/>
                                <a:pathLst>
                                  <a:path w="27" h="42">
                                    <a:moveTo>
                                      <a:pt x="0" y="0"/>
                                    </a:moveTo>
                                    <a:lnTo>
                                      <a:pt x="0" y="41"/>
                                    </a:lnTo>
                                    <a:lnTo>
                                      <a:pt x="26"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3" name="Freeform 201"/>
                            <wps:cNvSpPr>
                              <a:spLocks/>
                            </wps:cNvSpPr>
                            <wps:spPr bwMode="auto">
                              <a:xfrm>
                                <a:off x="1296" y="1614"/>
                                <a:ext cx="25" cy="44"/>
                              </a:xfrm>
                              <a:custGeom>
                                <a:avLst/>
                                <a:gdLst>
                                  <a:gd name="T0" fmla="*/ 0 w 25"/>
                                  <a:gd name="T1" fmla="*/ 0 h 44"/>
                                  <a:gd name="T2" fmla="*/ 0 w 25"/>
                                  <a:gd name="T3" fmla="*/ 43 h 44"/>
                                  <a:gd name="T4" fmla="*/ 24 w 25"/>
                                  <a:gd name="T5" fmla="*/ 43 h 44"/>
                                  <a:gd name="T6" fmla="*/ 0 60000 65536"/>
                                  <a:gd name="T7" fmla="*/ 0 60000 65536"/>
                                  <a:gd name="T8" fmla="*/ 0 60000 65536"/>
                                </a:gdLst>
                                <a:ahLst/>
                                <a:cxnLst>
                                  <a:cxn ang="T6">
                                    <a:pos x="T0" y="T1"/>
                                  </a:cxn>
                                  <a:cxn ang="T7">
                                    <a:pos x="T2" y="T3"/>
                                  </a:cxn>
                                  <a:cxn ang="T8">
                                    <a:pos x="T4" y="T5"/>
                                  </a:cxn>
                                </a:cxnLst>
                                <a:rect l="0" t="0" r="r" b="b"/>
                                <a:pathLst>
                                  <a:path w="25" h="44">
                                    <a:moveTo>
                                      <a:pt x="0" y="0"/>
                                    </a:moveTo>
                                    <a:lnTo>
                                      <a:pt x="0" y="43"/>
                                    </a:lnTo>
                                    <a:lnTo>
                                      <a:pt x="24"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4" name="Freeform 202"/>
                            <wps:cNvSpPr>
                              <a:spLocks/>
                            </wps:cNvSpPr>
                            <wps:spPr bwMode="auto">
                              <a:xfrm>
                                <a:off x="1326" y="1613"/>
                                <a:ext cx="26" cy="42"/>
                              </a:xfrm>
                              <a:custGeom>
                                <a:avLst/>
                                <a:gdLst>
                                  <a:gd name="T0" fmla="*/ 0 w 26"/>
                                  <a:gd name="T1" fmla="*/ 0 h 42"/>
                                  <a:gd name="T2" fmla="*/ 0 w 26"/>
                                  <a:gd name="T3" fmla="*/ 41 h 42"/>
                                  <a:gd name="T4" fmla="*/ 25 w 26"/>
                                  <a:gd name="T5" fmla="*/ 41 h 42"/>
                                  <a:gd name="T6" fmla="*/ 0 60000 65536"/>
                                  <a:gd name="T7" fmla="*/ 0 60000 65536"/>
                                  <a:gd name="T8" fmla="*/ 0 60000 65536"/>
                                </a:gdLst>
                                <a:ahLst/>
                                <a:cxnLst>
                                  <a:cxn ang="T6">
                                    <a:pos x="T0" y="T1"/>
                                  </a:cxn>
                                  <a:cxn ang="T7">
                                    <a:pos x="T2" y="T3"/>
                                  </a:cxn>
                                  <a:cxn ang="T8">
                                    <a:pos x="T4" y="T5"/>
                                  </a:cxn>
                                </a:cxnLst>
                                <a:rect l="0" t="0" r="r" b="b"/>
                                <a:pathLst>
                                  <a:path w="26" h="42">
                                    <a:moveTo>
                                      <a:pt x="0" y="0"/>
                                    </a:moveTo>
                                    <a:lnTo>
                                      <a:pt x="0" y="41"/>
                                    </a:lnTo>
                                    <a:lnTo>
                                      <a:pt x="25"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5" name="Freeform 203"/>
                            <wps:cNvSpPr>
                              <a:spLocks/>
                            </wps:cNvSpPr>
                            <wps:spPr bwMode="auto">
                              <a:xfrm>
                                <a:off x="1327" y="1614"/>
                                <a:ext cx="27" cy="44"/>
                              </a:xfrm>
                              <a:custGeom>
                                <a:avLst/>
                                <a:gdLst>
                                  <a:gd name="T0" fmla="*/ 0 w 27"/>
                                  <a:gd name="T1" fmla="*/ 0 h 44"/>
                                  <a:gd name="T2" fmla="*/ 0 w 27"/>
                                  <a:gd name="T3" fmla="*/ 43 h 44"/>
                                  <a:gd name="T4" fmla="*/ 26 w 27"/>
                                  <a:gd name="T5" fmla="*/ 43 h 44"/>
                                  <a:gd name="T6" fmla="*/ 0 60000 65536"/>
                                  <a:gd name="T7" fmla="*/ 0 60000 65536"/>
                                  <a:gd name="T8" fmla="*/ 0 60000 65536"/>
                                </a:gdLst>
                                <a:ahLst/>
                                <a:cxnLst>
                                  <a:cxn ang="T6">
                                    <a:pos x="T0" y="T1"/>
                                  </a:cxn>
                                  <a:cxn ang="T7">
                                    <a:pos x="T2" y="T3"/>
                                  </a:cxn>
                                  <a:cxn ang="T8">
                                    <a:pos x="T4" y="T5"/>
                                  </a:cxn>
                                </a:cxnLst>
                                <a:rect l="0" t="0" r="r" b="b"/>
                                <a:pathLst>
                                  <a:path w="27" h="44">
                                    <a:moveTo>
                                      <a:pt x="0" y="0"/>
                                    </a:moveTo>
                                    <a:lnTo>
                                      <a:pt x="0" y="43"/>
                                    </a:lnTo>
                                    <a:lnTo>
                                      <a:pt x="26"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6" name="Freeform 204"/>
                            <wps:cNvSpPr>
                              <a:spLocks/>
                            </wps:cNvSpPr>
                            <wps:spPr bwMode="auto">
                              <a:xfrm>
                                <a:off x="1294" y="1663"/>
                                <a:ext cx="27" cy="46"/>
                              </a:xfrm>
                              <a:custGeom>
                                <a:avLst/>
                                <a:gdLst>
                                  <a:gd name="T0" fmla="*/ 0 w 27"/>
                                  <a:gd name="T1" fmla="*/ 0 h 46"/>
                                  <a:gd name="T2" fmla="*/ 0 w 27"/>
                                  <a:gd name="T3" fmla="*/ 45 h 46"/>
                                  <a:gd name="T4" fmla="*/ 26 w 27"/>
                                  <a:gd name="T5" fmla="*/ 45 h 46"/>
                                  <a:gd name="T6" fmla="*/ 0 60000 65536"/>
                                  <a:gd name="T7" fmla="*/ 0 60000 65536"/>
                                  <a:gd name="T8" fmla="*/ 0 60000 65536"/>
                                </a:gdLst>
                                <a:ahLst/>
                                <a:cxnLst>
                                  <a:cxn ang="T6">
                                    <a:pos x="T0" y="T1"/>
                                  </a:cxn>
                                  <a:cxn ang="T7">
                                    <a:pos x="T2" y="T3"/>
                                  </a:cxn>
                                  <a:cxn ang="T8">
                                    <a:pos x="T4" y="T5"/>
                                  </a:cxn>
                                </a:cxnLst>
                                <a:rect l="0" t="0" r="r" b="b"/>
                                <a:pathLst>
                                  <a:path w="27" h="46">
                                    <a:moveTo>
                                      <a:pt x="0" y="0"/>
                                    </a:moveTo>
                                    <a:lnTo>
                                      <a:pt x="0" y="45"/>
                                    </a:lnTo>
                                    <a:lnTo>
                                      <a:pt x="26"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7" name="Freeform 205"/>
                            <wps:cNvSpPr>
                              <a:spLocks/>
                            </wps:cNvSpPr>
                            <wps:spPr bwMode="auto">
                              <a:xfrm>
                                <a:off x="1296" y="1665"/>
                                <a:ext cx="25" cy="44"/>
                              </a:xfrm>
                              <a:custGeom>
                                <a:avLst/>
                                <a:gdLst>
                                  <a:gd name="T0" fmla="*/ 0 w 25"/>
                                  <a:gd name="T1" fmla="*/ 0 h 44"/>
                                  <a:gd name="T2" fmla="*/ 0 w 25"/>
                                  <a:gd name="T3" fmla="*/ 43 h 44"/>
                                  <a:gd name="T4" fmla="*/ 24 w 25"/>
                                  <a:gd name="T5" fmla="*/ 43 h 44"/>
                                  <a:gd name="T6" fmla="*/ 0 60000 65536"/>
                                  <a:gd name="T7" fmla="*/ 0 60000 65536"/>
                                  <a:gd name="T8" fmla="*/ 0 60000 65536"/>
                                </a:gdLst>
                                <a:ahLst/>
                                <a:cxnLst>
                                  <a:cxn ang="T6">
                                    <a:pos x="T0" y="T1"/>
                                  </a:cxn>
                                  <a:cxn ang="T7">
                                    <a:pos x="T2" y="T3"/>
                                  </a:cxn>
                                  <a:cxn ang="T8">
                                    <a:pos x="T4" y="T5"/>
                                  </a:cxn>
                                </a:cxnLst>
                                <a:rect l="0" t="0" r="r" b="b"/>
                                <a:pathLst>
                                  <a:path w="25" h="44">
                                    <a:moveTo>
                                      <a:pt x="0" y="0"/>
                                    </a:moveTo>
                                    <a:lnTo>
                                      <a:pt x="0" y="43"/>
                                    </a:lnTo>
                                    <a:lnTo>
                                      <a:pt x="24"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8" name="Freeform 206"/>
                            <wps:cNvSpPr>
                              <a:spLocks/>
                            </wps:cNvSpPr>
                            <wps:spPr bwMode="auto">
                              <a:xfrm>
                                <a:off x="1326" y="1663"/>
                                <a:ext cx="26" cy="46"/>
                              </a:xfrm>
                              <a:custGeom>
                                <a:avLst/>
                                <a:gdLst>
                                  <a:gd name="T0" fmla="*/ 0 w 26"/>
                                  <a:gd name="T1" fmla="*/ 0 h 46"/>
                                  <a:gd name="T2" fmla="*/ 0 w 26"/>
                                  <a:gd name="T3" fmla="*/ 45 h 46"/>
                                  <a:gd name="T4" fmla="*/ 25 w 26"/>
                                  <a:gd name="T5" fmla="*/ 45 h 46"/>
                                  <a:gd name="T6" fmla="*/ 0 60000 65536"/>
                                  <a:gd name="T7" fmla="*/ 0 60000 65536"/>
                                  <a:gd name="T8" fmla="*/ 0 60000 65536"/>
                                </a:gdLst>
                                <a:ahLst/>
                                <a:cxnLst>
                                  <a:cxn ang="T6">
                                    <a:pos x="T0" y="T1"/>
                                  </a:cxn>
                                  <a:cxn ang="T7">
                                    <a:pos x="T2" y="T3"/>
                                  </a:cxn>
                                  <a:cxn ang="T8">
                                    <a:pos x="T4" y="T5"/>
                                  </a:cxn>
                                </a:cxnLst>
                                <a:rect l="0" t="0" r="r" b="b"/>
                                <a:pathLst>
                                  <a:path w="26" h="46">
                                    <a:moveTo>
                                      <a:pt x="0" y="0"/>
                                    </a:moveTo>
                                    <a:lnTo>
                                      <a:pt x="0" y="45"/>
                                    </a:lnTo>
                                    <a:lnTo>
                                      <a:pt x="25"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59" name="Freeform 207"/>
                            <wps:cNvSpPr>
                              <a:spLocks/>
                            </wps:cNvSpPr>
                            <wps:spPr bwMode="auto">
                              <a:xfrm>
                                <a:off x="1327" y="1665"/>
                                <a:ext cx="27" cy="44"/>
                              </a:xfrm>
                              <a:custGeom>
                                <a:avLst/>
                                <a:gdLst>
                                  <a:gd name="T0" fmla="*/ 0 w 27"/>
                                  <a:gd name="T1" fmla="*/ 0 h 44"/>
                                  <a:gd name="T2" fmla="*/ 0 w 27"/>
                                  <a:gd name="T3" fmla="*/ 43 h 44"/>
                                  <a:gd name="T4" fmla="*/ 26 w 27"/>
                                  <a:gd name="T5" fmla="*/ 43 h 44"/>
                                  <a:gd name="T6" fmla="*/ 0 60000 65536"/>
                                  <a:gd name="T7" fmla="*/ 0 60000 65536"/>
                                  <a:gd name="T8" fmla="*/ 0 60000 65536"/>
                                </a:gdLst>
                                <a:ahLst/>
                                <a:cxnLst>
                                  <a:cxn ang="T6">
                                    <a:pos x="T0" y="T1"/>
                                  </a:cxn>
                                  <a:cxn ang="T7">
                                    <a:pos x="T2" y="T3"/>
                                  </a:cxn>
                                  <a:cxn ang="T8">
                                    <a:pos x="T4" y="T5"/>
                                  </a:cxn>
                                </a:cxnLst>
                                <a:rect l="0" t="0" r="r" b="b"/>
                                <a:pathLst>
                                  <a:path w="27" h="44">
                                    <a:moveTo>
                                      <a:pt x="0" y="0"/>
                                    </a:moveTo>
                                    <a:lnTo>
                                      <a:pt x="0" y="43"/>
                                    </a:lnTo>
                                    <a:lnTo>
                                      <a:pt x="26"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0" name="Freeform 208"/>
                            <wps:cNvSpPr>
                              <a:spLocks/>
                            </wps:cNvSpPr>
                            <wps:spPr bwMode="auto">
                              <a:xfrm>
                                <a:off x="1192" y="1632"/>
                                <a:ext cx="42" cy="97"/>
                              </a:xfrm>
                              <a:custGeom>
                                <a:avLst/>
                                <a:gdLst>
                                  <a:gd name="T0" fmla="*/ 0 w 42"/>
                                  <a:gd name="T1" fmla="*/ 1 h 97"/>
                                  <a:gd name="T2" fmla="*/ 41 w 42"/>
                                  <a:gd name="T3" fmla="*/ 0 h 97"/>
                                  <a:gd name="T4" fmla="*/ 41 w 42"/>
                                  <a:gd name="T5" fmla="*/ 96 h 97"/>
                                  <a:gd name="T6" fmla="*/ 0 w 42"/>
                                  <a:gd name="T7" fmla="*/ 92 h 97"/>
                                  <a:gd name="T8" fmla="*/ 0 w 42"/>
                                  <a:gd name="T9" fmla="*/ 1 h 97"/>
                                  <a:gd name="T10" fmla="*/ 0 w 42"/>
                                  <a:gd name="T11" fmla="*/ 1 h 9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97">
                                    <a:moveTo>
                                      <a:pt x="0" y="1"/>
                                    </a:moveTo>
                                    <a:lnTo>
                                      <a:pt x="41" y="0"/>
                                    </a:lnTo>
                                    <a:lnTo>
                                      <a:pt x="41" y="96"/>
                                    </a:lnTo>
                                    <a:lnTo>
                                      <a:pt x="0" y="92"/>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1" name="Freeform 209"/>
                            <wps:cNvSpPr>
                              <a:spLocks/>
                            </wps:cNvSpPr>
                            <wps:spPr bwMode="auto">
                              <a:xfrm>
                                <a:off x="1196" y="1636"/>
                                <a:ext cx="34" cy="43"/>
                              </a:xfrm>
                              <a:custGeom>
                                <a:avLst/>
                                <a:gdLst>
                                  <a:gd name="T0" fmla="*/ 0 w 34"/>
                                  <a:gd name="T1" fmla="*/ 2 h 43"/>
                                  <a:gd name="T2" fmla="*/ 0 w 34"/>
                                  <a:gd name="T3" fmla="*/ 42 h 43"/>
                                  <a:gd name="T4" fmla="*/ 33 w 34"/>
                                  <a:gd name="T5" fmla="*/ 42 h 43"/>
                                  <a:gd name="T6" fmla="*/ 33 w 34"/>
                                  <a:gd name="T7" fmla="*/ 0 h 43"/>
                                  <a:gd name="T8" fmla="*/ 0 w 34"/>
                                  <a:gd name="T9" fmla="*/ 2 h 43"/>
                                  <a:gd name="T10" fmla="*/ 0 w 34"/>
                                  <a:gd name="T11" fmla="*/ 2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2"/>
                                    </a:moveTo>
                                    <a:lnTo>
                                      <a:pt x="0" y="42"/>
                                    </a:lnTo>
                                    <a:lnTo>
                                      <a:pt x="33" y="42"/>
                                    </a:lnTo>
                                    <a:lnTo>
                                      <a:pt x="33"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2" name="Freeform 210"/>
                            <wps:cNvSpPr>
                              <a:spLocks/>
                            </wps:cNvSpPr>
                            <wps:spPr bwMode="auto">
                              <a:xfrm>
                                <a:off x="1196" y="1682"/>
                                <a:ext cx="34" cy="43"/>
                              </a:xfrm>
                              <a:custGeom>
                                <a:avLst/>
                                <a:gdLst>
                                  <a:gd name="T0" fmla="*/ 0 w 34"/>
                                  <a:gd name="T1" fmla="*/ 0 h 43"/>
                                  <a:gd name="T2" fmla="*/ 33 w 34"/>
                                  <a:gd name="T3" fmla="*/ 0 h 43"/>
                                  <a:gd name="T4" fmla="*/ 33 w 34"/>
                                  <a:gd name="T5" fmla="*/ 42 h 43"/>
                                  <a:gd name="T6" fmla="*/ 0 w 34"/>
                                  <a:gd name="T7" fmla="*/ 38 h 43"/>
                                  <a:gd name="T8" fmla="*/ 0 w 34"/>
                                  <a:gd name="T9" fmla="*/ 0 h 43"/>
                                  <a:gd name="T10" fmla="*/ 0 w 34"/>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0"/>
                                    </a:moveTo>
                                    <a:lnTo>
                                      <a:pt x="33" y="0"/>
                                    </a:lnTo>
                                    <a:lnTo>
                                      <a:pt x="33" y="42"/>
                                    </a:lnTo>
                                    <a:lnTo>
                                      <a:pt x="0" y="3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3" name="Freeform 211"/>
                            <wps:cNvSpPr>
                              <a:spLocks/>
                            </wps:cNvSpPr>
                            <wps:spPr bwMode="auto">
                              <a:xfrm>
                                <a:off x="1404" y="1644"/>
                                <a:ext cx="86" cy="100"/>
                              </a:xfrm>
                              <a:custGeom>
                                <a:avLst/>
                                <a:gdLst>
                                  <a:gd name="T0" fmla="*/ 0 w 86"/>
                                  <a:gd name="T1" fmla="*/ 0 h 100"/>
                                  <a:gd name="T2" fmla="*/ 85 w 86"/>
                                  <a:gd name="T3" fmla="*/ 0 h 100"/>
                                  <a:gd name="T4" fmla="*/ 85 w 86"/>
                                  <a:gd name="T5" fmla="*/ 99 h 100"/>
                                  <a:gd name="T6" fmla="*/ 0 w 86"/>
                                  <a:gd name="T7" fmla="*/ 93 h 100"/>
                                  <a:gd name="T8" fmla="*/ 0 w 86"/>
                                  <a:gd name="T9" fmla="*/ 0 h 100"/>
                                  <a:gd name="T10" fmla="*/ 0 w 86"/>
                                  <a:gd name="T11" fmla="*/ 0 h 1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100">
                                    <a:moveTo>
                                      <a:pt x="0" y="0"/>
                                    </a:moveTo>
                                    <a:lnTo>
                                      <a:pt x="85" y="0"/>
                                    </a:lnTo>
                                    <a:lnTo>
                                      <a:pt x="85" y="99"/>
                                    </a:lnTo>
                                    <a:lnTo>
                                      <a:pt x="0" y="93"/>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4" name="AutoShape 212"/>
                            <wps:cNvSpPr>
                              <a:spLocks noChangeArrowheads="1"/>
                            </wps:cNvSpPr>
                            <wps:spPr bwMode="auto">
                              <a:xfrm flipV="1">
                                <a:off x="1409" y="1648"/>
                                <a:ext cx="36"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5" name="Freeform 213"/>
                            <wps:cNvSpPr>
                              <a:spLocks/>
                            </wps:cNvSpPr>
                            <wps:spPr bwMode="auto">
                              <a:xfrm>
                                <a:off x="1409" y="1694"/>
                                <a:ext cx="34" cy="40"/>
                              </a:xfrm>
                              <a:custGeom>
                                <a:avLst/>
                                <a:gdLst>
                                  <a:gd name="T0" fmla="*/ 0 w 34"/>
                                  <a:gd name="T1" fmla="*/ 0 h 40"/>
                                  <a:gd name="T2" fmla="*/ 33 w 34"/>
                                  <a:gd name="T3" fmla="*/ 0 h 40"/>
                                  <a:gd name="T4" fmla="*/ 33 w 34"/>
                                  <a:gd name="T5" fmla="*/ 39 h 40"/>
                                  <a:gd name="T6" fmla="*/ 0 w 34"/>
                                  <a:gd name="T7" fmla="*/ 37 h 40"/>
                                  <a:gd name="T8" fmla="*/ 0 w 34"/>
                                  <a:gd name="T9" fmla="*/ 0 h 40"/>
                                  <a:gd name="T10" fmla="*/ 0 w 34"/>
                                  <a:gd name="T11" fmla="*/ 0 h 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0">
                                    <a:moveTo>
                                      <a:pt x="0" y="0"/>
                                    </a:moveTo>
                                    <a:lnTo>
                                      <a:pt x="33" y="0"/>
                                    </a:lnTo>
                                    <a:lnTo>
                                      <a:pt x="33" y="39"/>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6" name="AutoShape 214"/>
                            <wps:cNvSpPr>
                              <a:spLocks noChangeArrowheads="1"/>
                            </wps:cNvSpPr>
                            <wps:spPr bwMode="auto">
                              <a:xfrm flipV="1">
                                <a:off x="1448" y="1648"/>
                                <a:ext cx="37"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7" name="Freeform 215"/>
                            <wps:cNvSpPr>
                              <a:spLocks/>
                            </wps:cNvSpPr>
                            <wps:spPr bwMode="auto">
                              <a:xfrm>
                                <a:off x="1448" y="1694"/>
                                <a:ext cx="35" cy="44"/>
                              </a:xfrm>
                              <a:custGeom>
                                <a:avLst/>
                                <a:gdLst>
                                  <a:gd name="T0" fmla="*/ 0 w 35"/>
                                  <a:gd name="T1" fmla="*/ 0 h 44"/>
                                  <a:gd name="T2" fmla="*/ 34 w 35"/>
                                  <a:gd name="T3" fmla="*/ 0 h 44"/>
                                  <a:gd name="T4" fmla="*/ 34 w 35"/>
                                  <a:gd name="T5" fmla="*/ 43 h 44"/>
                                  <a:gd name="T6" fmla="*/ 0 w 35"/>
                                  <a:gd name="T7" fmla="*/ 41 h 44"/>
                                  <a:gd name="T8" fmla="*/ 0 w 35"/>
                                  <a:gd name="T9" fmla="*/ 0 h 44"/>
                                  <a:gd name="T10" fmla="*/ 0 w 35"/>
                                  <a:gd name="T11" fmla="*/ 0 h 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44">
                                    <a:moveTo>
                                      <a:pt x="0" y="0"/>
                                    </a:moveTo>
                                    <a:lnTo>
                                      <a:pt x="34" y="0"/>
                                    </a:lnTo>
                                    <a:lnTo>
                                      <a:pt x="34" y="43"/>
                                    </a:lnTo>
                                    <a:lnTo>
                                      <a:pt x="0" y="41"/>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8" name="Oval 216"/>
                            <wps:cNvSpPr>
                              <a:spLocks noChangeArrowheads="1"/>
                            </wps:cNvSpPr>
                            <wps:spPr bwMode="auto">
                              <a:xfrm>
                                <a:off x="1851" y="1376"/>
                                <a:ext cx="243" cy="278"/>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69" name="Oval 217"/>
                            <wps:cNvSpPr>
                              <a:spLocks noChangeArrowheads="1"/>
                            </wps:cNvSpPr>
                            <wps:spPr bwMode="auto">
                              <a:xfrm>
                                <a:off x="1857" y="1380"/>
                                <a:ext cx="244" cy="277"/>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0" name="Oval 218"/>
                            <wps:cNvSpPr>
                              <a:spLocks noChangeArrowheads="1"/>
                            </wps:cNvSpPr>
                            <wps:spPr bwMode="auto">
                              <a:xfrm>
                                <a:off x="1880" y="1401"/>
                                <a:ext cx="206" cy="232"/>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1" name="Oval 219"/>
                            <wps:cNvSpPr>
                              <a:spLocks noChangeArrowheads="1"/>
                            </wps:cNvSpPr>
                            <wps:spPr bwMode="auto">
                              <a:xfrm>
                                <a:off x="1872" y="1401"/>
                                <a:ext cx="206" cy="232"/>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2" name="Freeform 220"/>
                            <wps:cNvSpPr>
                              <a:spLocks/>
                            </wps:cNvSpPr>
                            <wps:spPr bwMode="auto">
                              <a:xfrm>
                                <a:off x="1973" y="1401"/>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3" name="Freeform 221"/>
                            <wps:cNvSpPr>
                              <a:spLocks/>
                            </wps:cNvSpPr>
                            <wps:spPr bwMode="auto">
                              <a:xfrm>
                                <a:off x="1954" y="1403"/>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4" name="Freeform 222"/>
                            <wps:cNvSpPr>
                              <a:spLocks/>
                            </wps:cNvSpPr>
                            <wps:spPr bwMode="auto">
                              <a:xfrm>
                                <a:off x="1932" y="1409"/>
                                <a:ext cx="1" cy="150"/>
                              </a:xfrm>
                              <a:custGeom>
                                <a:avLst/>
                                <a:gdLst>
                                  <a:gd name="T0" fmla="*/ 0 w 1"/>
                                  <a:gd name="T1" fmla="*/ 0 h 150"/>
                                  <a:gd name="T2" fmla="*/ 0 w 1"/>
                                  <a:gd name="T3" fmla="*/ 149 h 150"/>
                                  <a:gd name="T4" fmla="*/ 0 w 1"/>
                                  <a:gd name="T5" fmla="*/ 0 h 150"/>
                                  <a:gd name="T6" fmla="*/ 0 60000 65536"/>
                                  <a:gd name="T7" fmla="*/ 0 60000 65536"/>
                                  <a:gd name="T8" fmla="*/ 0 60000 65536"/>
                                </a:gdLst>
                                <a:ahLst/>
                                <a:cxnLst>
                                  <a:cxn ang="T6">
                                    <a:pos x="T0" y="T1"/>
                                  </a:cxn>
                                  <a:cxn ang="T7">
                                    <a:pos x="T2" y="T3"/>
                                  </a:cxn>
                                  <a:cxn ang="T8">
                                    <a:pos x="T4" y="T5"/>
                                  </a:cxn>
                                </a:cxnLst>
                                <a:rect l="0" t="0" r="r" b="b"/>
                                <a:pathLst>
                                  <a:path w="1" h="150">
                                    <a:moveTo>
                                      <a:pt x="0" y="0"/>
                                    </a:moveTo>
                                    <a:lnTo>
                                      <a:pt x="0" y="14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5" name="Freeform 223"/>
                            <wps:cNvSpPr>
                              <a:spLocks/>
                            </wps:cNvSpPr>
                            <wps:spPr bwMode="auto">
                              <a:xfrm>
                                <a:off x="1913" y="1424"/>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6" name="Freeform 224"/>
                            <wps:cNvSpPr>
                              <a:spLocks/>
                            </wps:cNvSpPr>
                            <wps:spPr bwMode="auto">
                              <a:xfrm>
                                <a:off x="1892" y="1452"/>
                                <a:ext cx="1" cy="125"/>
                              </a:xfrm>
                              <a:custGeom>
                                <a:avLst/>
                                <a:gdLst>
                                  <a:gd name="T0" fmla="*/ 0 w 1"/>
                                  <a:gd name="T1" fmla="*/ 0 h 125"/>
                                  <a:gd name="T2" fmla="*/ 0 w 1"/>
                                  <a:gd name="T3" fmla="*/ 124 h 125"/>
                                  <a:gd name="T4" fmla="*/ 0 w 1"/>
                                  <a:gd name="T5" fmla="*/ 0 h 125"/>
                                  <a:gd name="T6" fmla="*/ 0 60000 65536"/>
                                  <a:gd name="T7" fmla="*/ 0 60000 65536"/>
                                  <a:gd name="T8" fmla="*/ 0 60000 65536"/>
                                </a:gdLst>
                                <a:ahLst/>
                                <a:cxnLst>
                                  <a:cxn ang="T6">
                                    <a:pos x="T0" y="T1"/>
                                  </a:cxn>
                                  <a:cxn ang="T7">
                                    <a:pos x="T2" y="T3"/>
                                  </a:cxn>
                                  <a:cxn ang="T8">
                                    <a:pos x="T4" y="T5"/>
                                  </a:cxn>
                                </a:cxnLst>
                                <a:rect l="0" t="0" r="r" b="b"/>
                                <a:pathLst>
                                  <a:path w="1" h="125">
                                    <a:moveTo>
                                      <a:pt x="0" y="0"/>
                                    </a:moveTo>
                                    <a:lnTo>
                                      <a:pt x="0" y="12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7" name="Freeform 225"/>
                            <wps:cNvSpPr>
                              <a:spLocks/>
                            </wps:cNvSpPr>
                            <wps:spPr bwMode="auto">
                              <a:xfrm>
                                <a:off x="1994" y="1401"/>
                                <a:ext cx="1" cy="151"/>
                              </a:xfrm>
                              <a:custGeom>
                                <a:avLst/>
                                <a:gdLst>
                                  <a:gd name="T0" fmla="*/ 0 w 1"/>
                                  <a:gd name="T1" fmla="*/ 0 h 151"/>
                                  <a:gd name="T2" fmla="*/ 0 w 1"/>
                                  <a:gd name="T3" fmla="*/ 150 h 151"/>
                                  <a:gd name="T4" fmla="*/ 0 w 1"/>
                                  <a:gd name="T5" fmla="*/ 0 h 151"/>
                                  <a:gd name="T6" fmla="*/ 0 60000 65536"/>
                                  <a:gd name="T7" fmla="*/ 0 60000 65536"/>
                                  <a:gd name="T8" fmla="*/ 0 60000 65536"/>
                                </a:gdLst>
                                <a:ahLst/>
                                <a:cxnLst>
                                  <a:cxn ang="T6">
                                    <a:pos x="T0" y="T1"/>
                                  </a:cxn>
                                  <a:cxn ang="T7">
                                    <a:pos x="T2" y="T3"/>
                                  </a:cxn>
                                  <a:cxn ang="T8">
                                    <a:pos x="T4" y="T5"/>
                                  </a:cxn>
                                </a:cxnLst>
                                <a:rect l="0" t="0" r="r" b="b"/>
                                <a:pathLst>
                                  <a:path w="1" h="151">
                                    <a:moveTo>
                                      <a:pt x="0" y="0"/>
                                    </a:moveTo>
                                    <a:lnTo>
                                      <a:pt x="0" y="15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8" name="Freeform 226"/>
                            <wps:cNvSpPr>
                              <a:spLocks/>
                            </wps:cNvSpPr>
                            <wps:spPr bwMode="auto">
                              <a:xfrm>
                                <a:off x="2016" y="1407"/>
                                <a:ext cx="1" cy="149"/>
                              </a:xfrm>
                              <a:custGeom>
                                <a:avLst/>
                                <a:gdLst>
                                  <a:gd name="T0" fmla="*/ 0 w 1"/>
                                  <a:gd name="T1" fmla="*/ 0 h 149"/>
                                  <a:gd name="T2" fmla="*/ 0 w 1"/>
                                  <a:gd name="T3" fmla="*/ 148 h 149"/>
                                  <a:gd name="T4" fmla="*/ 0 w 1"/>
                                  <a:gd name="T5" fmla="*/ 0 h 149"/>
                                  <a:gd name="T6" fmla="*/ 0 60000 65536"/>
                                  <a:gd name="T7" fmla="*/ 0 60000 65536"/>
                                  <a:gd name="T8" fmla="*/ 0 60000 65536"/>
                                </a:gdLst>
                                <a:ahLst/>
                                <a:cxnLst>
                                  <a:cxn ang="T6">
                                    <a:pos x="T0" y="T1"/>
                                  </a:cxn>
                                  <a:cxn ang="T7">
                                    <a:pos x="T2" y="T3"/>
                                  </a:cxn>
                                  <a:cxn ang="T8">
                                    <a:pos x="T4" y="T5"/>
                                  </a:cxn>
                                </a:cxnLst>
                                <a:rect l="0" t="0" r="r" b="b"/>
                                <a:pathLst>
                                  <a:path w="1" h="149">
                                    <a:moveTo>
                                      <a:pt x="0" y="0"/>
                                    </a:moveTo>
                                    <a:lnTo>
                                      <a:pt x="0" y="14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79" name="Freeform 227"/>
                            <wps:cNvSpPr>
                              <a:spLocks/>
                            </wps:cNvSpPr>
                            <wps:spPr bwMode="auto">
                              <a:xfrm>
                                <a:off x="2037" y="1423"/>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0" name="Freeform 228"/>
                            <wps:cNvSpPr>
                              <a:spLocks/>
                            </wps:cNvSpPr>
                            <wps:spPr bwMode="auto">
                              <a:xfrm>
                                <a:off x="2057" y="1443"/>
                                <a:ext cx="1" cy="126"/>
                              </a:xfrm>
                              <a:custGeom>
                                <a:avLst/>
                                <a:gdLst>
                                  <a:gd name="T0" fmla="*/ 0 w 1"/>
                                  <a:gd name="T1" fmla="*/ 0 h 126"/>
                                  <a:gd name="T2" fmla="*/ 0 w 1"/>
                                  <a:gd name="T3" fmla="*/ 125 h 126"/>
                                  <a:gd name="T4" fmla="*/ 0 w 1"/>
                                  <a:gd name="T5" fmla="*/ 0 h 126"/>
                                  <a:gd name="T6" fmla="*/ 0 60000 65536"/>
                                  <a:gd name="T7" fmla="*/ 0 60000 65536"/>
                                  <a:gd name="T8" fmla="*/ 0 60000 65536"/>
                                </a:gdLst>
                                <a:ahLst/>
                                <a:cxnLst>
                                  <a:cxn ang="T6">
                                    <a:pos x="T0" y="T1"/>
                                  </a:cxn>
                                  <a:cxn ang="T7">
                                    <a:pos x="T2" y="T3"/>
                                  </a:cxn>
                                  <a:cxn ang="T8">
                                    <a:pos x="T4" y="T5"/>
                                  </a:cxn>
                                </a:cxnLst>
                                <a:rect l="0" t="0" r="r" b="b"/>
                                <a:pathLst>
                                  <a:path w="1" h="126">
                                    <a:moveTo>
                                      <a:pt x="0" y="0"/>
                                    </a:moveTo>
                                    <a:lnTo>
                                      <a:pt x="0" y="12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1" name="Freeform 229"/>
                            <wps:cNvSpPr>
                              <a:spLocks/>
                            </wps:cNvSpPr>
                            <wps:spPr bwMode="auto">
                              <a:xfrm>
                                <a:off x="1872" y="1396"/>
                                <a:ext cx="210" cy="139"/>
                              </a:xfrm>
                              <a:custGeom>
                                <a:avLst/>
                                <a:gdLst>
                                  <a:gd name="T0" fmla="*/ 1 w 210"/>
                                  <a:gd name="T1" fmla="*/ 122 h 139"/>
                                  <a:gd name="T2" fmla="*/ 0 w 210"/>
                                  <a:gd name="T3" fmla="*/ 112 h 139"/>
                                  <a:gd name="T4" fmla="*/ 0 w 210"/>
                                  <a:gd name="T5" fmla="*/ 107 h 139"/>
                                  <a:gd name="T6" fmla="*/ 0 w 210"/>
                                  <a:gd name="T7" fmla="*/ 104 h 139"/>
                                  <a:gd name="T8" fmla="*/ 0 w 210"/>
                                  <a:gd name="T9" fmla="*/ 104 h 139"/>
                                  <a:gd name="T10" fmla="*/ 0 w 210"/>
                                  <a:gd name="T11" fmla="*/ 107 h 139"/>
                                  <a:gd name="T12" fmla="*/ 0 w 210"/>
                                  <a:gd name="T13" fmla="*/ 110 h 139"/>
                                  <a:gd name="T14" fmla="*/ 0 w 210"/>
                                  <a:gd name="T15" fmla="*/ 116 h 139"/>
                                  <a:gd name="T16" fmla="*/ 0 w 210"/>
                                  <a:gd name="T17" fmla="*/ 121 h 139"/>
                                  <a:gd name="T18" fmla="*/ 0 w 210"/>
                                  <a:gd name="T19" fmla="*/ 127 h 139"/>
                                  <a:gd name="T20" fmla="*/ 0 w 210"/>
                                  <a:gd name="T21" fmla="*/ 132 h 139"/>
                                  <a:gd name="T22" fmla="*/ 0 w 210"/>
                                  <a:gd name="T23" fmla="*/ 136 h 139"/>
                                  <a:gd name="T24" fmla="*/ 0 w 210"/>
                                  <a:gd name="T25" fmla="*/ 138 h 139"/>
                                  <a:gd name="T26" fmla="*/ 0 w 210"/>
                                  <a:gd name="T27" fmla="*/ 138 h 139"/>
                                  <a:gd name="T28" fmla="*/ 0 w 210"/>
                                  <a:gd name="T29" fmla="*/ 136 h 139"/>
                                  <a:gd name="T30" fmla="*/ 0 w 210"/>
                                  <a:gd name="T31" fmla="*/ 130 h 139"/>
                                  <a:gd name="T32" fmla="*/ 0 w 210"/>
                                  <a:gd name="T33" fmla="*/ 119 h 139"/>
                                  <a:gd name="T34" fmla="*/ 2 w 210"/>
                                  <a:gd name="T35" fmla="*/ 92 h 139"/>
                                  <a:gd name="T36" fmla="*/ 9 w 210"/>
                                  <a:gd name="T37" fmla="*/ 68 h 139"/>
                                  <a:gd name="T38" fmla="*/ 19 w 210"/>
                                  <a:gd name="T39" fmla="*/ 47 h 139"/>
                                  <a:gd name="T40" fmla="*/ 33 w 210"/>
                                  <a:gd name="T41" fmla="*/ 30 h 139"/>
                                  <a:gd name="T42" fmla="*/ 48 w 210"/>
                                  <a:gd name="T43" fmla="*/ 18 h 139"/>
                                  <a:gd name="T44" fmla="*/ 66 w 210"/>
                                  <a:gd name="T45" fmla="*/ 8 h 139"/>
                                  <a:gd name="T46" fmla="*/ 85 w 210"/>
                                  <a:gd name="T47" fmla="*/ 2 h 139"/>
                                  <a:gd name="T48" fmla="*/ 105 w 210"/>
                                  <a:gd name="T49" fmla="*/ 0 h 139"/>
                                  <a:gd name="T50" fmla="*/ 124 w 210"/>
                                  <a:gd name="T51" fmla="*/ 2 h 139"/>
                                  <a:gd name="T52" fmla="*/ 143 w 210"/>
                                  <a:gd name="T53" fmla="*/ 8 h 139"/>
                                  <a:gd name="T54" fmla="*/ 160 w 210"/>
                                  <a:gd name="T55" fmla="*/ 18 h 139"/>
                                  <a:gd name="T56" fmla="*/ 176 w 210"/>
                                  <a:gd name="T57" fmla="*/ 30 h 139"/>
                                  <a:gd name="T58" fmla="*/ 189 w 210"/>
                                  <a:gd name="T59" fmla="*/ 47 h 139"/>
                                  <a:gd name="T60" fmla="*/ 200 w 210"/>
                                  <a:gd name="T61" fmla="*/ 68 h 139"/>
                                  <a:gd name="T62" fmla="*/ 206 w 210"/>
                                  <a:gd name="T63" fmla="*/ 92 h 139"/>
                                  <a:gd name="T64" fmla="*/ 209 w 210"/>
                                  <a:gd name="T65" fmla="*/ 119 h 13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 h="139">
                                    <a:moveTo>
                                      <a:pt x="1" y="122"/>
                                    </a:moveTo>
                                    <a:lnTo>
                                      <a:pt x="0" y="112"/>
                                    </a:lnTo>
                                    <a:lnTo>
                                      <a:pt x="0" y="107"/>
                                    </a:lnTo>
                                    <a:lnTo>
                                      <a:pt x="0" y="104"/>
                                    </a:lnTo>
                                    <a:lnTo>
                                      <a:pt x="0" y="107"/>
                                    </a:lnTo>
                                    <a:lnTo>
                                      <a:pt x="0" y="110"/>
                                    </a:lnTo>
                                    <a:lnTo>
                                      <a:pt x="0" y="116"/>
                                    </a:lnTo>
                                    <a:lnTo>
                                      <a:pt x="0" y="121"/>
                                    </a:lnTo>
                                    <a:lnTo>
                                      <a:pt x="0" y="127"/>
                                    </a:lnTo>
                                    <a:lnTo>
                                      <a:pt x="0" y="132"/>
                                    </a:lnTo>
                                    <a:lnTo>
                                      <a:pt x="0" y="136"/>
                                    </a:lnTo>
                                    <a:lnTo>
                                      <a:pt x="0" y="138"/>
                                    </a:lnTo>
                                    <a:lnTo>
                                      <a:pt x="0" y="136"/>
                                    </a:lnTo>
                                    <a:lnTo>
                                      <a:pt x="0" y="130"/>
                                    </a:lnTo>
                                    <a:lnTo>
                                      <a:pt x="0" y="119"/>
                                    </a:lnTo>
                                    <a:lnTo>
                                      <a:pt x="2" y="92"/>
                                    </a:lnTo>
                                    <a:lnTo>
                                      <a:pt x="9" y="68"/>
                                    </a:lnTo>
                                    <a:lnTo>
                                      <a:pt x="19" y="47"/>
                                    </a:lnTo>
                                    <a:lnTo>
                                      <a:pt x="33" y="30"/>
                                    </a:lnTo>
                                    <a:lnTo>
                                      <a:pt x="48" y="18"/>
                                    </a:lnTo>
                                    <a:lnTo>
                                      <a:pt x="66" y="8"/>
                                    </a:lnTo>
                                    <a:lnTo>
                                      <a:pt x="85" y="2"/>
                                    </a:lnTo>
                                    <a:lnTo>
                                      <a:pt x="105" y="0"/>
                                    </a:lnTo>
                                    <a:lnTo>
                                      <a:pt x="124" y="2"/>
                                    </a:lnTo>
                                    <a:lnTo>
                                      <a:pt x="143" y="8"/>
                                    </a:lnTo>
                                    <a:lnTo>
                                      <a:pt x="160" y="18"/>
                                    </a:lnTo>
                                    <a:lnTo>
                                      <a:pt x="176" y="30"/>
                                    </a:lnTo>
                                    <a:lnTo>
                                      <a:pt x="189" y="47"/>
                                    </a:lnTo>
                                    <a:lnTo>
                                      <a:pt x="200" y="68"/>
                                    </a:lnTo>
                                    <a:lnTo>
                                      <a:pt x="206" y="92"/>
                                    </a:lnTo>
                                    <a:lnTo>
                                      <a:pt x="209" y="119"/>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2" name="Freeform 230"/>
                            <wps:cNvSpPr>
                              <a:spLocks/>
                            </wps:cNvSpPr>
                            <wps:spPr bwMode="auto">
                              <a:xfrm>
                                <a:off x="1818" y="1524"/>
                                <a:ext cx="311" cy="231"/>
                              </a:xfrm>
                              <a:custGeom>
                                <a:avLst/>
                                <a:gdLst>
                                  <a:gd name="T0" fmla="*/ 0 w 311"/>
                                  <a:gd name="T1" fmla="*/ 0 h 231"/>
                                  <a:gd name="T2" fmla="*/ 310 w 311"/>
                                  <a:gd name="T3" fmla="*/ 0 h 231"/>
                                  <a:gd name="T4" fmla="*/ 310 w 311"/>
                                  <a:gd name="T5" fmla="*/ 19 h 231"/>
                                  <a:gd name="T6" fmla="*/ 291 w 311"/>
                                  <a:gd name="T7" fmla="*/ 19 h 231"/>
                                  <a:gd name="T8" fmla="*/ 291 w 311"/>
                                  <a:gd name="T9" fmla="*/ 200 h 231"/>
                                  <a:gd name="T10" fmla="*/ 310 w 311"/>
                                  <a:gd name="T11" fmla="*/ 200 h 231"/>
                                  <a:gd name="T12" fmla="*/ 310 w 311"/>
                                  <a:gd name="T13" fmla="*/ 219 h 231"/>
                                  <a:gd name="T14" fmla="*/ 0 w 311"/>
                                  <a:gd name="T15" fmla="*/ 230 h 231"/>
                                  <a:gd name="T16" fmla="*/ 0 w 311"/>
                                  <a:gd name="T17" fmla="*/ 211 h 231"/>
                                  <a:gd name="T18" fmla="*/ 18 w 311"/>
                                  <a:gd name="T19" fmla="*/ 211 h 231"/>
                                  <a:gd name="T20" fmla="*/ 18 w 311"/>
                                  <a:gd name="T21" fmla="*/ 21 h 231"/>
                                  <a:gd name="T22" fmla="*/ 0 w 311"/>
                                  <a:gd name="T23" fmla="*/ 21 h 231"/>
                                  <a:gd name="T24" fmla="*/ 0 w 311"/>
                                  <a:gd name="T25" fmla="*/ 0 h 231"/>
                                  <a:gd name="T26" fmla="*/ 0 w 311"/>
                                  <a:gd name="T27" fmla="*/ 0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1" h="231">
                                    <a:moveTo>
                                      <a:pt x="0" y="0"/>
                                    </a:moveTo>
                                    <a:lnTo>
                                      <a:pt x="310" y="0"/>
                                    </a:lnTo>
                                    <a:lnTo>
                                      <a:pt x="310" y="19"/>
                                    </a:lnTo>
                                    <a:lnTo>
                                      <a:pt x="291" y="19"/>
                                    </a:lnTo>
                                    <a:lnTo>
                                      <a:pt x="291" y="200"/>
                                    </a:lnTo>
                                    <a:lnTo>
                                      <a:pt x="310" y="200"/>
                                    </a:lnTo>
                                    <a:lnTo>
                                      <a:pt x="310" y="219"/>
                                    </a:lnTo>
                                    <a:lnTo>
                                      <a:pt x="0" y="230"/>
                                    </a:lnTo>
                                    <a:lnTo>
                                      <a:pt x="0" y="211"/>
                                    </a:lnTo>
                                    <a:lnTo>
                                      <a:pt x="18" y="211"/>
                                    </a:lnTo>
                                    <a:lnTo>
                                      <a:pt x="18" y="21"/>
                                    </a:lnTo>
                                    <a:lnTo>
                                      <a:pt x="0" y="21"/>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3" name="Freeform 231"/>
                            <wps:cNvSpPr>
                              <a:spLocks/>
                            </wps:cNvSpPr>
                            <wps:spPr bwMode="auto">
                              <a:xfrm>
                                <a:off x="1824" y="1518"/>
                                <a:ext cx="311" cy="231"/>
                              </a:xfrm>
                              <a:custGeom>
                                <a:avLst/>
                                <a:gdLst>
                                  <a:gd name="T0" fmla="*/ 0 w 311"/>
                                  <a:gd name="T1" fmla="*/ 1 h 231"/>
                                  <a:gd name="T2" fmla="*/ 310 w 311"/>
                                  <a:gd name="T3" fmla="*/ 0 h 231"/>
                                  <a:gd name="T4" fmla="*/ 310 w 311"/>
                                  <a:gd name="T5" fmla="*/ 18 h 231"/>
                                  <a:gd name="T6" fmla="*/ 293 w 311"/>
                                  <a:gd name="T7" fmla="*/ 18 h 231"/>
                                  <a:gd name="T8" fmla="*/ 293 w 311"/>
                                  <a:gd name="T9" fmla="*/ 202 h 231"/>
                                  <a:gd name="T10" fmla="*/ 310 w 311"/>
                                  <a:gd name="T11" fmla="*/ 202 h 231"/>
                                  <a:gd name="T12" fmla="*/ 310 w 311"/>
                                  <a:gd name="T13" fmla="*/ 219 h 231"/>
                                  <a:gd name="T14" fmla="*/ 0 w 311"/>
                                  <a:gd name="T15" fmla="*/ 230 h 231"/>
                                  <a:gd name="T16" fmla="*/ 0 w 311"/>
                                  <a:gd name="T17" fmla="*/ 213 h 231"/>
                                  <a:gd name="T18" fmla="*/ 17 w 311"/>
                                  <a:gd name="T19" fmla="*/ 213 h 231"/>
                                  <a:gd name="T20" fmla="*/ 17 w 311"/>
                                  <a:gd name="T21" fmla="*/ 22 h 231"/>
                                  <a:gd name="T22" fmla="*/ 0 w 311"/>
                                  <a:gd name="T23" fmla="*/ 22 h 231"/>
                                  <a:gd name="T24" fmla="*/ 0 w 311"/>
                                  <a:gd name="T25" fmla="*/ 1 h 231"/>
                                  <a:gd name="T26" fmla="*/ 0 w 311"/>
                                  <a:gd name="T27" fmla="*/ 1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1" h="231">
                                    <a:moveTo>
                                      <a:pt x="0" y="1"/>
                                    </a:moveTo>
                                    <a:lnTo>
                                      <a:pt x="310" y="0"/>
                                    </a:lnTo>
                                    <a:lnTo>
                                      <a:pt x="310" y="18"/>
                                    </a:lnTo>
                                    <a:lnTo>
                                      <a:pt x="293" y="18"/>
                                    </a:lnTo>
                                    <a:lnTo>
                                      <a:pt x="293" y="202"/>
                                    </a:lnTo>
                                    <a:lnTo>
                                      <a:pt x="310" y="202"/>
                                    </a:lnTo>
                                    <a:lnTo>
                                      <a:pt x="310" y="219"/>
                                    </a:lnTo>
                                    <a:lnTo>
                                      <a:pt x="0" y="230"/>
                                    </a:lnTo>
                                    <a:lnTo>
                                      <a:pt x="0" y="213"/>
                                    </a:lnTo>
                                    <a:lnTo>
                                      <a:pt x="17" y="213"/>
                                    </a:lnTo>
                                    <a:lnTo>
                                      <a:pt x="17" y="22"/>
                                    </a:lnTo>
                                    <a:lnTo>
                                      <a:pt x="0" y="22"/>
                                    </a:lnTo>
                                    <a:lnTo>
                                      <a:pt x="0" y="1"/>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4" name="Freeform 232"/>
                            <wps:cNvSpPr>
                              <a:spLocks/>
                            </wps:cNvSpPr>
                            <wps:spPr bwMode="auto">
                              <a:xfrm>
                                <a:off x="1884" y="1543"/>
                                <a:ext cx="92" cy="182"/>
                              </a:xfrm>
                              <a:custGeom>
                                <a:avLst/>
                                <a:gdLst>
                                  <a:gd name="T0" fmla="*/ 0 w 92"/>
                                  <a:gd name="T1" fmla="*/ 2 h 182"/>
                                  <a:gd name="T2" fmla="*/ 91 w 92"/>
                                  <a:gd name="T3" fmla="*/ 0 h 182"/>
                                  <a:gd name="T4" fmla="*/ 91 w 92"/>
                                  <a:gd name="T5" fmla="*/ 179 h 182"/>
                                  <a:gd name="T6" fmla="*/ 0 w 92"/>
                                  <a:gd name="T7" fmla="*/ 181 h 182"/>
                                  <a:gd name="T8" fmla="*/ 0 w 92"/>
                                  <a:gd name="T9" fmla="*/ 2 h 182"/>
                                  <a:gd name="T10" fmla="*/ 0 w 92"/>
                                  <a:gd name="T11" fmla="*/ 2 h 18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2" h="182">
                                    <a:moveTo>
                                      <a:pt x="0" y="2"/>
                                    </a:moveTo>
                                    <a:lnTo>
                                      <a:pt x="91" y="0"/>
                                    </a:lnTo>
                                    <a:lnTo>
                                      <a:pt x="91" y="179"/>
                                    </a:lnTo>
                                    <a:lnTo>
                                      <a:pt x="0" y="18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5" name="Freeform 233"/>
                            <wps:cNvSpPr>
                              <a:spLocks/>
                            </wps:cNvSpPr>
                            <wps:spPr bwMode="auto">
                              <a:xfrm>
                                <a:off x="1878" y="1555"/>
                                <a:ext cx="88" cy="166"/>
                              </a:xfrm>
                              <a:custGeom>
                                <a:avLst/>
                                <a:gdLst>
                                  <a:gd name="T0" fmla="*/ 0 w 88"/>
                                  <a:gd name="T1" fmla="*/ 0 h 166"/>
                                  <a:gd name="T2" fmla="*/ 87 w 88"/>
                                  <a:gd name="T3" fmla="*/ 0 h 166"/>
                                  <a:gd name="T4" fmla="*/ 87 w 88"/>
                                  <a:gd name="T5" fmla="*/ 165 h 166"/>
                                  <a:gd name="T6" fmla="*/ 0 w 88"/>
                                  <a:gd name="T7" fmla="*/ 165 h 166"/>
                                  <a:gd name="T8" fmla="*/ 0 w 88"/>
                                  <a:gd name="T9" fmla="*/ 0 h 166"/>
                                  <a:gd name="T10" fmla="*/ 0 w 88"/>
                                  <a:gd name="T11" fmla="*/ 0 h 1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66">
                                    <a:moveTo>
                                      <a:pt x="0" y="0"/>
                                    </a:moveTo>
                                    <a:lnTo>
                                      <a:pt x="87" y="0"/>
                                    </a:lnTo>
                                    <a:lnTo>
                                      <a:pt x="87" y="165"/>
                                    </a:lnTo>
                                    <a:lnTo>
                                      <a:pt x="0" y="165"/>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6" name="Freeform 234"/>
                            <wps:cNvSpPr>
                              <a:spLocks/>
                            </wps:cNvSpPr>
                            <wps:spPr bwMode="auto">
                              <a:xfrm>
                                <a:off x="1991" y="1540"/>
                                <a:ext cx="94" cy="183"/>
                              </a:xfrm>
                              <a:custGeom>
                                <a:avLst/>
                                <a:gdLst>
                                  <a:gd name="T0" fmla="*/ 0 w 94"/>
                                  <a:gd name="T1" fmla="*/ 3 h 183"/>
                                  <a:gd name="T2" fmla="*/ 93 w 94"/>
                                  <a:gd name="T3" fmla="*/ 0 h 183"/>
                                  <a:gd name="T4" fmla="*/ 93 w 94"/>
                                  <a:gd name="T5" fmla="*/ 180 h 183"/>
                                  <a:gd name="T6" fmla="*/ 0 w 94"/>
                                  <a:gd name="T7" fmla="*/ 182 h 183"/>
                                  <a:gd name="T8" fmla="*/ 0 w 94"/>
                                  <a:gd name="T9" fmla="*/ 3 h 183"/>
                                  <a:gd name="T10" fmla="*/ 0 w 94"/>
                                  <a:gd name="T11" fmla="*/ 3 h 18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4" h="183">
                                    <a:moveTo>
                                      <a:pt x="0" y="3"/>
                                    </a:moveTo>
                                    <a:lnTo>
                                      <a:pt x="93" y="0"/>
                                    </a:lnTo>
                                    <a:lnTo>
                                      <a:pt x="93" y="180"/>
                                    </a:lnTo>
                                    <a:lnTo>
                                      <a:pt x="0" y="182"/>
                                    </a:lnTo>
                                    <a:lnTo>
                                      <a:pt x="0" y="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7" name="Freeform 235"/>
                            <wps:cNvSpPr>
                              <a:spLocks/>
                            </wps:cNvSpPr>
                            <wps:spPr bwMode="auto">
                              <a:xfrm>
                                <a:off x="1985" y="1551"/>
                                <a:ext cx="88" cy="170"/>
                              </a:xfrm>
                              <a:custGeom>
                                <a:avLst/>
                                <a:gdLst>
                                  <a:gd name="T0" fmla="*/ 0 w 88"/>
                                  <a:gd name="T1" fmla="*/ 2 h 170"/>
                                  <a:gd name="T2" fmla="*/ 87 w 88"/>
                                  <a:gd name="T3" fmla="*/ 0 h 170"/>
                                  <a:gd name="T4" fmla="*/ 87 w 88"/>
                                  <a:gd name="T5" fmla="*/ 167 h 170"/>
                                  <a:gd name="T6" fmla="*/ 0 w 88"/>
                                  <a:gd name="T7" fmla="*/ 169 h 170"/>
                                  <a:gd name="T8" fmla="*/ 0 w 88"/>
                                  <a:gd name="T9" fmla="*/ 2 h 170"/>
                                  <a:gd name="T10" fmla="*/ 0 w 88"/>
                                  <a:gd name="T11" fmla="*/ 2 h 17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70">
                                    <a:moveTo>
                                      <a:pt x="0" y="2"/>
                                    </a:moveTo>
                                    <a:lnTo>
                                      <a:pt x="87" y="0"/>
                                    </a:lnTo>
                                    <a:lnTo>
                                      <a:pt x="87" y="167"/>
                                    </a:lnTo>
                                    <a:lnTo>
                                      <a:pt x="0" y="169"/>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8" name="Freeform 236"/>
                            <wps:cNvSpPr>
                              <a:spLocks/>
                            </wps:cNvSpPr>
                            <wps:spPr bwMode="auto">
                              <a:xfrm>
                                <a:off x="1880" y="1674"/>
                                <a:ext cx="226" cy="3"/>
                              </a:xfrm>
                              <a:custGeom>
                                <a:avLst/>
                                <a:gdLst>
                                  <a:gd name="T0" fmla="*/ 0 w 226"/>
                                  <a:gd name="T1" fmla="*/ 2 h 3"/>
                                  <a:gd name="T2" fmla="*/ 225 w 226"/>
                                  <a:gd name="T3" fmla="*/ 0 h 3"/>
                                  <a:gd name="T4" fmla="*/ 0 w 226"/>
                                  <a:gd name="T5" fmla="*/ 2 h 3"/>
                                  <a:gd name="T6" fmla="*/ 0 60000 65536"/>
                                  <a:gd name="T7" fmla="*/ 0 60000 65536"/>
                                  <a:gd name="T8" fmla="*/ 0 60000 65536"/>
                                </a:gdLst>
                                <a:ahLst/>
                                <a:cxnLst>
                                  <a:cxn ang="T6">
                                    <a:pos x="T0" y="T1"/>
                                  </a:cxn>
                                  <a:cxn ang="T7">
                                    <a:pos x="T2" y="T3"/>
                                  </a:cxn>
                                  <a:cxn ang="T8">
                                    <a:pos x="T4" y="T5"/>
                                  </a:cxn>
                                </a:cxnLst>
                                <a:rect l="0" t="0" r="r" b="b"/>
                                <a:pathLst>
                                  <a:path w="226" h="3">
                                    <a:moveTo>
                                      <a:pt x="0" y="2"/>
                                    </a:moveTo>
                                    <a:lnTo>
                                      <a:pt x="225"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89" name="Freeform 237"/>
                            <wps:cNvSpPr>
                              <a:spLocks/>
                            </wps:cNvSpPr>
                            <wps:spPr bwMode="auto">
                              <a:xfrm>
                                <a:off x="1880" y="1578"/>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0" name="Freeform 238"/>
                            <wps:cNvSpPr>
                              <a:spLocks/>
                            </wps:cNvSpPr>
                            <wps:spPr bwMode="auto">
                              <a:xfrm>
                                <a:off x="1882" y="1627"/>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1" name="Freeform 239"/>
                            <wps:cNvSpPr>
                              <a:spLocks/>
                            </wps:cNvSpPr>
                            <wps:spPr bwMode="auto">
                              <a:xfrm>
                                <a:off x="1911" y="1545"/>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2" name="Freeform 240"/>
                            <wps:cNvSpPr>
                              <a:spLocks/>
                            </wps:cNvSpPr>
                            <wps:spPr bwMode="auto">
                              <a:xfrm>
                                <a:off x="1944" y="1545"/>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3" name="Freeform 241"/>
                            <wps:cNvSpPr>
                              <a:spLocks/>
                            </wps:cNvSpPr>
                            <wps:spPr bwMode="auto">
                              <a:xfrm>
                                <a:off x="2017" y="1543"/>
                                <a:ext cx="1" cy="199"/>
                              </a:xfrm>
                              <a:custGeom>
                                <a:avLst/>
                                <a:gdLst>
                                  <a:gd name="T0" fmla="*/ 0 w 1"/>
                                  <a:gd name="T1" fmla="*/ 0 h 199"/>
                                  <a:gd name="T2" fmla="*/ 0 w 1"/>
                                  <a:gd name="T3" fmla="*/ 198 h 199"/>
                                  <a:gd name="T4" fmla="*/ 0 w 1"/>
                                  <a:gd name="T5" fmla="*/ 0 h 199"/>
                                  <a:gd name="T6" fmla="*/ 0 60000 65536"/>
                                  <a:gd name="T7" fmla="*/ 0 60000 65536"/>
                                  <a:gd name="T8" fmla="*/ 0 60000 65536"/>
                                </a:gdLst>
                                <a:ahLst/>
                                <a:cxnLst>
                                  <a:cxn ang="T6">
                                    <a:pos x="T0" y="T1"/>
                                  </a:cxn>
                                  <a:cxn ang="T7">
                                    <a:pos x="T2" y="T3"/>
                                  </a:cxn>
                                  <a:cxn ang="T8">
                                    <a:pos x="T4" y="T5"/>
                                  </a:cxn>
                                </a:cxnLst>
                                <a:rect l="0" t="0" r="r" b="b"/>
                                <a:pathLst>
                                  <a:path w="1" h="199">
                                    <a:moveTo>
                                      <a:pt x="0" y="0"/>
                                    </a:moveTo>
                                    <a:lnTo>
                                      <a:pt x="0" y="19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4" name="Freeform 242"/>
                            <wps:cNvSpPr>
                              <a:spLocks/>
                            </wps:cNvSpPr>
                            <wps:spPr bwMode="auto">
                              <a:xfrm>
                                <a:off x="2051" y="154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5" name="Freeform 243"/>
                            <wps:cNvSpPr>
                              <a:spLocks/>
                            </wps:cNvSpPr>
                            <wps:spPr bwMode="auto">
                              <a:xfrm>
                                <a:off x="1882" y="1576"/>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6" name="Freeform 244"/>
                            <wps:cNvSpPr>
                              <a:spLocks/>
                            </wps:cNvSpPr>
                            <wps:spPr bwMode="auto">
                              <a:xfrm>
                                <a:off x="1882" y="1625"/>
                                <a:ext cx="222" cy="1"/>
                              </a:xfrm>
                              <a:custGeom>
                                <a:avLst/>
                                <a:gdLst>
                                  <a:gd name="T0" fmla="*/ 0 w 222"/>
                                  <a:gd name="T1" fmla="*/ 0 h 1"/>
                                  <a:gd name="T2" fmla="*/ 221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7" name="Freeform 245"/>
                            <wps:cNvSpPr>
                              <a:spLocks/>
                            </wps:cNvSpPr>
                            <wps:spPr bwMode="auto">
                              <a:xfrm>
                                <a:off x="1880" y="1672"/>
                                <a:ext cx="228" cy="5"/>
                              </a:xfrm>
                              <a:custGeom>
                                <a:avLst/>
                                <a:gdLst>
                                  <a:gd name="T0" fmla="*/ 0 w 228"/>
                                  <a:gd name="T1" fmla="*/ 4 h 5"/>
                                  <a:gd name="T2" fmla="*/ 227 w 228"/>
                                  <a:gd name="T3" fmla="*/ 0 h 5"/>
                                  <a:gd name="T4" fmla="*/ 0 w 228"/>
                                  <a:gd name="T5" fmla="*/ 4 h 5"/>
                                  <a:gd name="T6" fmla="*/ 0 60000 65536"/>
                                  <a:gd name="T7" fmla="*/ 0 60000 65536"/>
                                  <a:gd name="T8" fmla="*/ 0 60000 65536"/>
                                </a:gdLst>
                                <a:ahLst/>
                                <a:cxnLst>
                                  <a:cxn ang="T6">
                                    <a:pos x="T0" y="T1"/>
                                  </a:cxn>
                                  <a:cxn ang="T7">
                                    <a:pos x="T2" y="T3"/>
                                  </a:cxn>
                                  <a:cxn ang="T8">
                                    <a:pos x="T4" y="T5"/>
                                  </a:cxn>
                                </a:cxnLst>
                                <a:rect l="0" t="0" r="r" b="b"/>
                                <a:pathLst>
                                  <a:path w="228" h="5">
                                    <a:moveTo>
                                      <a:pt x="0" y="4"/>
                                    </a:moveTo>
                                    <a:lnTo>
                                      <a:pt x="227"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8" name="Freeform 246"/>
                            <wps:cNvSpPr>
                              <a:spLocks/>
                            </wps:cNvSpPr>
                            <wps:spPr bwMode="auto">
                              <a:xfrm>
                                <a:off x="1913" y="154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099" name="Freeform 247"/>
                            <wps:cNvSpPr>
                              <a:spLocks/>
                            </wps:cNvSpPr>
                            <wps:spPr bwMode="auto">
                              <a:xfrm>
                                <a:off x="1946" y="154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0" name="Freeform 248"/>
                            <wps:cNvSpPr>
                              <a:spLocks/>
                            </wps:cNvSpPr>
                            <wps:spPr bwMode="auto">
                              <a:xfrm>
                                <a:off x="2017" y="1543"/>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1" name="Freeform 249"/>
                            <wps:cNvSpPr>
                              <a:spLocks/>
                            </wps:cNvSpPr>
                            <wps:spPr bwMode="auto">
                              <a:xfrm>
                                <a:off x="2051" y="1545"/>
                                <a:ext cx="1" cy="195"/>
                              </a:xfrm>
                              <a:custGeom>
                                <a:avLst/>
                                <a:gdLst>
                                  <a:gd name="T0" fmla="*/ 0 w 1"/>
                                  <a:gd name="T1" fmla="*/ 0 h 195"/>
                                  <a:gd name="T2" fmla="*/ 0 w 1"/>
                                  <a:gd name="T3" fmla="*/ 194 h 195"/>
                                  <a:gd name="T4" fmla="*/ 0 w 1"/>
                                  <a:gd name="T5" fmla="*/ 0 h 195"/>
                                  <a:gd name="T6" fmla="*/ 0 60000 65536"/>
                                  <a:gd name="T7" fmla="*/ 0 60000 65536"/>
                                  <a:gd name="T8" fmla="*/ 0 60000 65536"/>
                                </a:gdLst>
                                <a:ahLst/>
                                <a:cxnLst>
                                  <a:cxn ang="T6">
                                    <a:pos x="T0" y="T1"/>
                                  </a:cxn>
                                  <a:cxn ang="T7">
                                    <a:pos x="T2" y="T3"/>
                                  </a:cxn>
                                  <a:cxn ang="T8">
                                    <a:pos x="T4" y="T5"/>
                                  </a:cxn>
                                </a:cxnLst>
                                <a:rect l="0" t="0" r="r" b="b"/>
                                <a:pathLst>
                                  <a:path w="1" h="195">
                                    <a:moveTo>
                                      <a:pt x="0" y="0"/>
                                    </a:moveTo>
                                    <a:lnTo>
                                      <a:pt x="0" y="19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2" name="Freeform 250"/>
                            <wps:cNvSpPr>
                              <a:spLocks/>
                            </wps:cNvSpPr>
                            <wps:spPr bwMode="auto">
                              <a:xfrm>
                                <a:off x="1837" y="1538"/>
                                <a:ext cx="286" cy="191"/>
                              </a:xfrm>
                              <a:custGeom>
                                <a:avLst/>
                                <a:gdLst>
                                  <a:gd name="T0" fmla="*/ 0 w 286"/>
                                  <a:gd name="T1" fmla="*/ 2 h 191"/>
                                  <a:gd name="T2" fmla="*/ 43 w 286"/>
                                  <a:gd name="T3" fmla="*/ 2 h 191"/>
                                  <a:gd name="T4" fmla="*/ 43 w 286"/>
                                  <a:gd name="T5" fmla="*/ 186 h 191"/>
                                  <a:gd name="T6" fmla="*/ 136 w 286"/>
                                  <a:gd name="T7" fmla="*/ 184 h 191"/>
                                  <a:gd name="T8" fmla="*/ 136 w 286"/>
                                  <a:gd name="T9" fmla="*/ 0 h 191"/>
                                  <a:gd name="T10" fmla="*/ 154 w 286"/>
                                  <a:gd name="T11" fmla="*/ 0 h 191"/>
                                  <a:gd name="T12" fmla="*/ 154 w 286"/>
                                  <a:gd name="T13" fmla="*/ 184 h 191"/>
                                  <a:gd name="T14" fmla="*/ 243 w 286"/>
                                  <a:gd name="T15" fmla="*/ 182 h 191"/>
                                  <a:gd name="T16" fmla="*/ 243 w 286"/>
                                  <a:gd name="T17" fmla="*/ 0 h 191"/>
                                  <a:gd name="T18" fmla="*/ 285 w 286"/>
                                  <a:gd name="T19" fmla="*/ 0 h 191"/>
                                  <a:gd name="T20" fmla="*/ 285 w 286"/>
                                  <a:gd name="T21" fmla="*/ 186 h 191"/>
                                  <a:gd name="T22" fmla="*/ 0 w 286"/>
                                  <a:gd name="T23" fmla="*/ 190 h 191"/>
                                  <a:gd name="T24" fmla="*/ 0 w 286"/>
                                  <a:gd name="T25" fmla="*/ 2 h 191"/>
                                  <a:gd name="T26" fmla="*/ 0 w 286"/>
                                  <a:gd name="T27" fmla="*/ 2 h 19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91">
                                    <a:moveTo>
                                      <a:pt x="0" y="2"/>
                                    </a:moveTo>
                                    <a:lnTo>
                                      <a:pt x="43" y="2"/>
                                    </a:lnTo>
                                    <a:lnTo>
                                      <a:pt x="43" y="186"/>
                                    </a:lnTo>
                                    <a:lnTo>
                                      <a:pt x="136" y="184"/>
                                    </a:lnTo>
                                    <a:lnTo>
                                      <a:pt x="136" y="0"/>
                                    </a:lnTo>
                                    <a:lnTo>
                                      <a:pt x="154" y="0"/>
                                    </a:lnTo>
                                    <a:lnTo>
                                      <a:pt x="154" y="184"/>
                                    </a:lnTo>
                                    <a:lnTo>
                                      <a:pt x="243" y="182"/>
                                    </a:lnTo>
                                    <a:lnTo>
                                      <a:pt x="243" y="0"/>
                                    </a:lnTo>
                                    <a:lnTo>
                                      <a:pt x="285" y="0"/>
                                    </a:lnTo>
                                    <a:lnTo>
                                      <a:pt x="285" y="186"/>
                                    </a:lnTo>
                                    <a:lnTo>
                                      <a:pt x="0" y="190"/>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3" name="Freeform 251"/>
                            <wps:cNvSpPr>
                              <a:spLocks/>
                            </wps:cNvSpPr>
                            <wps:spPr bwMode="auto">
                              <a:xfrm>
                                <a:off x="1841" y="1536"/>
                                <a:ext cx="286" cy="193"/>
                              </a:xfrm>
                              <a:custGeom>
                                <a:avLst/>
                                <a:gdLst>
                                  <a:gd name="T0" fmla="*/ 0 w 286"/>
                                  <a:gd name="T1" fmla="*/ 2 h 193"/>
                                  <a:gd name="T2" fmla="*/ 41 w 286"/>
                                  <a:gd name="T3" fmla="*/ 2 h 193"/>
                                  <a:gd name="T4" fmla="*/ 43 w 286"/>
                                  <a:gd name="T5" fmla="*/ 188 h 193"/>
                                  <a:gd name="T6" fmla="*/ 134 w 286"/>
                                  <a:gd name="T7" fmla="*/ 186 h 193"/>
                                  <a:gd name="T8" fmla="*/ 134 w 286"/>
                                  <a:gd name="T9" fmla="*/ 0 h 193"/>
                                  <a:gd name="T10" fmla="*/ 153 w 286"/>
                                  <a:gd name="T11" fmla="*/ 0 h 193"/>
                                  <a:gd name="T12" fmla="*/ 153 w 286"/>
                                  <a:gd name="T13" fmla="*/ 184 h 193"/>
                                  <a:gd name="T14" fmla="*/ 240 w 286"/>
                                  <a:gd name="T15" fmla="*/ 184 h 193"/>
                                  <a:gd name="T16" fmla="*/ 240 w 286"/>
                                  <a:gd name="T17" fmla="*/ 0 h 193"/>
                                  <a:gd name="T18" fmla="*/ 285 w 286"/>
                                  <a:gd name="T19" fmla="*/ 0 h 193"/>
                                  <a:gd name="T20" fmla="*/ 285 w 286"/>
                                  <a:gd name="T21" fmla="*/ 188 h 193"/>
                                  <a:gd name="T22" fmla="*/ 0 w 286"/>
                                  <a:gd name="T23" fmla="*/ 192 h 193"/>
                                  <a:gd name="T24" fmla="*/ 0 w 286"/>
                                  <a:gd name="T25" fmla="*/ 2 h 193"/>
                                  <a:gd name="T26" fmla="*/ 0 w 286"/>
                                  <a:gd name="T27" fmla="*/ 2 h 19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93">
                                    <a:moveTo>
                                      <a:pt x="0" y="2"/>
                                    </a:moveTo>
                                    <a:lnTo>
                                      <a:pt x="41" y="2"/>
                                    </a:lnTo>
                                    <a:lnTo>
                                      <a:pt x="43" y="188"/>
                                    </a:lnTo>
                                    <a:lnTo>
                                      <a:pt x="134" y="186"/>
                                    </a:lnTo>
                                    <a:lnTo>
                                      <a:pt x="134" y="0"/>
                                    </a:lnTo>
                                    <a:lnTo>
                                      <a:pt x="153" y="0"/>
                                    </a:lnTo>
                                    <a:lnTo>
                                      <a:pt x="153" y="184"/>
                                    </a:lnTo>
                                    <a:lnTo>
                                      <a:pt x="240" y="184"/>
                                    </a:lnTo>
                                    <a:lnTo>
                                      <a:pt x="240" y="0"/>
                                    </a:lnTo>
                                    <a:lnTo>
                                      <a:pt x="285" y="0"/>
                                    </a:lnTo>
                                    <a:lnTo>
                                      <a:pt x="285" y="188"/>
                                    </a:lnTo>
                                    <a:lnTo>
                                      <a:pt x="0" y="192"/>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4" name="Freeform 252"/>
                            <wps:cNvSpPr>
                              <a:spLocks/>
                            </wps:cNvSpPr>
                            <wps:spPr bwMode="auto">
                              <a:xfrm>
                                <a:off x="1853" y="1549"/>
                                <a:ext cx="1" cy="79"/>
                              </a:xfrm>
                              <a:custGeom>
                                <a:avLst/>
                                <a:gdLst>
                                  <a:gd name="T0" fmla="*/ 0 w 1"/>
                                  <a:gd name="T1" fmla="*/ 0 h 79"/>
                                  <a:gd name="T2" fmla="*/ 0 w 1"/>
                                  <a:gd name="T3" fmla="*/ 78 h 79"/>
                                  <a:gd name="T4" fmla="*/ 0 w 1"/>
                                  <a:gd name="T5" fmla="*/ 0 h 79"/>
                                  <a:gd name="T6" fmla="*/ 0 60000 65536"/>
                                  <a:gd name="T7" fmla="*/ 0 60000 65536"/>
                                  <a:gd name="T8" fmla="*/ 0 60000 65536"/>
                                </a:gdLst>
                                <a:ahLst/>
                                <a:cxnLst>
                                  <a:cxn ang="T6">
                                    <a:pos x="T0" y="T1"/>
                                  </a:cxn>
                                  <a:cxn ang="T7">
                                    <a:pos x="T2" y="T3"/>
                                  </a:cxn>
                                  <a:cxn ang="T8">
                                    <a:pos x="T4" y="T5"/>
                                  </a:cxn>
                                </a:cxnLst>
                                <a:rect l="0" t="0" r="r" b="b"/>
                                <a:pathLst>
                                  <a:path w="1" h="79">
                                    <a:moveTo>
                                      <a:pt x="0" y="0"/>
                                    </a:moveTo>
                                    <a:lnTo>
                                      <a:pt x="0" y="7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5" name="Freeform 253"/>
                            <wps:cNvSpPr>
                              <a:spLocks/>
                            </wps:cNvSpPr>
                            <wps:spPr bwMode="auto">
                              <a:xfrm>
                                <a:off x="1871" y="1593"/>
                                <a:ext cx="1" cy="52"/>
                              </a:xfrm>
                              <a:custGeom>
                                <a:avLst/>
                                <a:gdLst>
                                  <a:gd name="T0" fmla="*/ 0 w 1"/>
                                  <a:gd name="T1" fmla="*/ 0 h 52"/>
                                  <a:gd name="T2" fmla="*/ 0 w 1"/>
                                  <a:gd name="T3" fmla="*/ 51 h 52"/>
                                  <a:gd name="T4" fmla="*/ 0 w 1"/>
                                  <a:gd name="T5" fmla="*/ 0 h 52"/>
                                  <a:gd name="T6" fmla="*/ 0 60000 65536"/>
                                  <a:gd name="T7" fmla="*/ 0 60000 65536"/>
                                  <a:gd name="T8" fmla="*/ 0 60000 65536"/>
                                </a:gdLst>
                                <a:ahLst/>
                                <a:cxnLst>
                                  <a:cxn ang="T6">
                                    <a:pos x="T0" y="T1"/>
                                  </a:cxn>
                                  <a:cxn ang="T7">
                                    <a:pos x="T2" y="T3"/>
                                  </a:cxn>
                                  <a:cxn ang="T8">
                                    <a:pos x="T4" y="T5"/>
                                  </a:cxn>
                                </a:cxnLst>
                                <a:rect l="0" t="0" r="r" b="b"/>
                                <a:pathLst>
                                  <a:path w="1" h="52">
                                    <a:moveTo>
                                      <a:pt x="0" y="0"/>
                                    </a:moveTo>
                                    <a:lnTo>
                                      <a:pt x="0" y="5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6" name="Freeform 254"/>
                            <wps:cNvSpPr>
                              <a:spLocks/>
                            </wps:cNvSpPr>
                            <wps:spPr bwMode="auto">
                              <a:xfrm>
                                <a:off x="1859" y="1648"/>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7" name="Freeform 255"/>
                            <wps:cNvSpPr>
                              <a:spLocks/>
                            </wps:cNvSpPr>
                            <wps:spPr bwMode="auto">
                              <a:xfrm>
                                <a:off x="1872" y="1673"/>
                                <a:ext cx="1" cy="63"/>
                              </a:xfrm>
                              <a:custGeom>
                                <a:avLst/>
                                <a:gdLst>
                                  <a:gd name="T0" fmla="*/ 0 w 1"/>
                                  <a:gd name="T1" fmla="*/ 0 h 63"/>
                                  <a:gd name="T2" fmla="*/ 0 w 1"/>
                                  <a:gd name="T3" fmla="*/ 62 h 63"/>
                                  <a:gd name="T4" fmla="*/ 0 w 1"/>
                                  <a:gd name="T5" fmla="*/ 0 h 63"/>
                                  <a:gd name="T6" fmla="*/ 0 60000 65536"/>
                                  <a:gd name="T7" fmla="*/ 0 60000 65536"/>
                                  <a:gd name="T8" fmla="*/ 0 60000 65536"/>
                                </a:gdLst>
                                <a:ahLst/>
                                <a:cxnLst>
                                  <a:cxn ang="T6">
                                    <a:pos x="T0" y="T1"/>
                                  </a:cxn>
                                  <a:cxn ang="T7">
                                    <a:pos x="T2" y="T3"/>
                                  </a:cxn>
                                  <a:cxn ang="T8">
                                    <a:pos x="T4" y="T5"/>
                                  </a:cxn>
                                </a:cxnLst>
                                <a:rect l="0" t="0" r="r" b="b"/>
                                <a:pathLst>
                                  <a:path w="1" h="63">
                                    <a:moveTo>
                                      <a:pt x="0" y="0"/>
                                    </a:moveTo>
                                    <a:lnTo>
                                      <a:pt x="0" y="6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8" name="Freeform 256"/>
                            <wps:cNvSpPr>
                              <a:spLocks/>
                            </wps:cNvSpPr>
                            <wps:spPr bwMode="auto">
                              <a:xfrm>
                                <a:off x="1851" y="1708"/>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09" name="Freeform 257"/>
                            <wps:cNvSpPr>
                              <a:spLocks/>
                            </wps:cNvSpPr>
                            <wps:spPr bwMode="auto">
                              <a:xfrm>
                                <a:off x="2095" y="1654"/>
                                <a:ext cx="1" cy="80"/>
                              </a:xfrm>
                              <a:custGeom>
                                <a:avLst/>
                                <a:gdLst>
                                  <a:gd name="T0" fmla="*/ 0 w 1"/>
                                  <a:gd name="T1" fmla="*/ 79 h 80"/>
                                  <a:gd name="T2" fmla="*/ 0 w 1"/>
                                  <a:gd name="T3" fmla="*/ 0 h 80"/>
                                  <a:gd name="T4" fmla="*/ 0 w 1"/>
                                  <a:gd name="T5" fmla="*/ 79 h 80"/>
                                  <a:gd name="T6" fmla="*/ 0 60000 65536"/>
                                  <a:gd name="T7" fmla="*/ 0 60000 65536"/>
                                  <a:gd name="T8" fmla="*/ 0 60000 65536"/>
                                </a:gdLst>
                                <a:ahLst/>
                                <a:cxnLst>
                                  <a:cxn ang="T6">
                                    <a:pos x="T0" y="T1"/>
                                  </a:cxn>
                                  <a:cxn ang="T7">
                                    <a:pos x="T2" y="T3"/>
                                  </a:cxn>
                                  <a:cxn ang="T8">
                                    <a:pos x="T4" y="T5"/>
                                  </a:cxn>
                                </a:cxnLst>
                                <a:rect l="0" t="0" r="r" b="b"/>
                                <a:pathLst>
                                  <a:path w="1" h="80">
                                    <a:moveTo>
                                      <a:pt x="0" y="79"/>
                                    </a:moveTo>
                                    <a:lnTo>
                                      <a:pt x="0" y="0"/>
                                    </a:lnTo>
                                    <a:lnTo>
                                      <a:pt x="0" y="79"/>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0" name="Freeform 258"/>
                            <wps:cNvSpPr>
                              <a:spLocks/>
                            </wps:cNvSpPr>
                            <wps:spPr bwMode="auto">
                              <a:xfrm>
                                <a:off x="2111" y="1638"/>
                                <a:ext cx="1" cy="51"/>
                              </a:xfrm>
                              <a:custGeom>
                                <a:avLst/>
                                <a:gdLst>
                                  <a:gd name="T0" fmla="*/ 0 w 1"/>
                                  <a:gd name="T1" fmla="*/ 50 h 51"/>
                                  <a:gd name="T2" fmla="*/ 0 w 1"/>
                                  <a:gd name="T3" fmla="*/ 0 h 51"/>
                                  <a:gd name="T4" fmla="*/ 0 w 1"/>
                                  <a:gd name="T5" fmla="*/ 50 h 51"/>
                                  <a:gd name="T6" fmla="*/ 0 60000 65536"/>
                                  <a:gd name="T7" fmla="*/ 0 60000 65536"/>
                                  <a:gd name="T8" fmla="*/ 0 60000 65536"/>
                                </a:gdLst>
                                <a:ahLst/>
                                <a:cxnLst>
                                  <a:cxn ang="T6">
                                    <a:pos x="T0" y="T1"/>
                                  </a:cxn>
                                  <a:cxn ang="T7">
                                    <a:pos x="T2" y="T3"/>
                                  </a:cxn>
                                  <a:cxn ang="T8">
                                    <a:pos x="T4" y="T5"/>
                                  </a:cxn>
                                </a:cxnLst>
                                <a:rect l="0" t="0" r="r" b="b"/>
                                <a:pathLst>
                                  <a:path w="1" h="51">
                                    <a:moveTo>
                                      <a:pt x="0" y="50"/>
                                    </a:moveTo>
                                    <a:lnTo>
                                      <a:pt x="0" y="0"/>
                                    </a:lnTo>
                                    <a:lnTo>
                                      <a:pt x="0" y="5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1" name="Freeform 259"/>
                            <wps:cNvSpPr>
                              <a:spLocks/>
                            </wps:cNvSpPr>
                            <wps:spPr bwMode="auto">
                              <a:xfrm>
                                <a:off x="2101" y="1589"/>
                                <a:ext cx="1" cy="45"/>
                              </a:xfrm>
                              <a:custGeom>
                                <a:avLst/>
                                <a:gdLst>
                                  <a:gd name="T0" fmla="*/ 0 w 1"/>
                                  <a:gd name="T1" fmla="*/ 44 h 45"/>
                                  <a:gd name="T2" fmla="*/ 0 w 1"/>
                                  <a:gd name="T3" fmla="*/ 0 h 45"/>
                                  <a:gd name="T4" fmla="*/ 0 w 1"/>
                                  <a:gd name="T5" fmla="*/ 44 h 45"/>
                                  <a:gd name="T6" fmla="*/ 0 60000 65536"/>
                                  <a:gd name="T7" fmla="*/ 0 60000 65536"/>
                                  <a:gd name="T8" fmla="*/ 0 60000 65536"/>
                                </a:gdLst>
                                <a:ahLst/>
                                <a:cxnLst>
                                  <a:cxn ang="T6">
                                    <a:pos x="T0" y="T1"/>
                                  </a:cxn>
                                  <a:cxn ang="T7">
                                    <a:pos x="T2" y="T3"/>
                                  </a:cxn>
                                  <a:cxn ang="T8">
                                    <a:pos x="T4" y="T5"/>
                                  </a:cxn>
                                </a:cxnLst>
                                <a:rect l="0" t="0" r="r" b="b"/>
                                <a:pathLst>
                                  <a:path w="1" h="45">
                                    <a:moveTo>
                                      <a:pt x="0" y="44"/>
                                    </a:moveTo>
                                    <a:lnTo>
                                      <a:pt x="0" y="0"/>
                                    </a:lnTo>
                                    <a:lnTo>
                                      <a:pt x="0" y="4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2" name="Freeform 260"/>
                            <wps:cNvSpPr>
                              <a:spLocks/>
                            </wps:cNvSpPr>
                            <wps:spPr bwMode="auto">
                              <a:xfrm>
                                <a:off x="2115" y="1549"/>
                                <a:ext cx="1" cy="60"/>
                              </a:xfrm>
                              <a:custGeom>
                                <a:avLst/>
                                <a:gdLst>
                                  <a:gd name="T0" fmla="*/ 0 w 1"/>
                                  <a:gd name="T1" fmla="*/ 59 h 60"/>
                                  <a:gd name="T2" fmla="*/ 0 w 1"/>
                                  <a:gd name="T3" fmla="*/ 0 h 60"/>
                                  <a:gd name="T4" fmla="*/ 0 w 1"/>
                                  <a:gd name="T5" fmla="*/ 59 h 60"/>
                                  <a:gd name="T6" fmla="*/ 0 60000 65536"/>
                                  <a:gd name="T7" fmla="*/ 0 60000 65536"/>
                                  <a:gd name="T8" fmla="*/ 0 60000 65536"/>
                                </a:gdLst>
                                <a:ahLst/>
                                <a:cxnLst>
                                  <a:cxn ang="T6">
                                    <a:pos x="T0" y="T1"/>
                                  </a:cxn>
                                  <a:cxn ang="T7">
                                    <a:pos x="T2" y="T3"/>
                                  </a:cxn>
                                  <a:cxn ang="T8">
                                    <a:pos x="T4" y="T5"/>
                                  </a:cxn>
                                </a:cxnLst>
                                <a:rect l="0" t="0" r="r" b="b"/>
                                <a:pathLst>
                                  <a:path w="1" h="60">
                                    <a:moveTo>
                                      <a:pt x="0" y="59"/>
                                    </a:moveTo>
                                    <a:lnTo>
                                      <a:pt x="0" y="0"/>
                                    </a:lnTo>
                                    <a:lnTo>
                                      <a:pt x="0" y="59"/>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3" name="Freeform 261"/>
                            <wps:cNvSpPr>
                              <a:spLocks/>
                            </wps:cNvSpPr>
                            <wps:spPr bwMode="auto">
                              <a:xfrm>
                                <a:off x="2094" y="1545"/>
                                <a:ext cx="1" cy="26"/>
                              </a:xfrm>
                              <a:custGeom>
                                <a:avLst/>
                                <a:gdLst>
                                  <a:gd name="T0" fmla="*/ 0 w 1"/>
                                  <a:gd name="T1" fmla="*/ 25 h 26"/>
                                  <a:gd name="T2" fmla="*/ 0 w 1"/>
                                  <a:gd name="T3" fmla="*/ 0 h 26"/>
                                  <a:gd name="T4" fmla="*/ 0 w 1"/>
                                  <a:gd name="T5" fmla="*/ 25 h 26"/>
                                  <a:gd name="T6" fmla="*/ 0 60000 65536"/>
                                  <a:gd name="T7" fmla="*/ 0 60000 65536"/>
                                  <a:gd name="T8" fmla="*/ 0 60000 65536"/>
                                </a:gdLst>
                                <a:ahLst/>
                                <a:cxnLst>
                                  <a:cxn ang="T6">
                                    <a:pos x="T0" y="T1"/>
                                  </a:cxn>
                                  <a:cxn ang="T7">
                                    <a:pos x="T2" y="T3"/>
                                  </a:cxn>
                                  <a:cxn ang="T8">
                                    <a:pos x="T4" y="T5"/>
                                  </a:cxn>
                                </a:cxnLst>
                                <a:rect l="0" t="0" r="r" b="b"/>
                                <a:pathLst>
                                  <a:path w="1" h="26">
                                    <a:moveTo>
                                      <a:pt x="0" y="25"/>
                                    </a:moveTo>
                                    <a:lnTo>
                                      <a:pt x="0" y="0"/>
                                    </a:lnTo>
                                    <a:lnTo>
                                      <a:pt x="0" y="2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4" name="Freeform 262"/>
                            <wps:cNvSpPr>
                              <a:spLocks/>
                            </wps:cNvSpPr>
                            <wps:spPr bwMode="auto">
                              <a:xfrm>
                                <a:off x="1983" y="1553"/>
                                <a:ext cx="1" cy="69"/>
                              </a:xfrm>
                              <a:custGeom>
                                <a:avLst/>
                                <a:gdLst>
                                  <a:gd name="T0" fmla="*/ 0 w 1"/>
                                  <a:gd name="T1" fmla="*/ 0 h 69"/>
                                  <a:gd name="T2" fmla="*/ 0 w 1"/>
                                  <a:gd name="T3" fmla="*/ 68 h 69"/>
                                  <a:gd name="T4" fmla="*/ 0 w 1"/>
                                  <a:gd name="T5" fmla="*/ 0 h 69"/>
                                  <a:gd name="T6" fmla="*/ 0 60000 65536"/>
                                  <a:gd name="T7" fmla="*/ 0 60000 65536"/>
                                  <a:gd name="T8" fmla="*/ 0 60000 65536"/>
                                </a:gdLst>
                                <a:ahLst/>
                                <a:cxnLst>
                                  <a:cxn ang="T6">
                                    <a:pos x="T0" y="T1"/>
                                  </a:cxn>
                                  <a:cxn ang="T7">
                                    <a:pos x="T2" y="T3"/>
                                  </a:cxn>
                                  <a:cxn ang="T8">
                                    <a:pos x="T4" y="T5"/>
                                  </a:cxn>
                                </a:cxnLst>
                                <a:rect l="0" t="0" r="r" b="b"/>
                                <a:pathLst>
                                  <a:path w="1" h="69">
                                    <a:moveTo>
                                      <a:pt x="0" y="0"/>
                                    </a:moveTo>
                                    <a:lnTo>
                                      <a:pt x="0" y="6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5" name="Freeform 263"/>
                            <wps:cNvSpPr>
                              <a:spLocks/>
                            </wps:cNvSpPr>
                            <wps:spPr bwMode="auto">
                              <a:xfrm>
                                <a:off x="1989" y="1633"/>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6" name="Freeform 264"/>
                            <wps:cNvSpPr>
                              <a:spLocks/>
                            </wps:cNvSpPr>
                            <wps:spPr bwMode="auto">
                              <a:xfrm>
                                <a:off x="1983" y="1678"/>
                                <a:ext cx="1" cy="26"/>
                              </a:xfrm>
                              <a:custGeom>
                                <a:avLst/>
                                <a:gdLst>
                                  <a:gd name="T0" fmla="*/ 0 w 1"/>
                                  <a:gd name="T1" fmla="*/ 0 h 26"/>
                                  <a:gd name="T2" fmla="*/ 0 w 1"/>
                                  <a:gd name="T3" fmla="*/ 25 h 26"/>
                                  <a:gd name="T4" fmla="*/ 0 w 1"/>
                                  <a:gd name="T5" fmla="*/ 0 h 26"/>
                                  <a:gd name="T6" fmla="*/ 0 60000 65536"/>
                                  <a:gd name="T7" fmla="*/ 0 60000 65536"/>
                                  <a:gd name="T8" fmla="*/ 0 60000 65536"/>
                                </a:gdLst>
                                <a:ahLst/>
                                <a:cxnLst>
                                  <a:cxn ang="T6">
                                    <a:pos x="T0" y="T1"/>
                                  </a:cxn>
                                  <a:cxn ang="T7">
                                    <a:pos x="T2" y="T3"/>
                                  </a:cxn>
                                  <a:cxn ang="T8">
                                    <a:pos x="T4" y="T5"/>
                                  </a:cxn>
                                </a:cxnLst>
                                <a:rect l="0" t="0" r="r" b="b"/>
                                <a:pathLst>
                                  <a:path w="1" h="26">
                                    <a:moveTo>
                                      <a:pt x="0" y="0"/>
                                    </a:moveTo>
                                    <a:lnTo>
                                      <a:pt x="0" y="2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7" name="Freeform 265"/>
                            <wps:cNvSpPr>
                              <a:spLocks/>
                            </wps:cNvSpPr>
                            <wps:spPr bwMode="auto">
                              <a:xfrm>
                                <a:off x="1211" y="1714"/>
                                <a:ext cx="81" cy="53"/>
                              </a:xfrm>
                              <a:custGeom>
                                <a:avLst/>
                                <a:gdLst>
                                  <a:gd name="T0" fmla="*/ 78 w 81"/>
                                  <a:gd name="T1" fmla="*/ 2 h 53"/>
                                  <a:gd name="T2" fmla="*/ 74 w 81"/>
                                  <a:gd name="T3" fmla="*/ 0 h 53"/>
                                  <a:gd name="T4" fmla="*/ 70 w 81"/>
                                  <a:gd name="T5" fmla="*/ 0 h 53"/>
                                  <a:gd name="T6" fmla="*/ 66 w 81"/>
                                  <a:gd name="T7" fmla="*/ 2 h 53"/>
                                  <a:gd name="T8" fmla="*/ 62 w 81"/>
                                  <a:gd name="T9" fmla="*/ 2 h 53"/>
                                  <a:gd name="T10" fmla="*/ 60 w 81"/>
                                  <a:gd name="T11" fmla="*/ 6 h 53"/>
                                  <a:gd name="T12" fmla="*/ 56 w 81"/>
                                  <a:gd name="T13" fmla="*/ 4 h 53"/>
                                  <a:gd name="T14" fmla="*/ 53 w 81"/>
                                  <a:gd name="T15" fmla="*/ 6 h 53"/>
                                  <a:gd name="T16" fmla="*/ 49 w 81"/>
                                  <a:gd name="T17" fmla="*/ 6 h 53"/>
                                  <a:gd name="T18" fmla="*/ 49 w 81"/>
                                  <a:gd name="T19" fmla="*/ 10 h 53"/>
                                  <a:gd name="T20" fmla="*/ 47 w 81"/>
                                  <a:gd name="T21" fmla="*/ 14 h 53"/>
                                  <a:gd name="T22" fmla="*/ 47 w 81"/>
                                  <a:gd name="T23" fmla="*/ 17 h 53"/>
                                  <a:gd name="T24" fmla="*/ 45 w 81"/>
                                  <a:gd name="T25" fmla="*/ 14 h 53"/>
                                  <a:gd name="T26" fmla="*/ 43 w 81"/>
                                  <a:gd name="T27" fmla="*/ 12 h 53"/>
                                  <a:gd name="T28" fmla="*/ 41 w 81"/>
                                  <a:gd name="T29" fmla="*/ 12 h 53"/>
                                  <a:gd name="T30" fmla="*/ 37 w 81"/>
                                  <a:gd name="T31" fmla="*/ 14 h 53"/>
                                  <a:gd name="T32" fmla="*/ 35 w 81"/>
                                  <a:gd name="T33" fmla="*/ 17 h 53"/>
                                  <a:gd name="T34" fmla="*/ 33 w 81"/>
                                  <a:gd name="T35" fmla="*/ 21 h 53"/>
                                  <a:gd name="T36" fmla="*/ 31 w 81"/>
                                  <a:gd name="T37" fmla="*/ 19 h 53"/>
                                  <a:gd name="T38" fmla="*/ 29 w 81"/>
                                  <a:gd name="T39" fmla="*/ 19 h 53"/>
                                  <a:gd name="T40" fmla="*/ 27 w 81"/>
                                  <a:gd name="T41" fmla="*/ 19 h 53"/>
                                  <a:gd name="T42" fmla="*/ 24 w 81"/>
                                  <a:gd name="T43" fmla="*/ 21 h 53"/>
                                  <a:gd name="T44" fmla="*/ 22 w 81"/>
                                  <a:gd name="T45" fmla="*/ 23 h 53"/>
                                  <a:gd name="T46" fmla="*/ 22 w 81"/>
                                  <a:gd name="T47" fmla="*/ 25 h 53"/>
                                  <a:gd name="T48" fmla="*/ 19 w 81"/>
                                  <a:gd name="T49" fmla="*/ 23 h 53"/>
                                  <a:gd name="T50" fmla="*/ 19 w 81"/>
                                  <a:gd name="T51" fmla="*/ 19 h 53"/>
                                  <a:gd name="T52" fmla="*/ 18 w 81"/>
                                  <a:gd name="T53" fmla="*/ 17 h 53"/>
                                  <a:gd name="T54" fmla="*/ 15 w 81"/>
                                  <a:gd name="T55" fmla="*/ 19 h 53"/>
                                  <a:gd name="T56" fmla="*/ 14 w 81"/>
                                  <a:gd name="T57" fmla="*/ 17 h 53"/>
                                  <a:gd name="T58" fmla="*/ 12 w 81"/>
                                  <a:gd name="T59" fmla="*/ 17 h 53"/>
                                  <a:gd name="T60" fmla="*/ 10 w 81"/>
                                  <a:gd name="T61" fmla="*/ 19 h 53"/>
                                  <a:gd name="T62" fmla="*/ 8 w 81"/>
                                  <a:gd name="T63" fmla="*/ 21 h 53"/>
                                  <a:gd name="T64" fmla="*/ 6 w 81"/>
                                  <a:gd name="T65" fmla="*/ 23 h 53"/>
                                  <a:gd name="T66" fmla="*/ 4 w 81"/>
                                  <a:gd name="T67" fmla="*/ 27 h 53"/>
                                  <a:gd name="T68" fmla="*/ 0 w 81"/>
                                  <a:gd name="T69" fmla="*/ 34 h 53"/>
                                  <a:gd name="T70" fmla="*/ 0 w 81"/>
                                  <a:gd name="T71" fmla="*/ 40 h 53"/>
                                  <a:gd name="T72" fmla="*/ 6 w 81"/>
                                  <a:gd name="T73" fmla="*/ 44 h 53"/>
                                  <a:gd name="T74" fmla="*/ 18 w 81"/>
                                  <a:gd name="T75" fmla="*/ 44 h 53"/>
                                  <a:gd name="T76" fmla="*/ 35 w 81"/>
                                  <a:gd name="T77" fmla="*/ 46 h 53"/>
                                  <a:gd name="T78" fmla="*/ 43 w 81"/>
                                  <a:gd name="T79" fmla="*/ 48 h 53"/>
                                  <a:gd name="T80" fmla="*/ 55 w 81"/>
                                  <a:gd name="T81" fmla="*/ 50 h 53"/>
                                  <a:gd name="T82" fmla="*/ 66 w 81"/>
                                  <a:gd name="T83" fmla="*/ 52 h 53"/>
                                  <a:gd name="T84" fmla="*/ 70 w 81"/>
                                  <a:gd name="T85" fmla="*/ 52 h 53"/>
                                  <a:gd name="T86" fmla="*/ 76 w 81"/>
                                  <a:gd name="T87" fmla="*/ 50 h 53"/>
                                  <a:gd name="T88" fmla="*/ 78 w 81"/>
                                  <a:gd name="T89" fmla="*/ 48 h 53"/>
                                  <a:gd name="T90" fmla="*/ 78 w 81"/>
                                  <a:gd name="T91" fmla="*/ 44 h 53"/>
                                  <a:gd name="T92" fmla="*/ 76 w 81"/>
                                  <a:gd name="T93" fmla="*/ 40 h 53"/>
                                  <a:gd name="T94" fmla="*/ 76 w 81"/>
                                  <a:gd name="T95" fmla="*/ 34 h 53"/>
                                  <a:gd name="T96" fmla="*/ 78 w 81"/>
                                  <a:gd name="T97" fmla="*/ 29 h 53"/>
                                  <a:gd name="T98" fmla="*/ 78 w 81"/>
                                  <a:gd name="T99" fmla="*/ 23 h 53"/>
                                  <a:gd name="T100" fmla="*/ 80 w 81"/>
                                  <a:gd name="T101" fmla="*/ 17 h 53"/>
                                  <a:gd name="T102" fmla="*/ 80 w 81"/>
                                  <a:gd name="T103" fmla="*/ 10 h 53"/>
                                  <a:gd name="T104" fmla="*/ 78 w 81"/>
                                  <a:gd name="T105" fmla="*/ 2 h 53"/>
                                  <a:gd name="T106" fmla="*/ 78 w 81"/>
                                  <a:gd name="T107" fmla="*/ 2 h 5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1" h="53">
                                    <a:moveTo>
                                      <a:pt x="78" y="2"/>
                                    </a:moveTo>
                                    <a:lnTo>
                                      <a:pt x="74" y="0"/>
                                    </a:lnTo>
                                    <a:lnTo>
                                      <a:pt x="70" y="0"/>
                                    </a:lnTo>
                                    <a:lnTo>
                                      <a:pt x="66" y="2"/>
                                    </a:lnTo>
                                    <a:lnTo>
                                      <a:pt x="62" y="2"/>
                                    </a:lnTo>
                                    <a:lnTo>
                                      <a:pt x="60" y="6"/>
                                    </a:lnTo>
                                    <a:lnTo>
                                      <a:pt x="56" y="4"/>
                                    </a:lnTo>
                                    <a:lnTo>
                                      <a:pt x="53" y="6"/>
                                    </a:lnTo>
                                    <a:lnTo>
                                      <a:pt x="49" y="6"/>
                                    </a:lnTo>
                                    <a:lnTo>
                                      <a:pt x="49" y="10"/>
                                    </a:lnTo>
                                    <a:lnTo>
                                      <a:pt x="47" y="14"/>
                                    </a:lnTo>
                                    <a:lnTo>
                                      <a:pt x="47" y="17"/>
                                    </a:lnTo>
                                    <a:lnTo>
                                      <a:pt x="45" y="14"/>
                                    </a:lnTo>
                                    <a:lnTo>
                                      <a:pt x="43" y="12"/>
                                    </a:lnTo>
                                    <a:lnTo>
                                      <a:pt x="41" y="12"/>
                                    </a:lnTo>
                                    <a:lnTo>
                                      <a:pt x="37" y="14"/>
                                    </a:lnTo>
                                    <a:lnTo>
                                      <a:pt x="35" y="17"/>
                                    </a:lnTo>
                                    <a:lnTo>
                                      <a:pt x="33" y="21"/>
                                    </a:lnTo>
                                    <a:lnTo>
                                      <a:pt x="31" y="19"/>
                                    </a:lnTo>
                                    <a:lnTo>
                                      <a:pt x="29" y="19"/>
                                    </a:lnTo>
                                    <a:lnTo>
                                      <a:pt x="27" y="19"/>
                                    </a:lnTo>
                                    <a:lnTo>
                                      <a:pt x="24" y="21"/>
                                    </a:lnTo>
                                    <a:lnTo>
                                      <a:pt x="22" y="23"/>
                                    </a:lnTo>
                                    <a:lnTo>
                                      <a:pt x="22" y="25"/>
                                    </a:lnTo>
                                    <a:lnTo>
                                      <a:pt x="19" y="23"/>
                                    </a:lnTo>
                                    <a:lnTo>
                                      <a:pt x="19" y="19"/>
                                    </a:lnTo>
                                    <a:lnTo>
                                      <a:pt x="18" y="17"/>
                                    </a:lnTo>
                                    <a:lnTo>
                                      <a:pt x="15" y="19"/>
                                    </a:lnTo>
                                    <a:lnTo>
                                      <a:pt x="14" y="17"/>
                                    </a:lnTo>
                                    <a:lnTo>
                                      <a:pt x="12" y="17"/>
                                    </a:lnTo>
                                    <a:lnTo>
                                      <a:pt x="10" y="19"/>
                                    </a:lnTo>
                                    <a:lnTo>
                                      <a:pt x="8" y="21"/>
                                    </a:lnTo>
                                    <a:lnTo>
                                      <a:pt x="6" y="23"/>
                                    </a:lnTo>
                                    <a:lnTo>
                                      <a:pt x="4" y="27"/>
                                    </a:lnTo>
                                    <a:lnTo>
                                      <a:pt x="0" y="34"/>
                                    </a:lnTo>
                                    <a:lnTo>
                                      <a:pt x="0" y="40"/>
                                    </a:lnTo>
                                    <a:lnTo>
                                      <a:pt x="6" y="44"/>
                                    </a:lnTo>
                                    <a:lnTo>
                                      <a:pt x="18" y="44"/>
                                    </a:lnTo>
                                    <a:lnTo>
                                      <a:pt x="35" y="46"/>
                                    </a:lnTo>
                                    <a:lnTo>
                                      <a:pt x="43" y="48"/>
                                    </a:lnTo>
                                    <a:lnTo>
                                      <a:pt x="55" y="50"/>
                                    </a:lnTo>
                                    <a:lnTo>
                                      <a:pt x="66" y="52"/>
                                    </a:lnTo>
                                    <a:lnTo>
                                      <a:pt x="70" y="52"/>
                                    </a:lnTo>
                                    <a:lnTo>
                                      <a:pt x="76" y="50"/>
                                    </a:lnTo>
                                    <a:lnTo>
                                      <a:pt x="78" y="48"/>
                                    </a:lnTo>
                                    <a:lnTo>
                                      <a:pt x="78" y="44"/>
                                    </a:lnTo>
                                    <a:lnTo>
                                      <a:pt x="76" y="40"/>
                                    </a:lnTo>
                                    <a:lnTo>
                                      <a:pt x="76" y="34"/>
                                    </a:lnTo>
                                    <a:lnTo>
                                      <a:pt x="78" y="29"/>
                                    </a:lnTo>
                                    <a:lnTo>
                                      <a:pt x="78" y="23"/>
                                    </a:lnTo>
                                    <a:lnTo>
                                      <a:pt x="80" y="17"/>
                                    </a:lnTo>
                                    <a:lnTo>
                                      <a:pt x="80" y="10"/>
                                    </a:lnTo>
                                    <a:lnTo>
                                      <a:pt x="78"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18" name="Freeform 266"/>
                            <wps:cNvSpPr>
                              <a:spLocks/>
                            </wps:cNvSpPr>
                            <wps:spPr bwMode="auto">
                              <a:xfrm>
                                <a:off x="1358" y="1716"/>
                                <a:ext cx="83" cy="77"/>
                              </a:xfrm>
                              <a:custGeom>
                                <a:avLst/>
                                <a:gdLst>
                                  <a:gd name="T0" fmla="*/ 2 w 83"/>
                                  <a:gd name="T1" fmla="*/ 4 h 77"/>
                                  <a:gd name="T2" fmla="*/ 5 w 83"/>
                                  <a:gd name="T3" fmla="*/ 0 h 77"/>
                                  <a:gd name="T4" fmla="*/ 9 w 83"/>
                                  <a:gd name="T5" fmla="*/ 0 h 77"/>
                                  <a:gd name="T6" fmla="*/ 13 w 83"/>
                                  <a:gd name="T7" fmla="*/ 2 h 77"/>
                                  <a:gd name="T8" fmla="*/ 16 w 83"/>
                                  <a:gd name="T9" fmla="*/ 4 h 77"/>
                                  <a:gd name="T10" fmla="*/ 20 w 83"/>
                                  <a:gd name="T11" fmla="*/ 6 h 77"/>
                                  <a:gd name="T12" fmla="*/ 22 w 83"/>
                                  <a:gd name="T13" fmla="*/ 6 h 77"/>
                                  <a:gd name="T14" fmla="*/ 26 w 83"/>
                                  <a:gd name="T15" fmla="*/ 6 h 77"/>
                                  <a:gd name="T16" fmla="*/ 30 w 83"/>
                                  <a:gd name="T17" fmla="*/ 10 h 77"/>
                                  <a:gd name="T18" fmla="*/ 32 w 83"/>
                                  <a:gd name="T19" fmla="*/ 15 h 77"/>
                                  <a:gd name="T20" fmla="*/ 32 w 83"/>
                                  <a:gd name="T21" fmla="*/ 19 h 77"/>
                                  <a:gd name="T22" fmla="*/ 32 w 83"/>
                                  <a:gd name="T23" fmla="*/ 23 h 77"/>
                                  <a:gd name="T24" fmla="*/ 35 w 83"/>
                                  <a:gd name="T25" fmla="*/ 19 h 77"/>
                                  <a:gd name="T26" fmla="*/ 37 w 83"/>
                                  <a:gd name="T27" fmla="*/ 17 h 77"/>
                                  <a:gd name="T28" fmla="*/ 39 w 83"/>
                                  <a:gd name="T29" fmla="*/ 17 h 77"/>
                                  <a:gd name="T30" fmla="*/ 43 w 83"/>
                                  <a:gd name="T31" fmla="*/ 19 h 77"/>
                                  <a:gd name="T32" fmla="*/ 46 w 83"/>
                                  <a:gd name="T33" fmla="*/ 23 h 77"/>
                                  <a:gd name="T34" fmla="*/ 46 w 83"/>
                                  <a:gd name="T35" fmla="*/ 29 h 77"/>
                                  <a:gd name="T36" fmla="*/ 47 w 83"/>
                                  <a:gd name="T37" fmla="*/ 27 h 77"/>
                                  <a:gd name="T38" fmla="*/ 49 w 83"/>
                                  <a:gd name="T39" fmla="*/ 25 h 77"/>
                                  <a:gd name="T40" fmla="*/ 53 w 83"/>
                                  <a:gd name="T41" fmla="*/ 27 h 77"/>
                                  <a:gd name="T42" fmla="*/ 55 w 83"/>
                                  <a:gd name="T43" fmla="*/ 29 h 77"/>
                                  <a:gd name="T44" fmla="*/ 57 w 83"/>
                                  <a:gd name="T45" fmla="*/ 32 h 77"/>
                                  <a:gd name="T46" fmla="*/ 59 w 83"/>
                                  <a:gd name="T47" fmla="*/ 36 h 77"/>
                                  <a:gd name="T48" fmla="*/ 59 w 83"/>
                                  <a:gd name="T49" fmla="*/ 32 h 77"/>
                                  <a:gd name="T50" fmla="*/ 61 w 83"/>
                                  <a:gd name="T51" fmla="*/ 27 h 77"/>
                                  <a:gd name="T52" fmla="*/ 61 w 83"/>
                                  <a:gd name="T53" fmla="*/ 25 h 77"/>
                                  <a:gd name="T54" fmla="*/ 65 w 83"/>
                                  <a:gd name="T55" fmla="*/ 25 h 77"/>
                                  <a:gd name="T56" fmla="*/ 67 w 83"/>
                                  <a:gd name="T57" fmla="*/ 25 h 77"/>
                                  <a:gd name="T58" fmla="*/ 70 w 83"/>
                                  <a:gd name="T59" fmla="*/ 27 h 77"/>
                                  <a:gd name="T60" fmla="*/ 70 w 83"/>
                                  <a:gd name="T61" fmla="*/ 32 h 77"/>
                                  <a:gd name="T62" fmla="*/ 74 w 83"/>
                                  <a:gd name="T63" fmla="*/ 34 h 77"/>
                                  <a:gd name="T64" fmla="*/ 74 w 83"/>
                                  <a:gd name="T65" fmla="*/ 38 h 77"/>
                                  <a:gd name="T66" fmla="*/ 80 w 83"/>
                                  <a:gd name="T67" fmla="*/ 46 h 77"/>
                                  <a:gd name="T68" fmla="*/ 82 w 83"/>
                                  <a:gd name="T69" fmla="*/ 55 h 77"/>
                                  <a:gd name="T70" fmla="*/ 82 w 83"/>
                                  <a:gd name="T71" fmla="*/ 63 h 77"/>
                                  <a:gd name="T72" fmla="*/ 82 w 83"/>
                                  <a:gd name="T73" fmla="*/ 69 h 77"/>
                                  <a:gd name="T74" fmla="*/ 82 w 83"/>
                                  <a:gd name="T75" fmla="*/ 74 h 77"/>
                                  <a:gd name="T76" fmla="*/ 70 w 83"/>
                                  <a:gd name="T77" fmla="*/ 76 h 77"/>
                                  <a:gd name="T78" fmla="*/ 46 w 83"/>
                                  <a:gd name="T79" fmla="*/ 69 h 77"/>
                                  <a:gd name="T80" fmla="*/ 32 w 83"/>
                                  <a:gd name="T81" fmla="*/ 67 h 77"/>
                                  <a:gd name="T82" fmla="*/ 30 w 83"/>
                                  <a:gd name="T83" fmla="*/ 69 h 77"/>
                                  <a:gd name="T84" fmla="*/ 18 w 83"/>
                                  <a:gd name="T85" fmla="*/ 65 h 77"/>
                                  <a:gd name="T86" fmla="*/ 6 w 83"/>
                                  <a:gd name="T87" fmla="*/ 65 h 77"/>
                                  <a:gd name="T88" fmla="*/ 2 w 83"/>
                                  <a:gd name="T89" fmla="*/ 61 h 77"/>
                                  <a:gd name="T90" fmla="*/ 5 w 83"/>
                                  <a:gd name="T91" fmla="*/ 55 h 77"/>
                                  <a:gd name="T92" fmla="*/ 2 w 83"/>
                                  <a:gd name="T93" fmla="*/ 46 h 77"/>
                                  <a:gd name="T94" fmla="*/ 2 w 83"/>
                                  <a:gd name="T95" fmla="*/ 42 h 77"/>
                                  <a:gd name="T96" fmla="*/ 2 w 83"/>
                                  <a:gd name="T97" fmla="*/ 34 h 77"/>
                                  <a:gd name="T98" fmla="*/ 0 w 83"/>
                                  <a:gd name="T99" fmla="*/ 25 h 77"/>
                                  <a:gd name="T100" fmla="*/ 0 w 83"/>
                                  <a:gd name="T101" fmla="*/ 15 h 77"/>
                                  <a:gd name="T102" fmla="*/ 2 w 83"/>
                                  <a:gd name="T103" fmla="*/ 4 h 77"/>
                                  <a:gd name="T104" fmla="*/ 2 w 83"/>
                                  <a:gd name="T105" fmla="*/ 4 h 77"/>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3" h="77">
                                    <a:moveTo>
                                      <a:pt x="2" y="4"/>
                                    </a:moveTo>
                                    <a:lnTo>
                                      <a:pt x="5" y="0"/>
                                    </a:lnTo>
                                    <a:lnTo>
                                      <a:pt x="9" y="0"/>
                                    </a:lnTo>
                                    <a:lnTo>
                                      <a:pt x="13" y="2"/>
                                    </a:lnTo>
                                    <a:lnTo>
                                      <a:pt x="16" y="4"/>
                                    </a:lnTo>
                                    <a:lnTo>
                                      <a:pt x="20" y="6"/>
                                    </a:lnTo>
                                    <a:lnTo>
                                      <a:pt x="22" y="6"/>
                                    </a:lnTo>
                                    <a:lnTo>
                                      <a:pt x="26" y="6"/>
                                    </a:lnTo>
                                    <a:lnTo>
                                      <a:pt x="30" y="10"/>
                                    </a:lnTo>
                                    <a:lnTo>
                                      <a:pt x="32" y="15"/>
                                    </a:lnTo>
                                    <a:lnTo>
                                      <a:pt x="32" y="19"/>
                                    </a:lnTo>
                                    <a:lnTo>
                                      <a:pt x="32" y="23"/>
                                    </a:lnTo>
                                    <a:lnTo>
                                      <a:pt x="35" y="19"/>
                                    </a:lnTo>
                                    <a:lnTo>
                                      <a:pt x="37" y="17"/>
                                    </a:lnTo>
                                    <a:lnTo>
                                      <a:pt x="39" y="17"/>
                                    </a:lnTo>
                                    <a:lnTo>
                                      <a:pt x="43" y="19"/>
                                    </a:lnTo>
                                    <a:lnTo>
                                      <a:pt x="46" y="23"/>
                                    </a:lnTo>
                                    <a:lnTo>
                                      <a:pt x="46" y="29"/>
                                    </a:lnTo>
                                    <a:lnTo>
                                      <a:pt x="47" y="27"/>
                                    </a:lnTo>
                                    <a:lnTo>
                                      <a:pt x="49" y="25"/>
                                    </a:lnTo>
                                    <a:lnTo>
                                      <a:pt x="53" y="27"/>
                                    </a:lnTo>
                                    <a:lnTo>
                                      <a:pt x="55" y="29"/>
                                    </a:lnTo>
                                    <a:lnTo>
                                      <a:pt x="57" y="32"/>
                                    </a:lnTo>
                                    <a:lnTo>
                                      <a:pt x="59" y="36"/>
                                    </a:lnTo>
                                    <a:lnTo>
                                      <a:pt x="59" y="32"/>
                                    </a:lnTo>
                                    <a:lnTo>
                                      <a:pt x="61" y="27"/>
                                    </a:lnTo>
                                    <a:lnTo>
                                      <a:pt x="61" y="25"/>
                                    </a:lnTo>
                                    <a:lnTo>
                                      <a:pt x="65" y="25"/>
                                    </a:lnTo>
                                    <a:lnTo>
                                      <a:pt x="67" y="25"/>
                                    </a:lnTo>
                                    <a:lnTo>
                                      <a:pt x="70" y="27"/>
                                    </a:lnTo>
                                    <a:lnTo>
                                      <a:pt x="70" y="32"/>
                                    </a:lnTo>
                                    <a:lnTo>
                                      <a:pt x="74" y="34"/>
                                    </a:lnTo>
                                    <a:lnTo>
                                      <a:pt x="74" y="38"/>
                                    </a:lnTo>
                                    <a:lnTo>
                                      <a:pt x="80" y="46"/>
                                    </a:lnTo>
                                    <a:lnTo>
                                      <a:pt x="82" y="55"/>
                                    </a:lnTo>
                                    <a:lnTo>
                                      <a:pt x="82" y="63"/>
                                    </a:lnTo>
                                    <a:lnTo>
                                      <a:pt x="82" y="69"/>
                                    </a:lnTo>
                                    <a:lnTo>
                                      <a:pt x="82" y="74"/>
                                    </a:lnTo>
                                    <a:lnTo>
                                      <a:pt x="70" y="76"/>
                                    </a:lnTo>
                                    <a:lnTo>
                                      <a:pt x="46" y="69"/>
                                    </a:lnTo>
                                    <a:lnTo>
                                      <a:pt x="32" y="67"/>
                                    </a:lnTo>
                                    <a:lnTo>
                                      <a:pt x="30" y="69"/>
                                    </a:lnTo>
                                    <a:lnTo>
                                      <a:pt x="18" y="65"/>
                                    </a:lnTo>
                                    <a:lnTo>
                                      <a:pt x="6" y="65"/>
                                    </a:lnTo>
                                    <a:lnTo>
                                      <a:pt x="2" y="61"/>
                                    </a:lnTo>
                                    <a:lnTo>
                                      <a:pt x="5" y="55"/>
                                    </a:lnTo>
                                    <a:lnTo>
                                      <a:pt x="2" y="46"/>
                                    </a:lnTo>
                                    <a:lnTo>
                                      <a:pt x="2" y="42"/>
                                    </a:lnTo>
                                    <a:lnTo>
                                      <a:pt x="2" y="34"/>
                                    </a:lnTo>
                                    <a:lnTo>
                                      <a:pt x="0" y="25"/>
                                    </a:lnTo>
                                    <a:lnTo>
                                      <a:pt x="0" y="15"/>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119" name="Freeform 267"/>
                          <wps:cNvSpPr>
                            <a:spLocks/>
                          </wps:cNvSpPr>
                          <wps:spPr bwMode="auto">
                            <a:xfrm>
                              <a:off x="334" y="1519"/>
                              <a:ext cx="528" cy="438"/>
                            </a:xfrm>
                            <a:custGeom>
                              <a:avLst/>
                              <a:gdLst>
                                <a:gd name="T0" fmla="*/ 0 w 579"/>
                                <a:gd name="T1" fmla="*/ 368 h 610"/>
                                <a:gd name="T2" fmla="*/ 527 w 579"/>
                                <a:gd name="T3" fmla="*/ 437 h 610"/>
                                <a:gd name="T4" fmla="*/ 527 w 579"/>
                                <a:gd name="T5" fmla="*/ 169 h 610"/>
                                <a:gd name="T6" fmla="*/ 190 w 579"/>
                                <a:gd name="T7" fmla="*/ 0 h 610"/>
                                <a:gd name="T8" fmla="*/ 0 w 579"/>
                                <a:gd name="T9" fmla="*/ 299 h 610"/>
                                <a:gd name="T10" fmla="*/ 0 w 579"/>
                                <a:gd name="T11" fmla="*/ 368 h 610"/>
                                <a:gd name="T12" fmla="*/ 0 w 579"/>
                                <a:gd name="T13" fmla="*/ 368 h 61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79" h="610">
                                  <a:moveTo>
                                    <a:pt x="0" y="512"/>
                                  </a:moveTo>
                                  <a:lnTo>
                                    <a:pt x="578" y="609"/>
                                  </a:lnTo>
                                  <a:lnTo>
                                    <a:pt x="578" y="235"/>
                                  </a:lnTo>
                                  <a:lnTo>
                                    <a:pt x="208" y="0"/>
                                  </a:lnTo>
                                  <a:lnTo>
                                    <a:pt x="0" y="417"/>
                                  </a:lnTo>
                                  <a:lnTo>
                                    <a:pt x="0" y="51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0" name="Freeform 268"/>
                          <wps:cNvSpPr>
                            <a:spLocks/>
                          </wps:cNvSpPr>
                          <wps:spPr bwMode="auto">
                            <a:xfrm>
                              <a:off x="652" y="1763"/>
                              <a:ext cx="79" cy="175"/>
                            </a:xfrm>
                            <a:custGeom>
                              <a:avLst/>
                              <a:gdLst>
                                <a:gd name="T0" fmla="*/ 0 w 86"/>
                                <a:gd name="T1" fmla="*/ 164 h 244"/>
                                <a:gd name="T2" fmla="*/ 78 w 86"/>
                                <a:gd name="T3" fmla="*/ 174 h 244"/>
                                <a:gd name="T4" fmla="*/ 59 w 86"/>
                                <a:gd name="T5" fmla="*/ 0 h 244"/>
                                <a:gd name="T6" fmla="*/ 0 w 86"/>
                                <a:gd name="T7" fmla="*/ 164 h 244"/>
                                <a:gd name="T8" fmla="*/ 0 w 86"/>
                                <a:gd name="T9" fmla="*/ 164 h 2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6" h="244">
                                  <a:moveTo>
                                    <a:pt x="0" y="229"/>
                                  </a:moveTo>
                                  <a:lnTo>
                                    <a:pt x="85" y="243"/>
                                  </a:lnTo>
                                  <a:lnTo>
                                    <a:pt x="64" y="0"/>
                                  </a:lnTo>
                                  <a:lnTo>
                                    <a:pt x="0" y="22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1" name="AutoShape 269"/>
                          <wps:cNvSpPr>
                            <a:spLocks noChangeArrowheads="1"/>
                          </wps:cNvSpPr>
                          <wps:spPr bwMode="auto">
                            <a:xfrm flipV="1">
                              <a:off x="745" y="1739"/>
                              <a:ext cx="30" cy="232"/>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2" name="Freeform 270"/>
                          <wps:cNvSpPr>
                            <a:spLocks/>
                          </wps:cNvSpPr>
                          <wps:spPr bwMode="auto">
                            <a:xfrm>
                              <a:off x="707" y="1743"/>
                              <a:ext cx="38" cy="226"/>
                            </a:xfrm>
                            <a:custGeom>
                              <a:avLst/>
                              <a:gdLst>
                                <a:gd name="T0" fmla="*/ 37 w 43"/>
                                <a:gd name="T1" fmla="*/ 225 h 316"/>
                                <a:gd name="T2" fmla="*/ 0 w 43"/>
                                <a:gd name="T3" fmla="*/ 217 h 316"/>
                                <a:gd name="T4" fmla="*/ 0 w 43"/>
                                <a:gd name="T5" fmla="*/ 0 h 316"/>
                                <a:gd name="T6" fmla="*/ 37 w 43"/>
                                <a:gd name="T7" fmla="*/ 0 h 316"/>
                                <a:gd name="T8" fmla="*/ 37 w 43"/>
                                <a:gd name="T9" fmla="*/ 225 h 316"/>
                                <a:gd name="T10" fmla="*/ 37 w 43"/>
                                <a:gd name="T11" fmla="*/ 225 h 31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316">
                                  <a:moveTo>
                                    <a:pt x="42" y="315"/>
                                  </a:moveTo>
                                  <a:lnTo>
                                    <a:pt x="0" y="303"/>
                                  </a:lnTo>
                                  <a:lnTo>
                                    <a:pt x="0" y="0"/>
                                  </a:lnTo>
                                  <a:lnTo>
                                    <a:pt x="42" y="0"/>
                                  </a:lnTo>
                                  <a:lnTo>
                                    <a:pt x="42" y="315"/>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3" name="Freeform 271"/>
                          <wps:cNvSpPr>
                            <a:spLocks/>
                          </wps:cNvSpPr>
                          <wps:spPr bwMode="auto">
                            <a:xfrm>
                              <a:off x="860" y="1555"/>
                              <a:ext cx="868" cy="402"/>
                            </a:xfrm>
                            <a:custGeom>
                              <a:avLst/>
                              <a:gdLst>
                                <a:gd name="T0" fmla="*/ 0 w 952"/>
                                <a:gd name="T1" fmla="*/ 401 h 561"/>
                                <a:gd name="T2" fmla="*/ 866 w 952"/>
                                <a:gd name="T3" fmla="*/ 340 h 561"/>
                                <a:gd name="T4" fmla="*/ 867 w 952"/>
                                <a:gd name="T5" fmla="*/ 190 h 561"/>
                                <a:gd name="T6" fmla="*/ 435 w 952"/>
                                <a:gd name="T7" fmla="*/ 37 h 561"/>
                                <a:gd name="T8" fmla="*/ 0 w 952"/>
                                <a:gd name="T9" fmla="*/ 0 h 561"/>
                                <a:gd name="T10" fmla="*/ 0 w 952"/>
                                <a:gd name="T11" fmla="*/ 401 h 561"/>
                                <a:gd name="T12" fmla="*/ 0 w 952"/>
                                <a:gd name="T13" fmla="*/ 401 h 56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52" h="561">
                                  <a:moveTo>
                                    <a:pt x="0" y="560"/>
                                  </a:moveTo>
                                  <a:lnTo>
                                    <a:pt x="950" y="475"/>
                                  </a:lnTo>
                                  <a:lnTo>
                                    <a:pt x="951" y="265"/>
                                  </a:lnTo>
                                  <a:lnTo>
                                    <a:pt x="477" y="51"/>
                                  </a:lnTo>
                                  <a:lnTo>
                                    <a:pt x="0" y="0"/>
                                  </a:lnTo>
                                  <a:lnTo>
                                    <a:pt x="0" y="560"/>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4" name="Freeform 272"/>
                          <wps:cNvSpPr>
                            <a:spLocks/>
                          </wps:cNvSpPr>
                          <wps:spPr bwMode="auto">
                            <a:xfrm>
                              <a:off x="439" y="1778"/>
                              <a:ext cx="76" cy="131"/>
                            </a:xfrm>
                            <a:custGeom>
                              <a:avLst/>
                              <a:gdLst>
                                <a:gd name="T0" fmla="*/ 0 w 83"/>
                                <a:gd name="T1" fmla="*/ 0 h 183"/>
                                <a:gd name="T2" fmla="*/ 75 w 83"/>
                                <a:gd name="T3" fmla="*/ 0 h 183"/>
                                <a:gd name="T4" fmla="*/ 75 w 83"/>
                                <a:gd name="T5" fmla="*/ 130 h 183"/>
                                <a:gd name="T6" fmla="*/ 0 w 83"/>
                                <a:gd name="T7" fmla="*/ 120 h 183"/>
                                <a:gd name="T8" fmla="*/ 0 w 83"/>
                                <a:gd name="T9" fmla="*/ 0 h 183"/>
                                <a:gd name="T10" fmla="*/ 0 w 83"/>
                                <a:gd name="T11" fmla="*/ 0 h 18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83">
                                  <a:moveTo>
                                    <a:pt x="0" y="0"/>
                                  </a:moveTo>
                                  <a:lnTo>
                                    <a:pt x="82" y="0"/>
                                  </a:lnTo>
                                  <a:lnTo>
                                    <a:pt x="82" y="182"/>
                                  </a:lnTo>
                                  <a:lnTo>
                                    <a:pt x="0" y="168"/>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5" name="Freeform 273"/>
                          <wps:cNvSpPr>
                            <a:spLocks/>
                          </wps:cNvSpPr>
                          <wps:spPr bwMode="auto">
                            <a:xfrm>
                              <a:off x="447" y="1784"/>
                              <a:ext cx="64" cy="125"/>
                            </a:xfrm>
                            <a:custGeom>
                              <a:avLst/>
                              <a:gdLst>
                                <a:gd name="T0" fmla="*/ 0 w 71"/>
                                <a:gd name="T1" fmla="*/ 114 h 175"/>
                                <a:gd name="T2" fmla="*/ 0 w 71"/>
                                <a:gd name="T3" fmla="*/ 0 h 175"/>
                                <a:gd name="T4" fmla="*/ 63 w 71"/>
                                <a:gd name="T5" fmla="*/ 0 h 175"/>
                                <a:gd name="T6" fmla="*/ 63 w 71"/>
                                <a:gd name="T7" fmla="*/ 124 h 17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 h="175">
                                  <a:moveTo>
                                    <a:pt x="0" y="160"/>
                                  </a:moveTo>
                                  <a:lnTo>
                                    <a:pt x="0" y="0"/>
                                  </a:lnTo>
                                  <a:lnTo>
                                    <a:pt x="70" y="0"/>
                                  </a:lnTo>
                                  <a:lnTo>
                                    <a:pt x="70" y="17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6" name="Freeform 274"/>
                          <wps:cNvSpPr>
                            <a:spLocks/>
                          </wps:cNvSpPr>
                          <wps:spPr bwMode="auto">
                            <a:xfrm>
                              <a:off x="551" y="1814"/>
                              <a:ext cx="79" cy="73"/>
                            </a:xfrm>
                            <a:custGeom>
                              <a:avLst/>
                              <a:gdLst>
                                <a:gd name="T0" fmla="*/ 0 w 86"/>
                                <a:gd name="T1" fmla="*/ 0 h 101"/>
                                <a:gd name="T2" fmla="*/ 78 w 86"/>
                                <a:gd name="T3" fmla="*/ 0 h 101"/>
                                <a:gd name="T4" fmla="*/ 78 w 86"/>
                                <a:gd name="T5" fmla="*/ 72 h 101"/>
                                <a:gd name="T6" fmla="*/ 0 w 86"/>
                                <a:gd name="T7" fmla="*/ 67 h 101"/>
                                <a:gd name="T8" fmla="*/ 0 w 86"/>
                                <a:gd name="T9" fmla="*/ 0 h 101"/>
                                <a:gd name="T10" fmla="*/ 0 w 86"/>
                                <a:gd name="T11" fmla="*/ 0 h 10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101">
                                  <a:moveTo>
                                    <a:pt x="0" y="0"/>
                                  </a:moveTo>
                                  <a:lnTo>
                                    <a:pt x="85" y="0"/>
                                  </a:lnTo>
                                  <a:lnTo>
                                    <a:pt x="85" y="100"/>
                                  </a:lnTo>
                                  <a:lnTo>
                                    <a:pt x="0" y="93"/>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7" name="Freeform 275"/>
                          <wps:cNvSpPr>
                            <a:spLocks/>
                          </wps:cNvSpPr>
                          <wps:spPr bwMode="auto">
                            <a:xfrm>
                              <a:off x="1302" y="1750"/>
                              <a:ext cx="389" cy="164"/>
                            </a:xfrm>
                            <a:custGeom>
                              <a:avLst/>
                              <a:gdLst>
                                <a:gd name="T0" fmla="*/ 0 w 426"/>
                                <a:gd name="T1" fmla="*/ 0 h 228"/>
                                <a:gd name="T2" fmla="*/ 0 w 426"/>
                                <a:gd name="T3" fmla="*/ 163 h 228"/>
                                <a:gd name="T4" fmla="*/ 388 w 426"/>
                                <a:gd name="T5" fmla="*/ 138 h 228"/>
                                <a:gd name="T6" fmla="*/ 388 w 426"/>
                                <a:gd name="T7" fmla="*/ 4 h 228"/>
                                <a:gd name="T8" fmla="*/ 0 w 426"/>
                                <a:gd name="T9" fmla="*/ 0 h 228"/>
                                <a:gd name="T10" fmla="*/ 0 w 426"/>
                                <a:gd name="T11" fmla="*/ 0 h 22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6" h="228">
                                  <a:moveTo>
                                    <a:pt x="0" y="0"/>
                                  </a:moveTo>
                                  <a:lnTo>
                                    <a:pt x="0" y="227"/>
                                  </a:lnTo>
                                  <a:lnTo>
                                    <a:pt x="425" y="192"/>
                                  </a:lnTo>
                                  <a:lnTo>
                                    <a:pt x="425" y="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8" name="Freeform 276"/>
                          <wps:cNvSpPr>
                            <a:spLocks/>
                          </wps:cNvSpPr>
                          <wps:spPr bwMode="auto">
                            <a:xfrm>
                              <a:off x="1299" y="1748"/>
                              <a:ext cx="6" cy="169"/>
                            </a:xfrm>
                            <a:custGeom>
                              <a:avLst/>
                              <a:gdLst>
                                <a:gd name="T0" fmla="*/ 5 w 6"/>
                                <a:gd name="T1" fmla="*/ 5 h 236"/>
                                <a:gd name="T2" fmla="*/ 5 w 6"/>
                                <a:gd name="T3" fmla="*/ 165 h 236"/>
                                <a:gd name="T4" fmla="*/ 0 w 6"/>
                                <a:gd name="T5" fmla="*/ 168 h 236"/>
                                <a:gd name="T6" fmla="*/ 0 w 6"/>
                                <a:gd name="T7" fmla="*/ 0 h 236"/>
                                <a:gd name="T8" fmla="*/ 5 w 6"/>
                                <a:gd name="T9" fmla="*/ 5 h 236"/>
                                <a:gd name="T10" fmla="*/ 5 w 6"/>
                                <a:gd name="T11" fmla="*/ 5 h 23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 h="236">
                                  <a:moveTo>
                                    <a:pt x="5" y="7"/>
                                  </a:moveTo>
                                  <a:lnTo>
                                    <a:pt x="5" y="230"/>
                                  </a:lnTo>
                                  <a:lnTo>
                                    <a:pt x="0" y="235"/>
                                  </a:lnTo>
                                  <a:lnTo>
                                    <a:pt x="0" y="0"/>
                                  </a:lnTo>
                                  <a:lnTo>
                                    <a:pt x="5" y="7"/>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29" name="Freeform 277"/>
                          <wps:cNvSpPr>
                            <a:spLocks/>
                          </wps:cNvSpPr>
                          <wps:spPr bwMode="auto">
                            <a:xfrm>
                              <a:off x="1688" y="1777"/>
                              <a:ext cx="5" cy="114"/>
                            </a:xfrm>
                            <a:custGeom>
                              <a:avLst/>
                              <a:gdLst>
                                <a:gd name="T0" fmla="*/ 0 w 5"/>
                                <a:gd name="T1" fmla="*/ 110 h 160"/>
                                <a:gd name="T2" fmla="*/ 4 w 5"/>
                                <a:gd name="T3" fmla="*/ 113 h 160"/>
                                <a:gd name="T4" fmla="*/ 4 w 5"/>
                                <a:gd name="T5" fmla="*/ 0 h 160"/>
                                <a:gd name="T6" fmla="*/ 0 w 5"/>
                                <a:gd name="T7" fmla="*/ 0 h 160"/>
                                <a:gd name="T8" fmla="*/ 0 w 5"/>
                                <a:gd name="T9" fmla="*/ 110 h 160"/>
                                <a:gd name="T10" fmla="*/ 0 w 5"/>
                                <a:gd name="T11" fmla="*/ 110 h 16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60">
                                  <a:moveTo>
                                    <a:pt x="0" y="155"/>
                                  </a:moveTo>
                                  <a:lnTo>
                                    <a:pt x="4" y="159"/>
                                  </a:lnTo>
                                  <a:lnTo>
                                    <a:pt x="4" y="0"/>
                                  </a:lnTo>
                                  <a:lnTo>
                                    <a:pt x="0" y="0"/>
                                  </a:lnTo>
                                  <a:lnTo>
                                    <a:pt x="0" y="155"/>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0" name="Freeform 278"/>
                          <wps:cNvSpPr>
                            <a:spLocks/>
                          </wps:cNvSpPr>
                          <wps:spPr bwMode="auto">
                            <a:xfrm>
                              <a:off x="1483" y="1890"/>
                              <a:ext cx="31" cy="7"/>
                            </a:xfrm>
                            <a:custGeom>
                              <a:avLst/>
                              <a:gdLst>
                                <a:gd name="T0" fmla="*/ 0 w 34"/>
                                <a:gd name="T1" fmla="*/ 3 h 11"/>
                                <a:gd name="T2" fmla="*/ 7 w 34"/>
                                <a:gd name="T3" fmla="*/ 6 h 11"/>
                                <a:gd name="T4" fmla="*/ 26 w 34"/>
                                <a:gd name="T5" fmla="*/ 5 h 11"/>
                                <a:gd name="T6" fmla="*/ 30 w 34"/>
                                <a:gd name="T7" fmla="*/ 0 h 11"/>
                                <a:gd name="T8" fmla="*/ 26 w 34"/>
                                <a:gd name="T9" fmla="*/ 0 h 11"/>
                                <a:gd name="T10" fmla="*/ 23 w 34"/>
                                <a:gd name="T11" fmla="*/ 3 h 11"/>
                                <a:gd name="T12" fmla="*/ 9 w 34"/>
                                <a:gd name="T13" fmla="*/ 4 h 11"/>
                                <a:gd name="T14" fmla="*/ 5 w 34"/>
                                <a:gd name="T15" fmla="*/ 1 h 11"/>
                                <a:gd name="T16" fmla="*/ 0 w 34"/>
                                <a:gd name="T17" fmla="*/ 3 h 11"/>
                                <a:gd name="T18" fmla="*/ 0 w 34"/>
                                <a:gd name="T19" fmla="*/ 3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4" h="11">
                                  <a:moveTo>
                                    <a:pt x="0" y="4"/>
                                  </a:moveTo>
                                  <a:lnTo>
                                    <a:pt x="8" y="10"/>
                                  </a:lnTo>
                                  <a:lnTo>
                                    <a:pt x="28" y="8"/>
                                  </a:lnTo>
                                  <a:lnTo>
                                    <a:pt x="33" y="0"/>
                                  </a:lnTo>
                                  <a:lnTo>
                                    <a:pt x="28" y="0"/>
                                  </a:lnTo>
                                  <a:lnTo>
                                    <a:pt x="25" y="4"/>
                                  </a:lnTo>
                                  <a:lnTo>
                                    <a:pt x="10" y="6"/>
                                  </a:lnTo>
                                  <a:lnTo>
                                    <a:pt x="6" y="2"/>
                                  </a:lnTo>
                                  <a:lnTo>
                                    <a:pt x="0" y="4"/>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1" name="Freeform 279"/>
                          <wps:cNvSpPr>
                            <a:spLocks/>
                          </wps:cNvSpPr>
                          <wps:spPr bwMode="auto">
                            <a:xfrm>
                              <a:off x="1480" y="1890"/>
                              <a:ext cx="34" cy="5"/>
                            </a:xfrm>
                            <a:custGeom>
                              <a:avLst/>
                              <a:gdLst>
                                <a:gd name="T0" fmla="*/ 0 w 36"/>
                                <a:gd name="T1" fmla="*/ 1 h 9"/>
                                <a:gd name="T2" fmla="*/ 9 w 36"/>
                                <a:gd name="T3" fmla="*/ 4 h 9"/>
                                <a:gd name="T4" fmla="*/ 28 w 36"/>
                                <a:gd name="T5" fmla="*/ 3 h 9"/>
                                <a:gd name="T6" fmla="*/ 33 w 36"/>
                                <a:gd name="T7" fmla="*/ 0 h 9"/>
                                <a:gd name="T8" fmla="*/ 28 w 36"/>
                                <a:gd name="T9" fmla="*/ 0 h 9"/>
                                <a:gd name="T10" fmla="*/ 26 w 36"/>
                                <a:gd name="T11" fmla="*/ 1 h 9"/>
                                <a:gd name="T12" fmla="*/ 11 w 36"/>
                                <a:gd name="T13" fmla="*/ 2 h 9"/>
                                <a:gd name="T14" fmla="*/ 6 w 36"/>
                                <a:gd name="T15" fmla="*/ 0 h 9"/>
                                <a:gd name="T16" fmla="*/ 0 w 36"/>
                                <a:gd name="T17" fmla="*/ 1 h 9"/>
                                <a:gd name="T18" fmla="*/ 0 w 36"/>
                                <a:gd name="T19" fmla="*/ 1 h 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6" h="9">
                                  <a:moveTo>
                                    <a:pt x="0" y="2"/>
                                  </a:moveTo>
                                  <a:lnTo>
                                    <a:pt x="10" y="8"/>
                                  </a:lnTo>
                                  <a:lnTo>
                                    <a:pt x="30" y="6"/>
                                  </a:lnTo>
                                  <a:lnTo>
                                    <a:pt x="35" y="0"/>
                                  </a:lnTo>
                                  <a:lnTo>
                                    <a:pt x="30" y="0"/>
                                  </a:lnTo>
                                  <a:lnTo>
                                    <a:pt x="27" y="2"/>
                                  </a:lnTo>
                                  <a:lnTo>
                                    <a:pt x="12" y="4"/>
                                  </a:lnTo>
                                  <a:lnTo>
                                    <a:pt x="6"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2" name="Freeform 280"/>
                          <wps:cNvSpPr>
                            <a:spLocks/>
                          </wps:cNvSpPr>
                          <wps:spPr bwMode="auto">
                            <a:xfrm>
                              <a:off x="1299" y="1888"/>
                              <a:ext cx="395" cy="29"/>
                            </a:xfrm>
                            <a:custGeom>
                              <a:avLst/>
                              <a:gdLst>
                                <a:gd name="T0" fmla="*/ 3 w 433"/>
                                <a:gd name="T1" fmla="*/ 25 h 41"/>
                                <a:gd name="T2" fmla="*/ 390 w 433"/>
                                <a:gd name="T3" fmla="*/ 0 h 41"/>
                                <a:gd name="T4" fmla="*/ 394 w 433"/>
                                <a:gd name="T5" fmla="*/ 3 h 41"/>
                                <a:gd name="T6" fmla="*/ 0 w 433"/>
                                <a:gd name="T7" fmla="*/ 28 h 41"/>
                                <a:gd name="T8" fmla="*/ 3 w 433"/>
                                <a:gd name="T9" fmla="*/ 25 h 41"/>
                                <a:gd name="T10" fmla="*/ 3 w 433"/>
                                <a:gd name="T11" fmla="*/ 25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3" h="41">
                                  <a:moveTo>
                                    <a:pt x="3" y="35"/>
                                  </a:moveTo>
                                  <a:lnTo>
                                    <a:pt x="428" y="0"/>
                                  </a:lnTo>
                                  <a:lnTo>
                                    <a:pt x="432" y="4"/>
                                  </a:lnTo>
                                  <a:lnTo>
                                    <a:pt x="0" y="40"/>
                                  </a:lnTo>
                                  <a:lnTo>
                                    <a:pt x="3" y="35"/>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3" name="Freeform 281"/>
                          <wps:cNvSpPr>
                            <a:spLocks/>
                          </wps:cNvSpPr>
                          <wps:spPr bwMode="auto">
                            <a:xfrm>
                              <a:off x="930" y="1729"/>
                              <a:ext cx="284" cy="165"/>
                            </a:xfrm>
                            <a:custGeom>
                              <a:avLst/>
                              <a:gdLst>
                                <a:gd name="T0" fmla="*/ 0 w 312"/>
                                <a:gd name="T1" fmla="*/ 0 h 231"/>
                                <a:gd name="T2" fmla="*/ 283 w 312"/>
                                <a:gd name="T3" fmla="*/ 0 h 231"/>
                                <a:gd name="T4" fmla="*/ 283 w 312"/>
                                <a:gd name="T5" fmla="*/ 14 h 231"/>
                                <a:gd name="T6" fmla="*/ 265 w 312"/>
                                <a:gd name="T7" fmla="*/ 14 h 231"/>
                                <a:gd name="T8" fmla="*/ 265 w 312"/>
                                <a:gd name="T9" fmla="*/ 143 h 231"/>
                                <a:gd name="T10" fmla="*/ 283 w 312"/>
                                <a:gd name="T11" fmla="*/ 143 h 231"/>
                                <a:gd name="T12" fmla="*/ 283 w 312"/>
                                <a:gd name="T13" fmla="*/ 157 h 231"/>
                                <a:gd name="T14" fmla="*/ 0 w 312"/>
                                <a:gd name="T15" fmla="*/ 164 h 231"/>
                                <a:gd name="T16" fmla="*/ 0 w 312"/>
                                <a:gd name="T17" fmla="*/ 151 h 231"/>
                                <a:gd name="T18" fmla="*/ 15 w 312"/>
                                <a:gd name="T19" fmla="*/ 151 h 231"/>
                                <a:gd name="T20" fmla="*/ 15 w 312"/>
                                <a:gd name="T21" fmla="*/ 15 h 231"/>
                                <a:gd name="T22" fmla="*/ 0 w 312"/>
                                <a:gd name="T23" fmla="*/ 15 h 231"/>
                                <a:gd name="T24" fmla="*/ 0 w 312"/>
                                <a:gd name="T25" fmla="*/ 0 h 231"/>
                                <a:gd name="T26" fmla="*/ 0 w 312"/>
                                <a:gd name="T27" fmla="*/ 0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2" h="231">
                                  <a:moveTo>
                                    <a:pt x="0" y="0"/>
                                  </a:moveTo>
                                  <a:lnTo>
                                    <a:pt x="311" y="0"/>
                                  </a:lnTo>
                                  <a:lnTo>
                                    <a:pt x="311" y="19"/>
                                  </a:lnTo>
                                  <a:lnTo>
                                    <a:pt x="291" y="19"/>
                                  </a:lnTo>
                                  <a:lnTo>
                                    <a:pt x="291" y="200"/>
                                  </a:lnTo>
                                  <a:lnTo>
                                    <a:pt x="311" y="200"/>
                                  </a:lnTo>
                                  <a:lnTo>
                                    <a:pt x="311" y="220"/>
                                  </a:lnTo>
                                  <a:lnTo>
                                    <a:pt x="0" y="230"/>
                                  </a:lnTo>
                                  <a:lnTo>
                                    <a:pt x="0" y="211"/>
                                  </a:lnTo>
                                  <a:lnTo>
                                    <a:pt x="17" y="211"/>
                                  </a:lnTo>
                                  <a:lnTo>
                                    <a:pt x="17" y="21"/>
                                  </a:lnTo>
                                  <a:lnTo>
                                    <a:pt x="0" y="21"/>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4" name="Freeform 282"/>
                          <wps:cNvSpPr>
                            <a:spLocks/>
                          </wps:cNvSpPr>
                          <wps:spPr bwMode="auto">
                            <a:xfrm>
                              <a:off x="936" y="1724"/>
                              <a:ext cx="282" cy="166"/>
                            </a:xfrm>
                            <a:custGeom>
                              <a:avLst/>
                              <a:gdLst>
                                <a:gd name="T0" fmla="*/ 0 w 310"/>
                                <a:gd name="T1" fmla="*/ 1 h 231"/>
                                <a:gd name="T2" fmla="*/ 281 w 310"/>
                                <a:gd name="T3" fmla="*/ 0 h 231"/>
                                <a:gd name="T4" fmla="*/ 281 w 310"/>
                                <a:gd name="T5" fmla="*/ 13 h 231"/>
                                <a:gd name="T6" fmla="*/ 266 w 310"/>
                                <a:gd name="T7" fmla="*/ 13 h 231"/>
                                <a:gd name="T8" fmla="*/ 266 w 310"/>
                                <a:gd name="T9" fmla="*/ 145 h 231"/>
                                <a:gd name="T10" fmla="*/ 281 w 310"/>
                                <a:gd name="T11" fmla="*/ 145 h 231"/>
                                <a:gd name="T12" fmla="*/ 281 w 310"/>
                                <a:gd name="T13" fmla="*/ 157 h 231"/>
                                <a:gd name="T14" fmla="*/ 0 w 310"/>
                                <a:gd name="T15" fmla="*/ 165 h 231"/>
                                <a:gd name="T16" fmla="*/ 0 w 310"/>
                                <a:gd name="T17" fmla="*/ 153 h 231"/>
                                <a:gd name="T18" fmla="*/ 15 w 310"/>
                                <a:gd name="T19" fmla="*/ 153 h 231"/>
                                <a:gd name="T20" fmla="*/ 15 w 310"/>
                                <a:gd name="T21" fmla="*/ 17 h 231"/>
                                <a:gd name="T22" fmla="*/ 0 w 310"/>
                                <a:gd name="T23" fmla="*/ 17 h 231"/>
                                <a:gd name="T24" fmla="*/ 0 w 310"/>
                                <a:gd name="T25" fmla="*/ 1 h 231"/>
                                <a:gd name="T26" fmla="*/ 0 w 310"/>
                                <a:gd name="T27" fmla="*/ 1 h 23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0" h="231">
                                  <a:moveTo>
                                    <a:pt x="0" y="2"/>
                                  </a:moveTo>
                                  <a:lnTo>
                                    <a:pt x="309" y="0"/>
                                  </a:lnTo>
                                  <a:lnTo>
                                    <a:pt x="309" y="18"/>
                                  </a:lnTo>
                                  <a:lnTo>
                                    <a:pt x="292" y="18"/>
                                  </a:lnTo>
                                  <a:lnTo>
                                    <a:pt x="292" y="202"/>
                                  </a:lnTo>
                                  <a:lnTo>
                                    <a:pt x="309" y="202"/>
                                  </a:lnTo>
                                  <a:lnTo>
                                    <a:pt x="309" y="219"/>
                                  </a:lnTo>
                                  <a:lnTo>
                                    <a:pt x="0" y="230"/>
                                  </a:lnTo>
                                  <a:lnTo>
                                    <a:pt x="0" y="213"/>
                                  </a:lnTo>
                                  <a:lnTo>
                                    <a:pt x="16" y="213"/>
                                  </a:lnTo>
                                  <a:lnTo>
                                    <a:pt x="16" y="23"/>
                                  </a:lnTo>
                                  <a:lnTo>
                                    <a:pt x="0" y="23"/>
                                  </a:lnTo>
                                  <a:lnTo>
                                    <a:pt x="0" y="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5" name="Freeform 283"/>
                          <wps:cNvSpPr>
                            <a:spLocks/>
                          </wps:cNvSpPr>
                          <wps:spPr bwMode="auto">
                            <a:xfrm>
                              <a:off x="1721" y="1810"/>
                              <a:ext cx="260" cy="101"/>
                            </a:xfrm>
                            <a:custGeom>
                              <a:avLst/>
                              <a:gdLst>
                                <a:gd name="T0" fmla="*/ 5 w 286"/>
                                <a:gd name="T1" fmla="*/ 4 h 140"/>
                                <a:gd name="T2" fmla="*/ 18 w 286"/>
                                <a:gd name="T3" fmla="*/ 1 h 140"/>
                                <a:gd name="T4" fmla="*/ 28 w 286"/>
                                <a:gd name="T5" fmla="*/ 0 h 140"/>
                                <a:gd name="T6" fmla="*/ 40 w 286"/>
                                <a:gd name="T7" fmla="*/ 3 h 140"/>
                                <a:gd name="T8" fmla="*/ 51 w 286"/>
                                <a:gd name="T9" fmla="*/ 6 h 140"/>
                                <a:gd name="T10" fmla="*/ 62 w 286"/>
                                <a:gd name="T11" fmla="*/ 11 h 140"/>
                                <a:gd name="T12" fmla="*/ 73 w 286"/>
                                <a:gd name="T13" fmla="*/ 8 h 140"/>
                                <a:gd name="T14" fmla="*/ 83 w 286"/>
                                <a:gd name="T15" fmla="*/ 11 h 140"/>
                                <a:gd name="T16" fmla="*/ 94 w 286"/>
                                <a:gd name="T17" fmla="*/ 12 h 140"/>
                                <a:gd name="T18" fmla="*/ 99 w 286"/>
                                <a:gd name="T19" fmla="*/ 18 h 140"/>
                                <a:gd name="T20" fmla="*/ 100 w 286"/>
                                <a:gd name="T21" fmla="*/ 26 h 140"/>
                                <a:gd name="T22" fmla="*/ 102 w 286"/>
                                <a:gd name="T23" fmla="*/ 29 h 140"/>
                                <a:gd name="T24" fmla="*/ 111 w 286"/>
                                <a:gd name="T25" fmla="*/ 26 h 140"/>
                                <a:gd name="T26" fmla="*/ 116 w 286"/>
                                <a:gd name="T27" fmla="*/ 23 h 140"/>
                                <a:gd name="T28" fmla="*/ 123 w 286"/>
                                <a:gd name="T29" fmla="*/ 23 h 140"/>
                                <a:gd name="T30" fmla="*/ 134 w 286"/>
                                <a:gd name="T31" fmla="*/ 26 h 140"/>
                                <a:gd name="T32" fmla="*/ 143 w 286"/>
                                <a:gd name="T33" fmla="*/ 30 h 140"/>
                                <a:gd name="T34" fmla="*/ 143 w 286"/>
                                <a:gd name="T35" fmla="*/ 37 h 140"/>
                                <a:gd name="T36" fmla="*/ 145 w 286"/>
                                <a:gd name="T37" fmla="*/ 38 h 140"/>
                                <a:gd name="T38" fmla="*/ 150 w 286"/>
                                <a:gd name="T39" fmla="*/ 35 h 140"/>
                                <a:gd name="T40" fmla="*/ 155 w 286"/>
                                <a:gd name="T41" fmla="*/ 33 h 140"/>
                                <a:gd name="T42" fmla="*/ 165 w 286"/>
                                <a:gd name="T43" fmla="*/ 35 h 140"/>
                                <a:gd name="T44" fmla="*/ 173 w 286"/>
                                <a:gd name="T45" fmla="*/ 38 h 140"/>
                                <a:gd name="T46" fmla="*/ 180 w 286"/>
                                <a:gd name="T47" fmla="*/ 41 h 140"/>
                                <a:gd name="T48" fmla="*/ 185 w 286"/>
                                <a:gd name="T49" fmla="*/ 47 h 140"/>
                                <a:gd name="T50" fmla="*/ 187 w 286"/>
                                <a:gd name="T51" fmla="*/ 40 h 140"/>
                                <a:gd name="T52" fmla="*/ 189 w 286"/>
                                <a:gd name="T53" fmla="*/ 35 h 140"/>
                                <a:gd name="T54" fmla="*/ 194 w 286"/>
                                <a:gd name="T55" fmla="*/ 32 h 140"/>
                                <a:gd name="T56" fmla="*/ 203 w 286"/>
                                <a:gd name="T57" fmla="*/ 33 h 140"/>
                                <a:gd name="T58" fmla="*/ 205 w 286"/>
                                <a:gd name="T59" fmla="*/ 32 h 140"/>
                                <a:gd name="T60" fmla="*/ 211 w 286"/>
                                <a:gd name="T61" fmla="*/ 30 h 140"/>
                                <a:gd name="T62" fmla="*/ 220 w 286"/>
                                <a:gd name="T63" fmla="*/ 35 h 140"/>
                                <a:gd name="T64" fmla="*/ 225 w 286"/>
                                <a:gd name="T65" fmla="*/ 40 h 140"/>
                                <a:gd name="T66" fmla="*/ 231 w 286"/>
                                <a:gd name="T67" fmla="*/ 42 h 140"/>
                                <a:gd name="T68" fmla="*/ 236 w 286"/>
                                <a:gd name="T69" fmla="*/ 51 h 140"/>
                                <a:gd name="T70" fmla="*/ 251 w 286"/>
                                <a:gd name="T71" fmla="*/ 59 h 140"/>
                                <a:gd name="T72" fmla="*/ 257 w 286"/>
                                <a:gd name="T73" fmla="*/ 70 h 140"/>
                                <a:gd name="T74" fmla="*/ 259 w 286"/>
                                <a:gd name="T75" fmla="*/ 79 h 140"/>
                                <a:gd name="T76" fmla="*/ 259 w 286"/>
                                <a:gd name="T77" fmla="*/ 87 h 140"/>
                                <a:gd name="T78" fmla="*/ 255 w 286"/>
                                <a:gd name="T79" fmla="*/ 95 h 140"/>
                                <a:gd name="T80" fmla="*/ 247 w 286"/>
                                <a:gd name="T81" fmla="*/ 100 h 140"/>
                                <a:gd name="T82" fmla="*/ 227 w 286"/>
                                <a:gd name="T83" fmla="*/ 97 h 140"/>
                                <a:gd name="T84" fmla="*/ 210 w 286"/>
                                <a:gd name="T85" fmla="*/ 96 h 140"/>
                                <a:gd name="T86" fmla="*/ 189 w 286"/>
                                <a:gd name="T87" fmla="*/ 96 h 140"/>
                                <a:gd name="T88" fmla="*/ 164 w 286"/>
                                <a:gd name="T89" fmla="*/ 97 h 140"/>
                                <a:gd name="T90" fmla="*/ 140 w 286"/>
                                <a:gd name="T91" fmla="*/ 96 h 140"/>
                                <a:gd name="T92" fmla="*/ 113 w 286"/>
                                <a:gd name="T93" fmla="*/ 95 h 140"/>
                                <a:gd name="T94" fmla="*/ 95 w 286"/>
                                <a:gd name="T95" fmla="*/ 92 h 140"/>
                                <a:gd name="T96" fmla="*/ 70 w 286"/>
                                <a:gd name="T97" fmla="*/ 95 h 140"/>
                                <a:gd name="T98" fmla="*/ 55 w 286"/>
                                <a:gd name="T99" fmla="*/ 96 h 140"/>
                                <a:gd name="T100" fmla="*/ 32 w 286"/>
                                <a:gd name="T101" fmla="*/ 96 h 140"/>
                                <a:gd name="T102" fmla="*/ 19 w 286"/>
                                <a:gd name="T103" fmla="*/ 95 h 140"/>
                                <a:gd name="T104" fmla="*/ 10 w 286"/>
                                <a:gd name="T105" fmla="*/ 91 h 140"/>
                                <a:gd name="T106" fmla="*/ 4 w 286"/>
                                <a:gd name="T107" fmla="*/ 88 h 140"/>
                                <a:gd name="T108" fmla="*/ 6 w 286"/>
                                <a:gd name="T109" fmla="*/ 79 h 140"/>
                                <a:gd name="T110" fmla="*/ 12 w 286"/>
                                <a:gd name="T111" fmla="*/ 70 h 140"/>
                                <a:gd name="T112" fmla="*/ 10 w 286"/>
                                <a:gd name="T113" fmla="*/ 59 h 140"/>
                                <a:gd name="T114" fmla="*/ 8 w 286"/>
                                <a:gd name="T115" fmla="*/ 53 h 140"/>
                                <a:gd name="T116" fmla="*/ 4 w 286"/>
                                <a:gd name="T117" fmla="*/ 42 h 140"/>
                                <a:gd name="T118" fmla="*/ 2 w 286"/>
                                <a:gd name="T119" fmla="*/ 32 h 140"/>
                                <a:gd name="T120" fmla="*/ 0 w 286"/>
                                <a:gd name="T121" fmla="*/ 19 h 140"/>
                                <a:gd name="T122" fmla="*/ 5 w 286"/>
                                <a:gd name="T123" fmla="*/ 4 h 140"/>
                                <a:gd name="T124" fmla="*/ 5 w 286"/>
                                <a:gd name="T125" fmla="*/ 4 h 14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40">
                                  <a:moveTo>
                                    <a:pt x="6" y="6"/>
                                  </a:moveTo>
                                  <a:lnTo>
                                    <a:pt x="20" y="2"/>
                                  </a:lnTo>
                                  <a:lnTo>
                                    <a:pt x="31" y="0"/>
                                  </a:lnTo>
                                  <a:lnTo>
                                    <a:pt x="44" y="4"/>
                                  </a:lnTo>
                                  <a:lnTo>
                                    <a:pt x="56" y="8"/>
                                  </a:lnTo>
                                  <a:lnTo>
                                    <a:pt x="68" y="15"/>
                                  </a:lnTo>
                                  <a:lnTo>
                                    <a:pt x="80" y="11"/>
                                  </a:lnTo>
                                  <a:lnTo>
                                    <a:pt x="91" y="15"/>
                                  </a:lnTo>
                                  <a:lnTo>
                                    <a:pt x="103" y="17"/>
                                  </a:lnTo>
                                  <a:lnTo>
                                    <a:pt x="109" y="25"/>
                                  </a:lnTo>
                                  <a:lnTo>
                                    <a:pt x="110" y="36"/>
                                  </a:lnTo>
                                  <a:lnTo>
                                    <a:pt x="112" y="40"/>
                                  </a:lnTo>
                                  <a:lnTo>
                                    <a:pt x="122" y="36"/>
                                  </a:lnTo>
                                  <a:lnTo>
                                    <a:pt x="128" y="32"/>
                                  </a:lnTo>
                                  <a:lnTo>
                                    <a:pt x="135" y="32"/>
                                  </a:lnTo>
                                  <a:lnTo>
                                    <a:pt x="147" y="36"/>
                                  </a:lnTo>
                                  <a:lnTo>
                                    <a:pt x="157" y="42"/>
                                  </a:lnTo>
                                  <a:lnTo>
                                    <a:pt x="157" y="51"/>
                                  </a:lnTo>
                                  <a:lnTo>
                                    <a:pt x="159" y="53"/>
                                  </a:lnTo>
                                  <a:lnTo>
                                    <a:pt x="165" y="48"/>
                                  </a:lnTo>
                                  <a:lnTo>
                                    <a:pt x="171" y="46"/>
                                  </a:lnTo>
                                  <a:lnTo>
                                    <a:pt x="182" y="48"/>
                                  </a:lnTo>
                                  <a:lnTo>
                                    <a:pt x="190" y="53"/>
                                  </a:lnTo>
                                  <a:lnTo>
                                    <a:pt x="198" y="57"/>
                                  </a:lnTo>
                                  <a:lnTo>
                                    <a:pt x="204" y="65"/>
                                  </a:lnTo>
                                  <a:lnTo>
                                    <a:pt x="206" y="55"/>
                                  </a:lnTo>
                                  <a:lnTo>
                                    <a:pt x="208" y="48"/>
                                  </a:lnTo>
                                  <a:lnTo>
                                    <a:pt x="213" y="44"/>
                                  </a:lnTo>
                                  <a:lnTo>
                                    <a:pt x="223" y="46"/>
                                  </a:lnTo>
                                  <a:lnTo>
                                    <a:pt x="225" y="44"/>
                                  </a:lnTo>
                                  <a:lnTo>
                                    <a:pt x="232" y="42"/>
                                  </a:lnTo>
                                  <a:lnTo>
                                    <a:pt x="242" y="48"/>
                                  </a:lnTo>
                                  <a:lnTo>
                                    <a:pt x="248" y="55"/>
                                  </a:lnTo>
                                  <a:lnTo>
                                    <a:pt x="254" y="58"/>
                                  </a:lnTo>
                                  <a:lnTo>
                                    <a:pt x="260" y="70"/>
                                  </a:lnTo>
                                  <a:lnTo>
                                    <a:pt x="276" y="82"/>
                                  </a:lnTo>
                                  <a:lnTo>
                                    <a:pt x="283" y="97"/>
                                  </a:lnTo>
                                  <a:lnTo>
                                    <a:pt x="285" y="110"/>
                                  </a:lnTo>
                                  <a:lnTo>
                                    <a:pt x="285" y="120"/>
                                  </a:lnTo>
                                  <a:lnTo>
                                    <a:pt x="281" y="131"/>
                                  </a:lnTo>
                                  <a:lnTo>
                                    <a:pt x="272" y="139"/>
                                  </a:lnTo>
                                  <a:lnTo>
                                    <a:pt x="250" y="135"/>
                                  </a:lnTo>
                                  <a:lnTo>
                                    <a:pt x="231" y="133"/>
                                  </a:lnTo>
                                  <a:lnTo>
                                    <a:pt x="208" y="133"/>
                                  </a:lnTo>
                                  <a:lnTo>
                                    <a:pt x="180" y="135"/>
                                  </a:lnTo>
                                  <a:lnTo>
                                    <a:pt x="154" y="133"/>
                                  </a:lnTo>
                                  <a:lnTo>
                                    <a:pt x="124" y="131"/>
                                  </a:lnTo>
                                  <a:lnTo>
                                    <a:pt x="105" y="128"/>
                                  </a:lnTo>
                                  <a:lnTo>
                                    <a:pt x="77" y="131"/>
                                  </a:lnTo>
                                  <a:lnTo>
                                    <a:pt x="60" y="133"/>
                                  </a:lnTo>
                                  <a:lnTo>
                                    <a:pt x="35" y="133"/>
                                  </a:lnTo>
                                  <a:lnTo>
                                    <a:pt x="21" y="131"/>
                                  </a:lnTo>
                                  <a:lnTo>
                                    <a:pt x="11" y="126"/>
                                  </a:lnTo>
                                  <a:lnTo>
                                    <a:pt x="4" y="122"/>
                                  </a:lnTo>
                                  <a:lnTo>
                                    <a:pt x="7" y="110"/>
                                  </a:lnTo>
                                  <a:lnTo>
                                    <a:pt x="13" y="97"/>
                                  </a:lnTo>
                                  <a:lnTo>
                                    <a:pt x="11" y="82"/>
                                  </a:lnTo>
                                  <a:lnTo>
                                    <a:pt x="9" y="74"/>
                                  </a:lnTo>
                                  <a:lnTo>
                                    <a:pt x="4" y="58"/>
                                  </a:lnTo>
                                  <a:lnTo>
                                    <a:pt x="2" y="44"/>
                                  </a:lnTo>
                                  <a:lnTo>
                                    <a:pt x="0" y="27"/>
                                  </a:lnTo>
                                  <a:lnTo>
                                    <a:pt x="6"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6" name="Freeform 284"/>
                          <wps:cNvSpPr>
                            <a:spLocks/>
                          </wps:cNvSpPr>
                          <wps:spPr bwMode="auto">
                            <a:xfrm>
                              <a:off x="1713" y="1813"/>
                              <a:ext cx="261" cy="99"/>
                            </a:xfrm>
                            <a:custGeom>
                              <a:avLst/>
                              <a:gdLst>
                                <a:gd name="T0" fmla="*/ 5 w 286"/>
                                <a:gd name="T1" fmla="*/ 5 h 139"/>
                                <a:gd name="T2" fmla="*/ 16 w 286"/>
                                <a:gd name="T3" fmla="*/ 0 h 139"/>
                                <a:gd name="T4" fmla="*/ 28 w 286"/>
                                <a:gd name="T5" fmla="*/ 0 h 139"/>
                                <a:gd name="T6" fmla="*/ 39 w 286"/>
                                <a:gd name="T7" fmla="*/ 1 h 139"/>
                                <a:gd name="T8" fmla="*/ 51 w 286"/>
                                <a:gd name="T9" fmla="*/ 5 h 139"/>
                                <a:gd name="T10" fmla="*/ 60 w 286"/>
                                <a:gd name="T11" fmla="*/ 9 h 139"/>
                                <a:gd name="T12" fmla="*/ 71 w 286"/>
                                <a:gd name="T13" fmla="*/ 8 h 139"/>
                                <a:gd name="T14" fmla="*/ 81 w 286"/>
                                <a:gd name="T15" fmla="*/ 9 h 139"/>
                                <a:gd name="T16" fmla="*/ 92 w 286"/>
                                <a:gd name="T17" fmla="*/ 12 h 139"/>
                                <a:gd name="T18" fmla="*/ 99 w 286"/>
                                <a:gd name="T19" fmla="*/ 16 h 139"/>
                                <a:gd name="T20" fmla="*/ 99 w 286"/>
                                <a:gd name="T21" fmla="*/ 24 h 139"/>
                                <a:gd name="T22" fmla="*/ 101 w 286"/>
                                <a:gd name="T23" fmla="*/ 28 h 139"/>
                                <a:gd name="T24" fmla="*/ 110 w 286"/>
                                <a:gd name="T25" fmla="*/ 24 h 139"/>
                                <a:gd name="T26" fmla="*/ 117 w 286"/>
                                <a:gd name="T27" fmla="*/ 23 h 139"/>
                                <a:gd name="T28" fmla="*/ 122 w 286"/>
                                <a:gd name="T29" fmla="*/ 21 h 139"/>
                                <a:gd name="T30" fmla="*/ 133 w 286"/>
                                <a:gd name="T31" fmla="*/ 24 h 139"/>
                                <a:gd name="T32" fmla="*/ 141 w 286"/>
                                <a:gd name="T33" fmla="*/ 28 h 139"/>
                                <a:gd name="T34" fmla="*/ 143 w 286"/>
                                <a:gd name="T35" fmla="*/ 36 h 139"/>
                                <a:gd name="T36" fmla="*/ 145 w 286"/>
                                <a:gd name="T37" fmla="*/ 38 h 139"/>
                                <a:gd name="T38" fmla="*/ 149 w 286"/>
                                <a:gd name="T39" fmla="*/ 33 h 139"/>
                                <a:gd name="T40" fmla="*/ 156 w 286"/>
                                <a:gd name="T41" fmla="*/ 33 h 139"/>
                                <a:gd name="T42" fmla="*/ 164 w 286"/>
                                <a:gd name="T43" fmla="*/ 33 h 139"/>
                                <a:gd name="T44" fmla="*/ 172 w 286"/>
                                <a:gd name="T45" fmla="*/ 36 h 139"/>
                                <a:gd name="T46" fmla="*/ 179 w 286"/>
                                <a:gd name="T47" fmla="*/ 38 h 139"/>
                                <a:gd name="T48" fmla="*/ 184 w 286"/>
                                <a:gd name="T49" fmla="*/ 46 h 139"/>
                                <a:gd name="T50" fmla="*/ 186 w 286"/>
                                <a:gd name="T51" fmla="*/ 38 h 139"/>
                                <a:gd name="T52" fmla="*/ 188 w 286"/>
                                <a:gd name="T53" fmla="*/ 33 h 139"/>
                                <a:gd name="T54" fmla="*/ 195 w 286"/>
                                <a:gd name="T55" fmla="*/ 30 h 139"/>
                                <a:gd name="T56" fmla="*/ 202 w 286"/>
                                <a:gd name="T57" fmla="*/ 33 h 139"/>
                                <a:gd name="T58" fmla="*/ 206 w 286"/>
                                <a:gd name="T59" fmla="*/ 31 h 139"/>
                                <a:gd name="T60" fmla="*/ 211 w 286"/>
                                <a:gd name="T61" fmla="*/ 30 h 139"/>
                                <a:gd name="T62" fmla="*/ 219 w 286"/>
                                <a:gd name="T63" fmla="*/ 33 h 139"/>
                                <a:gd name="T64" fmla="*/ 224 w 286"/>
                                <a:gd name="T65" fmla="*/ 38 h 139"/>
                                <a:gd name="T66" fmla="*/ 230 w 286"/>
                                <a:gd name="T67" fmla="*/ 42 h 139"/>
                                <a:gd name="T68" fmla="*/ 235 w 286"/>
                                <a:gd name="T69" fmla="*/ 48 h 139"/>
                                <a:gd name="T70" fmla="*/ 249 w 286"/>
                                <a:gd name="T71" fmla="*/ 58 h 139"/>
                                <a:gd name="T72" fmla="*/ 256 w 286"/>
                                <a:gd name="T73" fmla="*/ 70 h 139"/>
                                <a:gd name="T74" fmla="*/ 260 w 286"/>
                                <a:gd name="T75" fmla="*/ 78 h 139"/>
                                <a:gd name="T76" fmla="*/ 260 w 286"/>
                                <a:gd name="T77" fmla="*/ 84 h 139"/>
                                <a:gd name="T78" fmla="*/ 256 w 286"/>
                                <a:gd name="T79" fmla="*/ 92 h 139"/>
                                <a:gd name="T80" fmla="*/ 246 w 286"/>
                                <a:gd name="T81" fmla="*/ 98 h 139"/>
                                <a:gd name="T82" fmla="*/ 228 w 286"/>
                                <a:gd name="T83" fmla="*/ 96 h 139"/>
                                <a:gd name="T84" fmla="*/ 209 w 286"/>
                                <a:gd name="T85" fmla="*/ 93 h 139"/>
                                <a:gd name="T86" fmla="*/ 188 w 286"/>
                                <a:gd name="T87" fmla="*/ 95 h 139"/>
                                <a:gd name="T88" fmla="*/ 163 w 286"/>
                                <a:gd name="T89" fmla="*/ 96 h 139"/>
                                <a:gd name="T90" fmla="*/ 138 w 286"/>
                                <a:gd name="T91" fmla="*/ 95 h 139"/>
                                <a:gd name="T92" fmla="*/ 111 w 286"/>
                                <a:gd name="T93" fmla="*/ 92 h 139"/>
                                <a:gd name="T94" fmla="*/ 94 w 286"/>
                                <a:gd name="T95" fmla="*/ 92 h 139"/>
                                <a:gd name="T96" fmla="*/ 69 w 286"/>
                                <a:gd name="T97" fmla="*/ 92 h 139"/>
                                <a:gd name="T98" fmla="*/ 53 w 286"/>
                                <a:gd name="T99" fmla="*/ 93 h 139"/>
                                <a:gd name="T100" fmla="*/ 30 w 286"/>
                                <a:gd name="T101" fmla="*/ 95 h 139"/>
                                <a:gd name="T102" fmla="*/ 17 w 286"/>
                                <a:gd name="T103" fmla="*/ 93 h 139"/>
                                <a:gd name="T104" fmla="*/ 11 w 286"/>
                                <a:gd name="T105" fmla="*/ 90 h 139"/>
                                <a:gd name="T106" fmla="*/ 4 w 286"/>
                                <a:gd name="T107" fmla="*/ 87 h 139"/>
                                <a:gd name="T108" fmla="*/ 5 w 286"/>
                                <a:gd name="T109" fmla="*/ 77 h 139"/>
                                <a:gd name="T110" fmla="*/ 11 w 286"/>
                                <a:gd name="T111" fmla="*/ 70 h 139"/>
                                <a:gd name="T112" fmla="*/ 11 w 286"/>
                                <a:gd name="T113" fmla="*/ 58 h 139"/>
                                <a:gd name="T114" fmla="*/ 7 w 286"/>
                                <a:gd name="T115" fmla="*/ 53 h 139"/>
                                <a:gd name="T116" fmla="*/ 4 w 286"/>
                                <a:gd name="T117" fmla="*/ 42 h 139"/>
                                <a:gd name="T118" fmla="*/ 0 w 286"/>
                                <a:gd name="T119" fmla="*/ 31 h 139"/>
                                <a:gd name="T120" fmla="*/ 0 w 286"/>
                                <a:gd name="T121" fmla="*/ 20 h 139"/>
                                <a:gd name="T122" fmla="*/ 5 w 286"/>
                                <a:gd name="T123" fmla="*/ 5 h 139"/>
                                <a:gd name="T124" fmla="*/ 5 w 286"/>
                                <a:gd name="T125" fmla="*/ 5 h 13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39">
                                  <a:moveTo>
                                    <a:pt x="6" y="7"/>
                                  </a:moveTo>
                                  <a:lnTo>
                                    <a:pt x="17" y="0"/>
                                  </a:lnTo>
                                  <a:lnTo>
                                    <a:pt x="31" y="0"/>
                                  </a:lnTo>
                                  <a:lnTo>
                                    <a:pt x="43" y="2"/>
                                  </a:lnTo>
                                  <a:lnTo>
                                    <a:pt x="56" y="7"/>
                                  </a:lnTo>
                                  <a:lnTo>
                                    <a:pt x="66" y="13"/>
                                  </a:lnTo>
                                  <a:lnTo>
                                    <a:pt x="78" y="11"/>
                                  </a:lnTo>
                                  <a:lnTo>
                                    <a:pt x="89" y="13"/>
                                  </a:lnTo>
                                  <a:lnTo>
                                    <a:pt x="101" y="17"/>
                                  </a:lnTo>
                                  <a:lnTo>
                                    <a:pt x="109" y="23"/>
                                  </a:lnTo>
                                  <a:lnTo>
                                    <a:pt x="109" y="34"/>
                                  </a:lnTo>
                                  <a:lnTo>
                                    <a:pt x="111" y="40"/>
                                  </a:lnTo>
                                  <a:lnTo>
                                    <a:pt x="120" y="34"/>
                                  </a:lnTo>
                                  <a:lnTo>
                                    <a:pt x="128" y="32"/>
                                  </a:lnTo>
                                  <a:lnTo>
                                    <a:pt x="134" y="30"/>
                                  </a:lnTo>
                                  <a:lnTo>
                                    <a:pt x="146" y="34"/>
                                  </a:lnTo>
                                  <a:lnTo>
                                    <a:pt x="155" y="40"/>
                                  </a:lnTo>
                                  <a:lnTo>
                                    <a:pt x="157" y="51"/>
                                  </a:lnTo>
                                  <a:lnTo>
                                    <a:pt x="159" y="53"/>
                                  </a:lnTo>
                                  <a:lnTo>
                                    <a:pt x="163" y="47"/>
                                  </a:lnTo>
                                  <a:lnTo>
                                    <a:pt x="171" y="47"/>
                                  </a:lnTo>
                                  <a:lnTo>
                                    <a:pt x="180" y="47"/>
                                  </a:lnTo>
                                  <a:lnTo>
                                    <a:pt x="188" y="51"/>
                                  </a:lnTo>
                                  <a:lnTo>
                                    <a:pt x="196" y="54"/>
                                  </a:lnTo>
                                  <a:lnTo>
                                    <a:pt x="202" y="64"/>
                                  </a:lnTo>
                                  <a:lnTo>
                                    <a:pt x="204" y="54"/>
                                  </a:lnTo>
                                  <a:lnTo>
                                    <a:pt x="206" y="47"/>
                                  </a:lnTo>
                                  <a:lnTo>
                                    <a:pt x="214" y="42"/>
                                  </a:lnTo>
                                  <a:lnTo>
                                    <a:pt x="221" y="47"/>
                                  </a:lnTo>
                                  <a:lnTo>
                                    <a:pt x="226" y="44"/>
                                  </a:lnTo>
                                  <a:lnTo>
                                    <a:pt x="231" y="42"/>
                                  </a:lnTo>
                                  <a:lnTo>
                                    <a:pt x="240" y="47"/>
                                  </a:lnTo>
                                  <a:lnTo>
                                    <a:pt x="246" y="53"/>
                                  </a:lnTo>
                                  <a:lnTo>
                                    <a:pt x="252" y="59"/>
                                  </a:lnTo>
                                  <a:lnTo>
                                    <a:pt x="258" y="68"/>
                                  </a:lnTo>
                                  <a:lnTo>
                                    <a:pt x="273" y="82"/>
                                  </a:lnTo>
                                  <a:lnTo>
                                    <a:pt x="281" y="98"/>
                                  </a:lnTo>
                                  <a:lnTo>
                                    <a:pt x="285" y="110"/>
                                  </a:lnTo>
                                  <a:lnTo>
                                    <a:pt x="285" y="118"/>
                                  </a:lnTo>
                                  <a:lnTo>
                                    <a:pt x="281" y="129"/>
                                  </a:lnTo>
                                  <a:lnTo>
                                    <a:pt x="270" y="138"/>
                                  </a:lnTo>
                                  <a:lnTo>
                                    <a:pt x="250" y="135"/>
                                  </a:lnTo>
                                  <a:lnTo>
                                    <a:pt x="229" y="131"/>
                                  </a:lnTo>
                                  <a:lnTo>
                                    <a:pt x="206" y="134"/>
                                  </a:lnTo>
                                  <a:lnTo>
                                    <a:pt x="179" y="135"/>
                                  </a:lnTo>
                                  <a:lnTo>
                                    <a:pt x="151" y="134"/>
                                  </a:lnTo>
                                  <a:lnTo>
                                    <a:pt x="122" y="129"/>
                                  </a:lnTo>
                                  <a:lnTo>
                                    <a:pt x="103" y="129"/>
                                  </a:lnTo>
                                  <a:lnTo>
                                    <a:pt x="76" y="129"/>
                                  </a:lnTo>
                                  <a:lnTo>
                                    <a:pt x="58" y="131"/>
                                  </a:lnTo>
                                  <a:lnTo>
                                    <a:pt x="33" y="134"/>
                                  </a:lnTo>
                                  <a:lnTo>
                                    <a:pt x="19" y="131"/>
                                  </a:lnTo>
                                  <a:lnTo>
                                    <a:pt x="12" y="127"/>
                                  </a:lnTo>
                                  <a:lnTo>
                                    <a:pt x="4" y="122"/>
                                  </a:lnTo>
                                  <a:lnTo>
                                    <a:pt x="6" y="108"/>
                                  </a:lnTo>
                                  <a:lnTo>
                                    <a:pt x="12" y="98"/>
                                  </a:lnTo>
                                  <a:lnTo>
                                    <a:pt x="12" y="82"/>
                                  </a:lnTo>
                                  <a:lnTo>
                                    <a:pt x="8" y="74"/>
                                  </a:lnTo>
                                  <a:lnTo>
                                    <a:pt x="4" y="59"/>
                                  </a:lnTo>
                                  <a:lnTo>
                                    <a:pt x="0" y="44"/>
                                  </a:lnTo>
                                  <a:lnTo>
                                    <a:pt x="0" y="28"/>
                                  </a:lnTo>
                                  <a:lnTo>
                                    <a:pt x="6" y="7"/>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7" name="Freeform 285"/>
                          <wps:cNvSpPr>
                            <a:spLocks/>
                          </wps:cNvSpPr>
                          <wps:spPr bwMode="auto">
                            <a:xfrm>
                              <a:off x="1817" y="1841"/>
                              <a:ext cx="139" cy="78"/>
                            </a:xfrm>
                            <a:custGeom>
                              <a:avLst/>
                              <a:gdLst>
                                <a:gd name="T0" fmla="*/ 3 w 152"/>
                                <a:gd name="T1" fmla="*/ 4 h 111"/>
                                <a:gd name="T2" fmla="*/ 8 w 152"/>
                                <a:gd name="T3" fmla="*/ 1 h 111"/>
                                <a:gd name="T4" fmla="*/ 14 w 152"/>
                                <a:gd name="T5" fmla="*/ 0 h 111"/>
                                <a:gd name="T6" fmla="*/ 21 w 152"/>
                                <a:gd name="T7" fmla="*/ 1 h 111"/>
                                <a:gd name="T8" fmla="*/ 26 w 152"/>
                                <a:gd name="T9" fmla="*/ 4 h 111"/>
                                <a:gd name="T10" fmla="*/ 32 w 152"/>
                                <a:gd name="T11" fmla="*/ 8 h 111"/>
                                <a:gd name="T12" fmla="*/ 37 w 152"/>
                                <a:gd name="T13" fmla="*/ 6 h 111"/>
                                <a:gd name="T14" fmla="*/ 44 w 152"/>
                                <a:gd name="T15" fmla="*/ 8 h 111"/>
                                <a:gd name="T16" fmla="*/ 49 w 152"/>
                                <a:gd name="T17" fmla="*/ 11 h 111"/>
                                <a:gd name="T18" fmla="*/ 53 w 152"/>
                                <a:gd name="T19" fmla="*/ 15 h 111"/>
                                <a:gd name="T20" fmla="*/ 53 w 152"/>
                                <a:gd name="T21" fmla="*/ 20 h 111"/>
                                <a:gd name="T22" fmla="*/ 55 w 152"/>
                                <a:gd name="T23" fmla="*/ 24 h 111"/>
                                <a:gd name="T24" fmla="*/ 59 w 152"/>
                                <a:gd name="T25" fmla="*/ 20 h 111"/>
                                <a:gd name="T26" fmla="*/ 61 w 152"/>
                                <a:gd name="T27" fmla="*/ 18 h 111"/>
                                <a:gd name="T28" fmla="*/ 65 w 152"/>
                                <a:gd name="T29" fmla="*/ 18 h 111"/>
                                <a:gd name="T30" fmla="*/ 70 w 152"/>
                                <a:gd name="T31" fmla="*/ 20 h 111"/>
                                <a:gd name="T32" fmla="*/ 76 w 152"/>
                                <a:gd name="T33" fmla="*/ 24 h 111"/>
                                <a:gd name="T34" fmla="*/ 76 w 152"/>
                                <a:gd name="T35" fmla="*/ 28 h 111"/>
                                <a:gd name="T36" fmla="*/ 78 w 152"/>
                                <a:gd name="T37" fmla="*/ 30 h 111"/>
                                <a:gd name="T38" fmla="*/ 80 w 152"/>
                                <a:gd name="T39" fmla="*/ 27 h 111"/>
                                <a:gd name="T40" fmla="*/ 83 w 152"/>
                                <a:gd name="T41" fmla="*/ 27 h 111"/>
                                <a:gd name="T42" fmla="*/ 89 w 152"/>
                                <a:gd name="T43" fmla="*/ 27 h 111"/>
                                <a:gd name="T44" fmla="*/ 92 w 152"/>
                                <a:gd name="T45" fmla="*/ 30 h 111"/>
                                <a:gd name="T46" fmla="*/ 95 w 152"/>
                                <a:gd name="T47" fmla="*/ 31 h 111"/>
                                <a:gd name="T48" fmla="*/ 99 w 152"/>
                                <a:gd name="T49" fmla="*/ 36 h 111"/>
                                <a:gd name="T50" fmla="*/ 99 w 152"/>
                                <a:gd name="T51" fmla="*/ 31 h 111"/>
                                <a:gd name="T52" fmla="*/ 102 w 152"/>
                                <a:gd name="T53" fmla="*/ 27 h 111"/>
                                <a:gd name="T54" fmla="*/ 104 w 152"/>
                                <a:gd name="T55" fmla="*/ 24 h 111"/>
                                <a:gd name="T56" fmla="*/ 108 w 152"/>
                                <a:gd name="T57" fmla="*/ 27 h 111"/>
                                <a:gd name="T58" fmla="*/ 110 w 152"/>
                                <a:gd name="T59" fmla="*/ 25 h 111"/>
                                <a:gd name="T60" fmla="*/ 113 w 152"/>
                                <a:gd name="T61" fmla="*/ 24 h 111"/>
                                <a:gd name="T62" fmla="*/ 116 w 152"/>
                                <a:gd name="T63" fmla="*/ 27 h 111"/>
                                <a:gd name="T64" fmla="*/ 120 w 152"/>
                                <a:gd name="T65" fmla="*/ 31 h 111"/>
                                <a:gd name="T66" fmla="*/ 123 w 152"/>
                                <a:gd name="T67" fmla="*/ 34 h 111"/>
                                <a:gd name="T68" fmla="*/ 125 w 152"/>
                                <a:gd name="T69" fmla="*/ 39 h 111"/>
                                <a:gd name="T70" fmla="*/ 133 w 152"/>
                                <a:gd name="T71" fmla="*/ 46 h 111"/>
                                <a:gd name="T72" fmla="*/ 138 w 152"/>
                                <a:gd name="T73" fmla="*/ 55 h 111"/>
                                <a:gd name="T74" fmla="*/ 138 w 152"/>
                                <a:gd name="T75" fmla="*/ 63 h 111"/>
                                <a:gd name="T76" fmla="*/ 138 w 152"/>
                                <a:gd name="T77" fmla="*/ 67 h 111"/>
                                <a:gd name="T78" fmla="*/ 136 w 152"/>
                                <a:gd name="T79" fmla="*/ 72 h 111"/>
                                <a:gd name="T80" fmla="*/ 131 w 152"/>
                                <a:gd name="T81" fmla="*/ 77 h 111"/>
                                <a:gd name="T82" fmla="*/ 122 w 152"/>
                                <a:gd name="T83" fmla="*/ 76 h 111"/>
                                <a:gd name="T84" fmla="*/ 111 w 152"/>
                                <a:gd name="T85" fmla="*/ 74 h 111"/>
                                <a:gd name="T86" fmla="*/ 102 w 152"/>
                                <a:gd name="T87" fmla="*/ 74 h 111"/>
                                <a:gd name="T88" fmla="*/ 87 w 152"/>
                                <a:gd name="T89" fmla="*/ 76 h 111"/>
                                <a:gd name="T90" fmla="*/ 74 w 152"/>
                                <a:gd name="T91" fmla="*/ 74 h 111"/>
                                <a:gd name="T92" fmla="*/ 59 w 152"/>
                                <a:gd name="T93" fmla="*/ 72 h 111"/>
                                <a:gd name="T94" fmla="*/ 51 w 152"/>
                                <a:gd name="T95" fmla="*/ 71 h 111"/>
                                <a:gd name="T96" fmla="*/ 37 w 152"/>
                                <a:gd name="T97" fmla="*/ 72 h 111"/>
                                <a:gd name="T98" fmla="*/ 28 w 152"/>
                                <a:gd name="T99" fmla="*/ 74 h 111"/>
                                <a:gd name="T100" fmla="*/ 16 w 152"/>
                                <a:gd name="T101" fmla="*/ 74 h 111"/>
                                <a:gd name="T102" fmla="*/ 10 w 152"/>
                                <a:gd name="T103" fmla="*/ 74 h 111"/>
                                <a:gd name="T104" fmla="*/ 5 w 152"/>
                                <a:gd name="T105" fmla="*/ 71 h 111"/>
                                <a:gd name="T106" fmla="*/ 2 w 152"/>
                                <a:gd name="T107" fmla="*/ 68 h 111"/>
                                <a:gd name="T108" fmla="*/ 3 w 152"/>
                                <a:gd name="T109" fmla="*/ 60 h 111"/>
                                <a:gd name="T110" fmla="*/ 5 w 152"/>
                                <a:gd name="T111" fmla="*/ 55 h 111"/>
                                <a:gd name="T112" fmla="*/ 5 w 152"/>
                                <a:gd name="T113" fmla="*/ 46 h 111"/>
                                <a:gd name="T114" fmla="*/ 3 w 152"/>
                                <a:gd name="T115" fmla="*/ 42 h 111"/>
                                <a:gd name="T116" fmla="*/ 2 w 152"/>
                                <a:gd name="T117" fmla="*/ 34 h 111"/>
                                <a:gd name="T118" fmla="*/ 0 w 152"/>
                                <a:gd name="T119" fmla="*/ 25 h 111"/>
                                <a:gd name="T120" fmla="*/ 0 w 152"/>
                                <a:gd name="T121" fmla="*/ 16 h 111"/>
                                <a:gd name="T122" fmla="*/ 3 w 152"/>
                                <a:gd name="T123" fmla="*/ 4 h 111"/>
                                <a:gd name="T124" fmla="*/ 3 w 152"/>
                                <a:gd name="T125" fmla="*/ 4 h 1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2" h="111">
                                  <a:moveTo>
                                    <a:pt x="3" y="6"/>
                                  </a:moveTo>
                                  <a:lnTo>
                                    <a:pt x="9" y="2"/>
                                  </a:lnTo>
                                  <a:lnTo>
                                    <a:pt x="15" y="0"/>
                                  </a:lnTo>
                                  <a:lnTo>
                                    <a:pt x="23" y="2"/>
                                  </a:lnTo>
                                  <a:lnTo>
                                    <a:pt x="28" y="6"/>
                                  </a:lnTo>
                                  <a:lnTo>
                                    <a:pt x="35" y="11"/>
                                  </a:lnTo>
                                  <a:lnTo>
                                    <a:pt x="40" y="9"/>
                                  </a:lnTo>
                                  <a:lnTo>
                                    <a:pt x="48" y="11"/>
                                  </a:lnTo>
                                  <a:lnTo>
                                    <a:pt x="54" y="15"/>
                                  </a:lnTo>
                                  <a:lnTo>
                                    <a:pt x="58" y="21"/>
                                  </a:lnTo>
                                  <a:lnTo>
                                    <a:pt x="58" y="28"/>
                                  </a:lnTo>
                                  <a:lnTo>
                                    <a:pt x="60" y="34"/>
                                  </a:lnTo>
                                  <a:lnTo>
                                    <a:pt x="64" y="28"/>
                                  </a:lnTo>
                                  <a:lnTo>
                                    <a:pt x="67" y="26"/>
                                  </a:lnTo>
                                  <a:lnTo>
                                    <a:pt x="71" y="26"/>
                                  </a:lnTo>
                                  <a:lnTo>
                                    <a:pt x="77" y="28"/>
                                  </a:lnTo>
                                  <a:lnTo>
                                    <a:pt x="83" y="34"/>
                                  </a:lnTo>
                                  <a:lnTo>
                                    <a:pt x="83" y="40"/>
                                  </a:lnTo>
                                  <a:lnTo>
                                    <a:pt x="85" y="42"/>
                                  </a:lnTo>
                                  <a:lnTo>
                                    <a:pt x="87" y="38"/>
                                  </a:lnTo>
                                  <a:lnTo>
                                    <a:pt x="91" y="38"/>
                                  </a:lnTo>
                                  <a:lnTo>
                                    <a:pt x="97" y="38"/>
                                  </a:lnTo>
                                  <a:lnTo>
                                    <a:pt x="101" y="42"/>
                                  </a:lnTo>
                                  <a:lnTo>
                                    <a:pt x="104" y="44"/>
                                  </a:lnTo>
                                  <a:lnTo>
                                    <a:pt x="108" y="51"/>
                                  </a:lnTo>
                                  <a:lnTo>
                                    <a:pt x="108" y="44"/>
                                  </a:lnTo>
                                  <a:lnTo>
                                    <a:pt x="111" y="38"/>
                                  </a:lnTo>
                                  <a:lnTo>
                                    <a:pt x="114" y="34"/>
                                  </a:lnTo>
                                  <a:lnTo>
                                    <a:pt x="118" y="38"/>
                                  </a:lnTo>
                                  <a:lnTo>
                                    <a:pt x="120" y="36"/>
                                  </a:lnTo>
                                  <a:lnTo>
                                    <a:pt x="124" y="34"/>
                                  </a:lnTo>
                                  <a:lnTo>
                                    <a:pt x="127" y="38"/>
                                  </a:lnTo>
                                  <a:lnTo>
                                    <a:pt x="131" y="44"/>
                                  </a:lnTo>
                                  <a:lnTo>
                                    <a:pt x="135" y="48"/>
                                  </a:lnTo>
                                  <a:lnTo>
                                    <a:pt x="137" y="55"/>
                                  </a:lnTo>
                                  <a:lnTo>
                                    <a:pt x="145" y="66"/>
                                  </a:lnTo>
                                  <a:lnTo>
                                    <a:pt x="151" y="78"/>
                                  </a:lnTo>
                                  <a:lnTo>
                                    <a:pt x="151" y="89"/>
                                  </a:lnTo>
                                  <a:lnTo>
                                    <a:pt x="151" y="96"/>
                                  </a:lnTo>
                                  <a:lnTo>
                                    <a:pt x="149" y="103"/>
                                  </a:lnTo>
                                  <a:lnTo>
                                    <a:pt x="143" y="110"/>
                                  </a:lnTo>
                                  <a:lnTo>
                                    <a:pt x="133" y="108"/>
                                  </a:lnTo>
                                  <a:lnTo>
                                    <a:pt x="121" y="106"/>
                                  </a:lnTo>
                                  <a:lnTo>
                                    <a:pt x="111" y="106"/>
                                  </a:lnTo>
                                  <a:lnTo>
                                    <a:pt x="95" y="108"/>
                                  </a:lnTo>
                                  <a:lnTo>
                                    <a:pt x="81" y="106"/>
                                  </a:lnTo>
                                  <a:lnTo>
                                    <a:pt x="65" y="103"/>
                                  </a:lnTo>
                                  <a:lnTo>
                                    <a:pt x="56" y="101"/>
                                  </a:lnTo>
                                  <a:lnTo>
                                    <a:pt x="40" y="103"/>
                                  </a:lnTo>
                                  <a:lnTo>
                                    <a:pt x="31" y="106"/>
                                  </a:lnTo>
                                  <a:lnTo>
                                    <a:pt x="17" y="106"/>
                                  </a:lnTo>
                                  <a:lnTo>
                                    <a:pt x="11" y="106"/>
                                  </a:lnTo>
                                  <a:lnTo>
                                    <a:pt x="5" y="101"/>
                                  </a:lnTo>
                                  <a:lnTo>
                                    <a:pt x="2" y="97"/>
                                  </a:lnTo>
                                  <a:lnTo>
                                    <a:pt x="3" y="86"/>
                                  </a:lnTo>
                                  <a:lnTo>
                                    <a:pt x="5" y="78"/>
                                  </a:lnTo>
                                  <a:lnTo>
                                    <a:pt x="5" y="66"/>
                                  </a:lnTo>
                                  <a:lnTo>
                                    <a:pt x="3" y="60"/>
                                  </a:lnTo>
                                  <a:lnTo>
                                    <a:pt x="2" y="48"/>
                                  </a:lnTo>
                                  <a:lnTo>
                                    <a:pt x="0" y="36"/>
                                  </a:lnTo>
                                  <a:lnTo>
                                    <a:pt x="0" y="23"/>
                                  </a:lnTo>
                                  <a:lnTo>
                                    <a:pt x="3" y="6"/>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8" name="Freeform 286"/>
                          <wps:cNvSpPr>
                            <a:spLocks/>
                          </wps:cNvSpPr>
                          <wps:spPr bwMode="auto">
                            <a:xfrm>
                              <a:off x="1735" y="1840"/>
                              <a:ext cx="138" cy="77"/>
                            </a:xfrm>
                            <a:custGeom>
                              <a:avLst/>
                              <a:gdLst>
                                <a:gd name="T0" fmla="*/ 133 w 152"/>
                                <a:gd name="T1" fmla="*/ 3 h 109"/>
                                <a:gd name="T2" fmla="*/ 128 w 152"/>
                                <a:gd name="T3" fmla="*/ 0 h 109"/>
                                <a:gd name="T4" fmla="*/ 123 w 152"/>
                                <a:gd name="T5" fmla="*/ 0 h 109"/>
                                <a:gd name="T6" fmla="*/ 115 w 152"/>
                                <a:gd name="T7" fmla="*/ 1 h 109"/>
                                <a:gd name="T8" fmla="*/ 111 w 152"/>
                                <a:gd name="T9" fmla="*/ 3 h 109"/>
                                <a:gd name="T10" fmla="*/ 104 w 152"/>
                                <a:gd name="T11" fmla="*/ 8 h 109"/>
                                <a:gd name="T12" fmla="*/ 100 w 152"/>
                                <a:gd name="T13" fmla="*/ 6 h 109"/>
                                <a:gd name="T14" fmla="*/ 93 w 152"/>
                                <a:gd name="T15" fmla="*/ 8 h 109"/>
                                <a:gd name="T16" fmla="*/ 87 w 152"/>
                                <a:gd name="T17" fmla="*/ 9 h 109"/>
                                <a:gd name="T18" fmla="*/ 84 w 152"/>
                                <a:gd name="T19" fmla="*/ 13 h 109"/>
                                <a:gd name="T20" fmla="*/ 84 w 152"/>
                                <a:gd name="T21" fmla="*/ 20 h 109"/>
                                <a:gd name="T22" fmla="*/ 84 w 152"/>
                                <a:gd name="T23" fmla="*/ 23 h 109"/>
                                <a:gd name="T24" fmla="*/ 79 w 152"/>
                                <a:gd name="T25" fmla="*/ 20 h 109"/>
                                <a:gd name="T26" fmla="*/ 74 w 152"/>
                                <a:gd name="T27" fmla="*/ 18 h 109"/>
                                <a:gd name="T28" fmla="*/ 72 w 152"/>
                                <a:gd name="T29" fmla="*/ 16 h 109"/>
                                <a:gd name="T30" fmla="*/ 66 w 152"/>
                                <a:gd name="T31" fmla="*/ 20 h 109"/>
                                <a:gd name="T32" fmla="*/ 62 w 152"/>
                                <a:gd name="T33" fmla="*/ 23 h 109"/>
                                <a:gd name="T34" fmla="*/ 62 w 152"/>
                                <a:gd name="T35" fmla="*/ 28 h 109"/>
                                <a:gd name="T36" fmla="*/ 59 w 152"/>
                                <a:gd name="T37" fmla="*/ 30 h 109"/>
                                <a:gd name="T38" fmla="*/ 58 w 152"/>
                                <a:gd name="T39" fmla="*/ 27 h 109"/>
                                <a:gd name="T40" fmla="*/ 54 w 152"/>
                                <a:gd name="T41" fmla="*/ 25 h 109"/>
                                <a:gd name="T42" fmla="*/ 49 w 152"/>
                                <a:gd name="T43" fmla="*/ 27 h 109"/>
                                <a:gd name="T44" fmla="*/ 45 w 152"/>
                                <a:gd name="T45" fmla="*/ 28 h 109"/>
                                <a:gd name="T46" fmla="*/ 41 w 152"/>
                                <a:gd name="T47" fmla="*/ 31 h 109"/>
                                <a:gd name="T48" fmla="*/ 38 w 152"/>
                                <a:gd name="T49" fmla="*/ 35 h 109"/>
                                <a:gd name="T50" fmla="*/ 38 w 152"/>
                                <a:gd name="T51" fmla="*/ 31 h 109"/>
                                <a:gd name="T52" fmla="*/ 36 w 152"/>
                                <a:gd name="T53" fmla="*/ 27 h 109"/>
                                <a:gd name="T54" fmla="*/ 35 w 152"/>
                                <a:gd name="T55" fmla="*/ 24 h 109"/>
                                <a:gd name="T56" fmla="*/ 29 w 152"/>
                                <a:gd name="T57" fmla="*/ 25 h 109"/>
                                <a:gd name="T58" fmla="*/ 29 w 152"/>
                                <a:gd name="T59" fmla="*/ 24 h 109"/>
                                <a:gd name="T60" fmla="*/ 25 w 152"/>
                                <a:gd name="T61" fmla="*/ 24 h 109"/>
                                <a:gd name="T62" fmla="*/ 21 w 152"/>
                                <a:gd name="T63" fmla="*/ 25 h 109"/>
                                <a:gd name="T64" fmla="*/ 17 w 152"/>
                                <a:gd name="T65" fmla="*/ 30 h 109"/>
                                <a:gd name="T66" fmla="*/ 14 w 152"/>
                                <a:gd name="T67" fmla="*/ 32 h 109"/>
                                <a:gd name="T68" fmla="*/ 12 w 152"/>
                                <a:gd name="T69" fmla="*/ 37 h 109"/>
                                <a:gd name="T70" fmla="*/ 5 w 152"/>
                                <a:gd name="T71" fmla="*/ 45 h 109"/>
                                <a:gd name="T72" fmla="*/ 0 w 152"/>
                                <a:gd name="T73" fmla="*/ 54 h 109"/>
                                <a:gd name="T74" fmla="*/ 0 w 152"/>
                                <a:gd name="T75" fmla="*/ 61 h 109"/>
                                <a:gd name="T76" fmla="*/ 0 w 152"/>
                                <a:gd name="T77" fmla="*/ 66 h 109"/>
                                <a:gd name="T78" fmla="*/ 1 w 152"/>
                                <a:gd name="T79" fmla="*/ 72 h 109"/>
                                <a:gd name="T80" fmla="*/ 6 w 152"/>
                                <a:gd name="T81" fmla="*/ 76 h 109"/>
                                <a:gd name="T82" fmla="*/ 15 w 152"/>
                                <a:gd name="T83" fmla="*/ 74 h 109"/>
                                <a:gd name="T84" fmla="*/ 25 w 152"/>
                                <a:gd name="T85" fmla="*/ 73 h 109"/>
                                <a:gd name="T86" fmla="*/ 36 w 152"/>
                                <a:gd name="T87" fmla="*/ 73 h 109"/>
                                <a:gd name="T88" fmla="*/ 51 w 152"/>
                                <a:gd name="T89" fmla="*/ 74 h 109"/>
                                <a:gd name="T90" fmla="*/ 63 w 152"/>
                                <a:gd name="T91" fmla="*/ 73 h 109"/>
                                <a:gd name="T92" fmla="*/ 77 w 152"/>
                                <a:gd name="T93" fmla="*/ 72 h 109"/>
                                <a:gd name="T94" fmla="*/ 85 w 152"/>
                                <a:gd name="T95" fmla="*/ 72 h 109"/>
                                <a:gd name="T96" fmla="*/ 100 w 152"/>
                                <a:gd name="T97" fmla="*/ 72 h 109"/>
                                <a:gd name="T98" fmla="*/ 108 w 152"/>
                                <a:gd name="T99" fmla="*/ 73 h 109"/>
                                <a:gd name="T100" fmla="*/ 121 w 152"/>
                                <a:gd name="T101" fmla="*/ 73 h 109"/>
                                <a:gd name="T102" fmla="*/ 126 w 152"/>
                                <a:gd name="T103" fmla="*/ 73 h 109"/>
                                <a:gd name="T104" fmla="*/ 132 w 152"/>
                                <a:gd name="T105" fmla="*/ 70 h 109"/>
                                <a:gd name="T106" fmla="*/ 135 w 152"/>
                                <a:gd name="T107" fmla="*/ 67 h 109"/>
                                <a:gd name="T108" fmla="*/ 133 w 152"/>
                                <a:gd name="T109" fmla="*/ 59 h 109"/>
                                <a:gd name="T110" fmla="*/ 132 w 152"/>
                                <a:gd name="T111" fmla="*/ 54 h 109"/>
                                <a:gd name="T112" fmla="*/ 132 w 152"/>
                                <a:gd name="T113" fmla="*/ 45 h 109"/>
                                <a:gd name="T114" fmla="*/ 133 w 152"/>
                                <a:gd name="T115" fmla="*/ 40 h 109"/>
                                <a:gd name="T116" fmla="*/ 135 w 152"/>
                                <a:gd name="T117" fmla="*/ 32 h 109"/>
                                <a:gd name="T118" fmla="*/ 137 w 152"/>
                                <a:gd name="T119" fmla="*/ 24 h 109"/>
                                <a:gd name="T120" fmla="*/ 137 w 152"/>
                                <a:gd name="T121" fmla="*/ 15 h 109"/>
                                <a:gd name="T122" fmla="*/ 133 w 152"/>
                                <a:gd name="T123" fmla="*/ 3 h 109"/>
                                <a:gd name="T124" fmla="*/ 133 w 152"/>
                                <a:gd name="T125" fmla="*/ 3 h 10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2" h="109">
                                  <a:moveTo>
                                    <a:pt x="147" y="4"/>
                                  </a:moveTo>
                                  <a:lnTo>
                                    <a:pt x="141" y="0"/>
                                  </a:lnTo>
                                  <a:lnTo>
                                    <a:pt x="135" y="0"/>
                                  </a:lnTo>
                                  <a:lnTo>
                                    <a:pt x="127" y="2"/>
                                  </a:lnTo>
                                  <a:lnTo>
                                    <a:pt x="122" y="4"/>
                                  </a:lnTo>
                                  <a:lnTo>
                                    <a:pt x="115" y="11"/>
                                  </a:lnTo>
                                  <a:lnTo>
                                    <a:pt x="110" y="8"/>
                                  </a:lnTo>
                                  <a:lnTo>
                                    <a:pt x="102" y="11"/>
                                  </a:lnTo>
                                  <a:lnTo>
                                    <a:pt x="96" y="13"/>
                                  </a:lnTo>
                                  <a:lnTo>
                                    <a:pt x="93" y="18"/>
                                  </a:lnTo>
                                  <a:lnTo>
                                    <a:pt x="93" y="28"/>
                                  </a:lnTo>
                                  <a:lnTo>
                                    <a:pt x="93" y="32"/>
                                  </a:lnTo>
                                  <a:lnTo>
                                    <a:pt x="87" y="28"/>
                                  </a:lnTo>
                                  <a:lnTo>
                                    <a:pt x="82" y="25"/>
                                  </a:lnTo>
                                  <a:lnTo>
                                    <a:pt x="79" y="23"/>
                                  </a:lnTo>
                                  <a:lnTo>
                                    <a:pt x="73" y="28"/>
                                  </a:lnTo>
                                  <a:lnTo>
                                    <a:pt x="68" y="32"/>
                                  </a:lnTo>
                                  <a:lnTo>
                                    <a:pt x="68" y="40"/>
                                  </a:lnTo>
                                  <a:lnTo>
                                    <a:pt x="65" y="42"/>
                                  </a:lnTo>
                                  <a:lnTo>
                                    <a:pt x="64" y="38"/>
                                  </a:lnTo>
                                  <a:lnTo>
                                    <a:pt x="59" y="36"/>
                                  </a:lnTo>
                                  <a:lnTo>
                                    <a:pt x="54" y="38"/>
                                  </a:lnTo>
                                  <a:lnTo>
                                    <a:pt x="50" y="40"/>
                                  </a:lnTo>
                                  <a:lnTo>
                                    <a:pt x="45" y="44"/>
                                  </a:lnTo>
                                  <a:lnTo>
                                    <a:pt x="42" y="50"/>
                                  </a:lnTo>
                                  <a:lnTo>
                                    <a:pt x="42" y="44"/>
                                  </a:lnTo>
                                  <a:lnTo>
                                    <a:pt x="40" y="38"/>
                                  </a:lnTo>
                                  <a:lnTo>
                                    <a:pt x="38" y="34"/>
                                  </a:lnTo>
                                  <a:lnTo>
                                    <a:pt x="32" y="36"/>
                                  </a:lnTo>
                                  <a:lnTo>
                                    <a:pt x="32" y="34"/>
                                  </a:lnTo>
                                  <a:lnTo>
                                    <a:pt x="28" y="34"/>
                                  </a:lnTo>
                                  <a:lnTo>
                                    <a:pt x="23" y="36"/>
                                  </a:lnTo>
                                  <a:lnTo>
                                    <a:pt x="19" y="42"/>
                                  </a:lnTo>
                                  <a:lnTo>
                                    <a:pt x="15" y="46"/>
                                  </a:lnTo>
                                  <a:lnTo>
                                    <a:pt x="13" y="53"/>
                                  </a:lnTo>
                                  <a:lnTo>
                                    <a:pt x="5" y="63"/>
                                  </a:lnTo>
                                  <a:lnTo>
                                    <a:pt x="0" y="76"/>
                                  </a:lnTo>
                                  <a:lnTo>
                                    <a:pt x="0" y="86"/>
                                  </a:lnTo>
                                  <a:lnTo>
                                    <a:pt x="0" y="93"/>
                                  </a:lnTo>
                                  <a:lnTo>
                                    <a:pt x="1" y="102"/>
                                  </a:lnTo>
                                  <a:lnTo>
                                    <a:pt x="7" y="108"/>
                                  </a:lnTo>
                                  <a:lnTo>
                                    <a:pt x="17" y="105"/>
                                  </a:lnTo>
                                  <a:lnTo>
                                    <a:pt x="28" y="103"/>
                                  </a:lnTo>
                                  <a:lnTo>
                                    <a:pt x="40" y="103"/>
                                  </a:lnTo>
                                  <a:lnTo>
                                    <a:pt x="56" y="105"/>
                                  </a:lnTo>
                                  <a:lnTo>
                                    <a:pt x="69" y="103"/>
                                  </a:lnTo>
                                  <a:lnTo>
                                    <a:pt x="85" y="102"/>
                                  </a:lnTo>
                                  <a:lnTo>
                                    <a:pt x="94" y="102"/>
                                  </a:lnTo>
                                  <a:lnTo>
                                    <a:pt x="110" y="102"/>
                                  </a:lnTo>
                                  <a:lnTo>
                                    <a:pt x="119" y="103"/>
                                  </a:lnTo>
                                  <a:lnTo>
                                    <a:pt x="133" y="103"/>
                                  </a:lnTo>
                                  <a:lnTo>
                                    <a:pt x="139" y="103"/>
                                  </a:lnTo>
                                  <a:lnTo>
                                    <a:pt x="145" y="99"/>
                                  </a:lnTo>
                                  <a:lnTo>
                                    <a:pt x="149" y="95"/>
                                  </a:lnTo>
                                  <a:lnTo>
                                    <a:pt x="147" y="84"/>
                                  </a:lnTo>
                                  <a:lnTo>
                                    <a:pt x="145" y="76"/>
                                  </a:lnTo>
                                  <a:lnTo>
                                    <a:pt x="145" y="63"/>
                                  </a:lnTo>
                                  <a:lnTo>
                                    <a:pt x="147" y="57"/>
                                  </a:lnTo>
                                  <a:lnTo>
                                    <a:pt x="149" y="46"/>
                                  </a:lnTo>
                                  <a:lnTo>
                                    <a:pt x="151" y="34"/>
                                  </a:lnTo>
                                  <a:lnTo>
                                    <a:pt x="151" y="21"/>
                                  </a:lnTo>
                                  <a:lnTo>
                                    <a:pt x="147" y="4"/>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39" name="Freeform 287"/>
                          <wps:cNvSpPr>
                            <a:spLocks/>
                          </wps:cNvSpPr>
                          <wps:spPr bwMode="auto">
                            <a:xfrm>
                              <a:off x="375" y="1865"/>
                              <a:ext cx="75" cy="37"/>
                            </a:xfrm>
                            <a:custGeom>
                              <a:avLst/>
                              <a:gdLst>
                                <a:gd name="T0" fmla="*/ 72 w 81"/>
                                <a:gd name="T1" fmla="*/ 1 h 53"/>
                                <a:gd name="T2" fmla="*/ 69 w 81"/>
                                <a:gd name="T3" fmla="*/ 0 h 53"/>
                                <a:gd name="T4" fmla="*/ 65 w 81"/>
                                <a:gd name="T5" fmla="*/ 0 h 53"/>
                                <a:gd name="T6" fmla="*/ 61 w 81"/>
                                <a:gd name="T7" fmla="*/ 1 h 53"/>
                                <a:gd name="T8" fmla="*/ 57 w 81"/>
                                <a:gd name="T9" fmla="*/ 1 h 53"/>
                                <a:gd name="T10" fmla="*/ 56 w 81"/>
                                <a:gd name="T11" fmla="*/ 4 h 53"/>
                                <a:gd name="T12" fmla="*/ 52 w 81"/>
                                <a:gd name="T13" fmla="*/ 3 h 53"/>
                                <a:gd name="T14" fmla="*/ 49 w 81"/>
                                <a:gd name="T15" fmla="*/ 4 h 53"/>
                                <a:gd name="T16" fmla="*/ 44 w 81"/>
                                <a:gd name="T17" fmla="*/ 4 h 53"/>
                                <a:gd name="T18" fmla="*/ 44 w 81"/>
                                <a:gd name="T19" fmla="*/ 7 h 53"/>
                                <a:gd name="T20" fmla="*/ 44 w 81"/>
                                <a:gd name="T21" fmla="*/ 10 h 53"/>
                                <a:gd name="T22" fmla="*/ 44 w 81"/>
                                <a:gd name="T23" fmla="*/ 12 h 53"/>
                                <a:gd name="T24" fmla="*/ 42 w 81"/>
                                <a:gd name="T25" fmla="*/ 10 h 53"/>
                                <a:gd name="T26" fmla="*/ 41 w 81"/>
                                <a:gd name="T27" fmla="*/ 8 h 53"/>
                                <a:gd name="T28" fmla="*/ 38 w 81"/>
                                <a:gd name="T29" fmla="*/ 8 h 53"/>
                                <a:gd name="T30" fmla="*/ 34 w 81"/>
                                <a:gd name="T31" fmla="*/ 10 h 53"/>
                                <a:gd name="T32" fmla="*/ 32 w 81"/>
                                <a:gd name="T33" fmla="*/ 12 h 53"/>
                                <a:gd name="T34" fmla="*/ 31 w 81"/>
                                <a:gd name="T35" fmla="*/ 15 h 53"/>
                                <a:gd name="T36" fmla="*/ 30 w 81"/>
                                <a:gd name="T37" fmla="*/ 13 h 53"/>
                                <a:gd name="T38" fmla="*/ 28 w 81"/>
                                <a:gd name="T39" fmla="*/ 13 h 53"/>
                                <a:gd name="T40" fmla="*/ 26 w 81"/>
                                <a:gd name="T41" fmla="*/ 13 h 53"/>
                                <a:gd name="T42" fmla="*/ 22 w 81"/>
                                <a:gd name="T43" fmla="*/ 15 h 53"/>
                                <a:gd name="T44" fmla="*/ 20 w 81"/>
                                <a:gd name="T45" fmla="*/ 16 h 53"/>
                                <a:gd name="T46" fmla="*/ 20 w 81"/>
                                <a:gd name="T47" fmla="*/ 18 h 53"/>
                                <a:gd name="T48" fmla="*/ 19 w 81"/>
                                <a:gd name="T49" fmla="*/ 16 h 53"/>
                                <a:gd name="T50" fmla="*/ 19 w 81"/>
                                <a:gd name="T51" fmla="*/ 13 h 53"/>
                                <a:gd name="T52" fmla="*/ 17 w 81"/>
                                <a:gd name="T53" fmla="*/ 12 h 53"/>
                                <a:gd name="T54" fmla="*/ 15 w 81"/>
                                <a:gd name="T55" fmla="*/ 13 h 53"/>
                                <a:gd name="T56" fmla="*/ 13 w 81"/>
                                <a:gd name="T57" fmla="*/ 12 h 53"/>
                                <a:gd name="T58" fmla="*/ 11 w 81"/>
                                <a:gd name="T59" fmla="*/ 12 h 53"/>
                                <a:gd name="T60" fmla="*/ 9 w 81"/>
                                <a:gd name="T61" fmla="*/ 13 h 53"/>
                                <a:gd name="T62" fmla="*/ 7 w 81"/>
                                <a:gd name="T63" fmla="*/ 15 h 53"/>
                                <a:gd name="T64" fmla="*/ 6 w 81"/>
                                <a:gd name="T65" fmla="*/ 16 h 53"/>
                                <a:gd name="T66" fmla="*/ 4 w 81"/>
                                <a:gd name="T67" fmla="*/ 19 h 53"/>
                                <a:gd name="T68" fmla="*/ 0 w 81"/>
                                <a:gd name="T69" fmla="*/ 24 h 53"/>
                                <a:gd name="T70" fmla="*/ 0 w 81"/>
                                <a:gd name="T71" fmla="*/ 28 h 53"/>
                                <a:gd name="T72" fmla="*/ 6 w 81"/>
                                <a:gd name="T73" fmla="*/ 31 h 53"/>
                                <a:gd name="T74" fmla="*/ 17 w 81"/>
                                <a:gd name="T75" fmla="*/ 31 h 53"/>
                                <a:gd name="T76" fmla="*/ 32 w 81"/>
                                <a:gd name="T77" fmla="*/ 32 h 53"/>
                                <a:gd name="T78" fmla="*/ 41 w 81"/>
                                <a:gd name="T79" fmla="*/ 34 h 53"/>
                                <a:gd name="T80" fmla="*/ 51 w 81"/>
                                <a:gd name="T81" fmla="*/ 35 h 53"/>
                                <a:gd name="T82" fmla="*/ 61 w 81"/>
                                <a:gd name="T83" fmla="*/ 36 h 53"/>
                                <a:gd name="T84" fmla="*/ 65 w 81"/>
                                <a:gd name="T85" fmla="*/ 36 h 53"/>
                                <a:gd name="T86" fmla="*/ 70 w 81"/>
                                <a:gd name="T87" fmla="*/ 35 h 53"/>
                                <a:gd name="T88" fmla="*/ 72 w 81"/>
                                <a:gd name="T89" fmla="*/ 34 h 53"/>
                                <a:gd name="T90" fmla="*/ 72 w 81"/>
                                <a:gd name="T91" fmla="*/ 31 h 53"/>
                                <a:gd name="T92" fmla="*/ 70 w 81"/>
                                <a:gd name="T93" fmla="*/ 28 h 53"/>
                                <a:gd name="T94" fmla="*/ 70 w 81"/>
                                <a:gd name="T95" fmla="*/ 24 h 53"/>
                                <a:gd name="T96" fmla="*/ 72 w 81"/>
                                <a:gd name="T97" fmla="*/ 21 h 53"/>
                                <a:gd name="T98" fmla="*/ 72 w 81"/>
                                <a:gd name="T99" fmla="*/ 16 h 53"/>
                                <a:gd name="T100" fmla="*/ 74 w 81"/>
                                <a:gd name="T101" fmla="*/ 12 h 53"/>
                                <a:gd name="T102" fmla="*/ 74 w 81"/>
                                <a:gd name="T103" fmla="*/ 7 h 53"/>
                                <a:gd name="T104" fmla="*/ 72 w 81"/>
                                <a:gd name="T105" fmla="*/ 1 h 53"/>
                                <a:gd name="T106" fmla="*/ 72 w 81"/>
                                <a:gd name="T107" fmla="*/ 1 h 5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1" h="53">
                                  <a:moveTo>
                                    <a:pt x="78" y="2"/>
                                  </a:moveTo>
                                  <a:lnTo>
                                    <a:pt x="74" y="0"/>
                                  </a:lnTo>
                                  <a:lnTo>
                                    <a:pt x="70" y="0"/>
                                  </a:lnTo>
                                  <a:lnTo>
                                    <a:pt x="66" y="2"/>
                                  </a:lnTo>
                                  <a:lnTo>
                                    <a:pt x="62" y="2"/>
                                  </a:lnTo>
                                  <a:lnTo>
                                    <a:pt x="60" y="6"/>
                                  </a:lnTo>
                                  <a:lnTo>
                                    <a:pt x="56" y="4"/>
                                  </a:lnTo>
                                  <a:lnTo>
                                    <a:pt x="53" y="6"/>
                                  </a:lnTo>
                                  <a:lnTo>
                                    <a:pt x="48" y="6"/>
                                  </a:lnTo>
                                  <a:lnTo>
                                    <a:pt x="48" y="10"/>
                                  </a:lnTo>
                                  <a:lnTo>
                                    <a:pt x="47" y="14"/>
                                  </a:lnTo>
                                  <a:lnTo>
                                    <a:pt x="47" y="17"/>
                                  </a:lnTo>
                                  <a:lnTo>
                                    <a:pt x="45" y="14"/>
                                  </a:lnTo>
                                  <a:lnTo>
                                    <a:pt x="44" y="12"/>
                                  </a:lnTo>
                                  <a:lnTo>
                                    <a:pt x="41" y="12"/>
                                  </a:lnTo>
                                  <a:lnTo>
                                    <a:pt x="37" y="14"/>
                                  </a:lnTo>
                                  <a:lnTo>
                                    <a:pt x="35" y="17"/>
                                  </a:lnTo>
                                  <a:lnTo>
                                    <a:pt x="34" y="21"/>
                                  </a:lnTo>
                                  <a:lnTo>
                                    <a:pt x="32" y="19"/>
                                  </a:lnTo>
                                  <a:lnTo>
                                    <a:pt x="30" y="19"/>
                                  </a:lnTo>
                                  <a:lnTo>
                                    <a:pt x="28" y="19"/>
                                  </a:lnTo>
                                  <a:lnTo>
                                    <a:pt x="24" y="21"/>
                                  </a:lnTo>
                                  <a:lnTo>
                                    <a:pt x="22" y="23"/>
                                  </a:lnTo>
                                  <a:lnTo>
                                    <a:pt x="22" y="26"/>
                                  </a:lnTo>
                                  <a:lnTo>
                                    <a:pt x="20" y="23"/>
                                  </a:lnTo>
                                  <a:lnTo>
                                    <a:pt x="20" y="19"/>
                                  </a:lnTo>
                                  <a:lnTo>
                                    <a:pt x="18" y="17"/>
                                  </a:lnTo>
                                  <a:lnTo>
                                    <a:pt x="16" y="19"/>
                                  </a:lnTo>
                                  <a:lnTo>
                                    <a:pt x="14" y="17"/>
                                  </a:lnTo>
                                  <a:lnTo>
                                    <a:pt x="12" y="17"/>
                                  </a:lnTo>
                                  <a:lnTo>
                                    <a:pt x="10" y="19"/>
                                  </a:lnTo>
                                  <a:lnTo>
                                    <a:pt x="8" y="21"/>
                                  </a:lnTo>
                                  <a:lnTo>
                                    <a:pt x="6" y="23"/>
                                  </a:lnTo>
                                  <a:lnTo>
                                    <a:pt x="4" y="27"/>
                                  </a:lnTo>
                                  <a:lnTo>
                                    <a:pt x="0" y="34"/>
                                  </a:lnTo>
                                  <a:lnTo>
                                    <a:pt x="0" y="40"/>
                                  </a:lnTo>
                                  <a:lnTo>
                                    <a:pt x="6" y="44"/>
                                  </a:lnTo>
                                  <a:lnTo>
                                    <a:pt x="18" y="44"/>
                                  </a:lnTo>
                                  <a:lnTo>
                                    <a:pt x="35" y="46"/>
                                  </a:lnTo>
                                  <a:lnTo>
                                    <a:pt x="44" y="48"/>
                                  </a:lnTo>
                                  <a:lnTo>
                                    <a:pt x="55" y="50"/>
                                  </a:lnTo>
                                  <a:lnTo>
                                    <a:pt x="66" y="52"/>
                                  </a:lnTo>
                                  <a:lnTo>
                                    <a:pt x="70" y="52"/>
                                  </a:lnTo>
                                  <a:lnTo>
                                    <a:pt x="76" y="50"/>
                                  </a:lnTo>
                                  <a:lnTo>
                                    <a:pt x="78" y="48"/>
                                  </a:lnTo>
                                  <a:lnTo>
                                    <a:pt x="78" y="44"/>
                                  </a:lnTo>
                                  <a:lnTo>
                                    <a:pt x="76" y="40"/>
                                  </a:lnTo>
                                  <a:lnTo>
                                    <a:pt x="76" y="34"/>
                                  </a:lnTo>
                                  <a:lnTo>
                                    <a:pt x="78" y="30"/>
                                  </a:lnTo>
                                  <a:lnTo>
                                    <a:pt x="78" y="23"/>
                                  </a:lnTo>
                                  <a:lnTo>
                                    <a:pt x="80" y="17"/>
                                  </a:lnTo>
                                  <a:lnTo>
                                    <a:pt x="80" y="10"/>
                                  </a:lnTo>
                                  <a:lnTo>
                                    <a:pt x="78"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0" name="Freeform 288"/>
                          <wps:cNvSpPr>
                            <a:spLocks/>
                          </wps:cNvSpPr>
                          <wps:spPr bwMode="auto">
                            <a:xfrm>
                              <a:off x="511" y="1867"/>
                              <a:ext cx="75" cy="54"/>
                            </a:xfrm>
                            <a:custGeom>
                              <a:avLst/>
                              <a:gdLst>
                                <a:gd name="T0" fmla="*/ 2 w 82"/>
                                <a:gd name="T1" fmla="*/ 3 h 77"/>
                                <a:gd name="T2" fmla="*/ 4 w 82"/>
                                <a:gd name="T3" fmla="*/ 0 h 77"/>
                                <a:gd name="T4" fmla="*/ 7 w 82"/>
                                <a:gd name="T5" fmla="*/ 0 h 77"/>
                                <a:gd name="T6" fmla="*/ 11 w 82"/>
                                <a:gd name="T7" fmla="*/ 1 h 77"/>
                                <a:gd name="T8" fmla="*/ 14 w 82"/>
                                <a:gd name="T9" fmla="*/ 3 h 77"/>
                                <a:gd name="T10" fmla="*/ 17 w 82"/>
                                <a:gd name="T11" fmla="*/ 4 h 77"/>
                                <a:gd name="T12" fmla="*/ 19 w 82"/>
                                <a:gd name="T13" fmla="*/ 4 h 77"/>
                                <a:gd name="T14" fmla="*/ 23 w 82"/>
                                <a:gd name="T15" fmla="*/ 4 h 77"/>
                                <a:gd name="T16" fmla="*/ 27 w 82"/>
                                <a:gd name="T17" fmla="*/ 7 h 77"/>
                                <a:gd name="T18" fmla="*/ 27 w 82"/>
                                <a:gd name="T19" fmla="*/ 11 h 77"/>
                                <a:gd name="T20" fmla="*/ 27 w 82"/>
                                <a:gd name="T21" fmla="*/ 13 h 77"/>
                                <a:gd name="T22" fmla="*/ 27 w 82"/>
                                <a:gd name="T23" fmla="*/ 17 h 77"/>
                                <a:gd name="T24" fmla="*/ 31 w 82"/>
                                <a:gd name="T25" fmla="*/ 13 h 77"/>
                                <a:gd name="T26" fmla="*/ 34 w 82"/>
                                <a:gd name="T27" fmla="*/ 12 h 77"/>
                                <a:gd name="T28" fmla="*/ 35 w 82"/>
                                <a:gd name="T29" fmla="*/ 12 h 77"/>
                                <a:gd name="T30" fmla="*/ 38 w 82"/>
                                <a:gd name="T31" fmla="*/ 13 h 77"/>
                                <a:gd name="T32" fmla="*/ 40 w 82"/>
                                <a:gd name="T33" fmla="*/ 17 h 77"/>
                                <a:gd name="T34" fmla="*/ 40 w 82"/>
                                <a:gd name="T35" fmla="*/ 21 h 77"/>
                                <a:gd name="T36" fmla="*/ 42 w 82"/>
                                <a:gd name="T37" fmla="*/ 20 h 77"/>
                                <a:gd name="T38" fmla="*/ 44 w 82"/>
                                <a:gd name="T39" fmla="*/ 18 h 77"/>
                                <a:gd name="T40" fmla="*/ 48 w 82"/>
                                <a:gd name="T41" fmla="*/ 20 h 77"/>
                                <a:gd name="T42" fmla="*/ 49 w 82"/>
                                <a:gd name="T43" fmla="*/ 21 h 77"/>
                                <a:gd name="T44" fmla="*/ 51 w 82"/>
                                <a:gd name="T45" fmla="*/ 22 h 77"/>
                                <a:gd name="T46" fmla="*/ 53 w 82"/>
                                <a:gd name="T47" fmla="*/ 25 h 77"/>
                                <a:gd name="T48" fmla="*/ 53 w 82"/>
                                <a:gd name="T49" fmla="*/ 22 h 77"/>
                                <a:gd name="T50" fmla="*/ 55 w 82"/>
                                <a:gd name="T51" fmla="*/ 20 h 77"/>
                                <a:gd name="T52" fmla="*/ 55 w 82"/>
                                <a:gd name="T53" fmla="*/ 18 h 77"/>
                                <a:gd name="T54" fmla="*/ 59 w 82"/>
                                <a:gd name="T55" fmla="*/ 18 h 77"/>
                                <a:gd name="T56" fmla="*/ 60 w 82"/>
                                <a:gd name="T57" fmla="*/ 18 h 77"/>
                                <a:gd name="T58" fmla="*/ 64 w 82"/>
                                <a:gd name="T59" fmla="*/ 20 h 77"/>
                                <a:gd name="T60" fmla="*/ 64 w 82"/>
                                <a:gd name="T61" fmla="*/ 22 h 77"/>
                                <a:gd name="T62" fmla="*/ 68 w 82"/>
                                <a:gd name="T63" fmla="*/ 24 h 77"/>
                                <a:gd name="T64" fmla="*/ 68 w 82"/>
                                <a:gd name="T65" fmla="*/ 27 h 77"/>
                                <a:gd name="T66" fmla="*/ 72 w 82"/>
                                <a:gd name="T67" fmla="*/ 32 h 77"/>
                                <a:gd name="T68" fmla="*/ 74 w 82"/>
                                <a:gd name="T69" fmla="*/ 39 h 77"/>
                                <a:gd name="T70" fmla="*/ 74 w 82"/>
                                <a:gd name="T71" fmla="*/ 45 h 77"/>
                                <a:gd name="T72" fmla="*/ 74 w 82"/>
                                <a:gd name="T73" fmla="*/ 49 h 77"/>
                                <a:gd name="T74" fmla="*/ 74 w 82"/>
                                <a:gd name="T75" fmla="*/ 52 h 77"/>
                                <a:gd name="T76" fmla="*/ 64 w 82"/>
                                <a:gd name="T77" fmla="*/ 53 h 77"/>
                                <a:gd name="T78" fmla="*/ 40 w 82"/>
                                <a:gd name="T79" fmla="*/ 49 h 77"/>
                                <a:gd name="T80" fmla="*/ 27 w 82"/>
                                <a:gd name="T81" fmla="*/ 47 h 77"/>
                                <a:gd name="T82" fmla="*/ 27 w 82"/>
                                <a:gd name="T83" fmla="*/ 49 h 77"/>
                                <a:gd name="T84" fmla="*/ 16 w 82"/>
                                <a:gd name="T85" fmla="*/ 46 h 77"/>
                                <a:gd name="T86" fmla="*/ 5 w 82"/>
                                <a:gd name="T87" fmla="*/ 46 h 77"/>
                                <a:gd name="T88" fmla="*/ 2 w 82"/>
                                <a:gd name="T89" fmla="*/ 43 h 77"/>
                                <a:gd name="T90" fmla="*/ 4 w 82"/>
                                <a:gd name="T91" fmla="*/ 39 h 77"/>
                                <a:gd name="T92" fmla="*/ 2 w 82"/>
                                <a:gd name="T93" fmla="*/ 32 h 77"/>
                                <a:gd name="T94" fmla="*/ 2 w 82"/>
                                <a:gd name="T95" fmla="*/ 29 h 77"/>
                                <a:gd name="T96" fmla="*/ 2 w 82"/>
                                <a:gd name="T97" fmla="*/ 24 h 77"/>
                                <a:gd name="T98" fmla="*/ 0 w 82"/>
                                <a:gd name="T99" fmla="*/ 18 h 77"/>
                                <a:gd name="T100" fmla="*/ 0 w 82"/>
                                <a:gd name="T101" fmla="*/ 11 h 77"/>
                                <a:gd name="T102" fmla="*/ 2 w 82"/>
                                <a:gd name="T103" fmla="*/ 3 h 77"/>
                                <a:gd name="T104" fmla="*/ 2 w 82"/>
                                <a:gd name="T105" fmla="*/ 3 h 77"/>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2" h="77">
                                  <a:moveTo>
                                    <a:pt x="2" y="4"/>
                                  </a:moveTo>
                                  <a:lnTo>
                                    <a:pt x="4" y="0"/>
                                  </a:lnTo>
                                  <a:lnTo>
                                    <a:pt x="8" y="0"/>
                                  </a:lnTo>
                                  <a:lnTo>
                                    <a:pt x="12" y="2"/>
                                  </a:lnTo>
                                  <a:lnTo>
                                    <a:pt x="15" y="4"/>
                                  </a:lnTo>
                                  <a:lnTo>
                                    <a:pt x="19" y="6"/>
                                  </a:lnTo>
                                  <a:lnTo>
                                    <a:pt x="21" y="6"/>
                                  </a:lnTo>
                                  <a:lnTo>
                                    <a:pt x="25" y="6"/>
                                  </a:lnTo>
                                  <a:lnTo>
                                    <a:pt x="29" y="10"/>
                                  </a:lnTo>
                                  <a:lnTo>
                                    <a:pt x="30" y="15"/>
                                  </a:lnTo>
                                  <a:lnTo>
                                    <a:pt x="30" y="19"/>
                                  </a:lnTo>
                                  <a:lnTo>
                                    <a:pt x="30" y="24"/>
                                  </a:lnTo>
                                  <a:lnTo>
                                    <a:pt x="34" y="19"/>
                                  </a:lnTo>
                                  <a:lnTo>
                                    <a:pt x="37" y="17"/>
                                  </a:lnTo>
                                  <a:lnTo>
                                    <a:pt x="38" y="17"/>
                                  </a:lnTo>
                                  <a:lnTo>
                                    <a:pt x="42" y="19"/>
                                  </a:lnTo>
                                  <a:lnTo>
                                    <a:pt x="44" y="24"/>
                                  </a:lnTo>
                                  <a:lnTo>
                                    <a:pt x="44" y="30"/>
                                  </a:lnTo>
                                  <a:lnTo>
                                    <a:pt x="46" y="28"/>
                                  </a:lnTo>
                                  <a:lnTo>
                                    <a:pt x="48" y="25"/>
                                  </a:lnTo>
                                  <a:lnTo>
                                    <a:pt x="52" y="28"/>
                                  </a:lnTo>
                                  <a:lnTo>
                                    <a:pt x="54" y="30"/>
                                  </a:lnTo>
                                  <a:lnTo>
                                    <a:pt x="56" y="32"/>
                                  </a:lnTo>
                                  <a:lnTo>
                                    <a:pt x="58" y="36"/>
                                  </a:lnTo>
                                  <a:lnTo>
                                    <a:pt x="58" y="32"/>
                                  </a:lnTo>
                                  <a:lnTo>
                                    <a:pt x="60" y="28"/>
                                  </a:lnTo>
                                  <a:lnTo>
                                    <a:pt x="60" y="25"/>
                                  </a:lnTo>
                                  <a:lnTo>
                                    <a:pt x="64" y="25"/>
                                  </a:lnTo>
                                  <a:lnTo>
                                    <a:pt x="66" y="25"/>
                                  </a:lnTo>
                                  <a:lnTo>
                                    <a:pt x="70" y="28"/>
                                  </a:lnTo>
                                  <a:lnTo>
                                    <a:pt x="70" y="32"/>
                                  </a:lnTo>
                                  <a:lnTo>
                                    <a:pt x="74" y="34"/>
                                  </a:lnTo>
                                  <a:lnTo>
                                    <a:pt x="74" y="38"/>
                                  </a:lnTo>
                                  <a:lnTo>
                                    <a:pt x="79" y="46"/>
                                  </a:lnTo>
                                  <a:lnTo>
                                    <a:pt x="81" y="55"/>
                                  </a:lnTo>
                                  <a:lnTo>
                                    <a:pt x="81" y="64"/>
                                  </a:lnTo>
                                  <a:lnTo>
                                    <a:pt x="81" y="70"/>
                                  </a:lnTo>
                                  <a:lnTo>
                                    <a:pt x="81" y="74"/>
                                  </a:lnTo>
                                  <a:lnTo>
                                    <a:pt x="70" y="76"/>
                                  </a:lnTo>
                                  <a:lnTo>
                                    <a:pt x="44" y="70"/>
                                  </a:lnTo>
                                  <a:lnTo>
                                    <a:pt x="30" y="67"/>
                                  </a:lnTo>
                                  <a:lnTo>
                                    <a:pt x="29" y="70"/>
                                  </a:lnTo>
                                  <a:lnTo>
                                    <a:pt x="17" y="65"/>
                                  </a:lnTo>
                                  <a:lnTo>
                                    <a:pt x="6" y="65"/>
                                  </a:lnTo>
                                  <a:lnTo>
                                    <a:pt x="2" y="61"/>
                                  </a:lnTo>
                                  <a:lnTo>
                                    <a:pt x="4" y="55"/>
                                  </a:lnTo>
                                  <a:lnTo>
                                    <a:pt x="2" y="46"/>
                                  </a:lnTo>
                                  <a:lnTo>
                                    <a:pt x="2" y="42"/>
                                  </a:lnTo>
                                  <a:lnTo>
                                    <a:pt x="2" y="34"/>
                                  </a:lnTo>
                                  <a:lnTo>
                                    <a:pt x="0" y="25"/>
                                  </a:lnTo>
                                  <a:lnTo>
                                    <a:pt x="0" y="15"/>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1" name="Freeform 289"/>
                          <wps:cNvSpPr>
                            <a:spLocks/>
                          </wps:cNvSpPr>
                          <wps:spPr bwMode="auto">
                            <a:xfrm>
                              <a:off x="1149" y="1874"/>
                              <a:ext cx="141" cy="78"/>
                            </a:xfrm>
                            <a:custGeom>
                              <a:avLst/>
                              <a:gdLst>
                                <a:gd name="T0" fmla="*/ 5 w 153"/>
                                <a:gd name="T1" fmla="*/ 5 h 111"/>
                                <a:gd name="T2" fmla="*/ 9 w 153"/>
                                <a:gd name="T3" fmla="*/ 1 h 111"/>
                                <a:gd name="T4" fmla="*/ 15 w 153"/>
                                <a:gd name="T5" fmla="*/ 0 h 111"/>
                                <a:gd name="T6" fmla="*/ 20 w 153"/>
                                <a:gd name="T7" fmla="*/ 1 h 111"/>
                                <a:gd name="T8" fmla="*/ 28 w 153"/>
                                <a:gd name="T9" fmla="*/ 5 h 111"/>
                                <a:gd name="T10" fmla="*/ 33 w 153"/>
                                <a:gd name="T11" fmla="*/ 8 h 111"/>
                                <a:gd name="T12" fmla="*/ 38 w 153"/>
                                <a:gd name="T13" fmla="*/ 8 h 111"/>
                                <a:gd name="T14" fmla="*/ 45 w 153"/>
                                <a:gd name="T15" fmla="*/ 8 h 111"/>
                                <a:gd name="T16" fmla="*/ 51 w 153"/>
                                <a:gd name="T17" fmla="*/ 11 h 111"/>
                                <a:gd name="T18" fmla="*/ 53 w 153"/>
                                <a:gd name="T19" fmla="*/ 15 h 111"/>
                                <a:gd name="T20" fmla="*/ 54 w 153"/>
                                <a:gd name="T21" fmla="*/ 20 h 111"/>
                                <a:gd name="T22" fmla="*/ 54 w 153"/>
                                <a:gd name="T23" fmla="*/ 22 h 111"/>
                                <a:gd name="T24" fmla="*/ 59 w 153"/>
                                <a:gd name="T25" fmla="*/ 20 h 111"/>
                                <a:gd name="T26" fmla="*/ 64 w 153"/>
                                <a:gd name="T27" fmla="*/ 18 h 111"/>
                                <a:gd name="T28" fmla="*/ 67 w 153"/>
                                <a:gd name="T29" fmla="*/ 18 h 111"/>
                                <a:gd name="T30" fmla="*/ 72 w 153"/>
                                <a:gd name="T31" fmla="*/ 20 h 111"/>
                                <a:gd name="T32" fmla="*/ 76 w 153"/>
                                <a:gd name="T33" fmla="*/ 24 h 111"/>
                                <a:gd name="T34" fmla="*/ 77 w 153"/>
                                <a:gd name="T35" fmla="*/ 28 h 111"/>
                                <a:gd name="T36" fmla="*/ 77 w 153"/>
                                <a:gd name="T37" fmla="*/ 30 h 111"/>
                                <a:gd name="T38" fmla="*/ 80 w 153"/>
                                <a:gd name="T39" fmla="*/ 27 h 111"/>
                                <a:gd name="T40" fmla="*/ 85 w 153"/>
                                <a:gd name="T41" fmla="*/ 27 h 111"/>
                                <a:gd name="T42" fmla="*/ 90 w 153"/>
                                <a:gd name="T43" fmla="*/ 27 h 111"/>
                                <a:gd name="T44" fmla="*/ 93 w 153"/>
                                <a:gd name="T45" fmla="*/ 30 h 111"/>
                                <a:gd name="T46" fmla="*/ 97 w 153"/>
                                <a:gd name="T47" fmla="*/ 32 h 111"/>
                                <a:gd name="T48" fmla="*/ 101 w 153"/>
                                <a:gd name="T49" fmla="*/ 36 h 111"/>
                                <a:gd name="T50" fmla="*/ 101 w 153"/>
                                <a:gd name="T51" fmla="*/ 32 h 111"/>
                                <a:gd name="T52" fmla="*/ 101 w 153"/>
                                <a:gd name="T53" fmla="*/ 27 h 111"/>
                                <a:gd name="T54" fmla="*/ 104 w 153"/>
                                <a:gd name="T55" fmla="*/ 24 h 111"/>
                                <a:gd name="T56" fmla="*/ 110 w 153"/>
                                <a:gd name="T57" fmla="*/ 27 h 111"/>
                                <a:gd name="T58" fmla="*/ 110 w 153"/>
                                <a:gd name="T59" fmla="*/ 25 h 111"/>
                                <a:gd name="T60" fmla="*/ 113 w 153"/>
                                <a:gd name="T61" fmla="*/ 24 h 111"/>
                                <a:gd name="T62" fmla="*/ 118 w 153"/>
                                <a:gd name="T63" fmla="*/ 27 h 111"/>
                                <a:gd name="T64" fmla="*/ 122 w 153"/>
                                <a:gd name="T65" fmla="*/ 30 h 111"/>
                                <a:gd name="T66" fmla="*/ 123 w 153"/>
                                <a:gd name="T67" fmla="*/ 35 h 111"/>
                                <a:gd name="T68" fmla="*/ 127 w 153"/>
                                <a:gd name="T69" fmla="*/ 39 h 111"/>
                                <a:gd name="T70" fmla="*/ 135 w 153"/>
                                <a:gd name="T71" fmla="*/ 46 h 111"/>
                                <a:gd name="T72" fmla="*/ 138 w 153"/>
                                <a:gd name="T73" fmla="*/ 56 h 111"/>
                                <a:gd name="T74" fmla="*/ 140 w 153"/>
                                <a:gd name="T75" fmla="*/ 61 h 111"/>
                                <a:gd name="T76" fmla="*/ 140 w 153"/>
                                <a:gd name="T77" fmla="*/ 67 h 111"/>
                                <a:gd name="T78" fmla="*/ 138 w 153"/>
                                <a:gd name="T79" fmla="*/ 73 h 111"/>
                                <a:gd name="T80" fmla="*/ 133 w 153"/>
                                <a:gd name="T81" fmla="*/ 77 h 111"/>
                                <a:gd name="T82" fmla="*/ 123 w 153"/>
                                <a:gd name="T83" fmla="*/ 76 h 111"/>
                                <a:gd name="T84" fmla="*/ 113 w 153"/>
                                <a:gd name="T85" fmla="*/ 74 h 111"/>
                                <a:gd name="T86" fmla="*/ 102 w 153"/>
                                <a:gd name="T87" fmla="*/ 74 h 111"/>
                                <a:gd name="T88" fmla="*/ 88 w 153"/>
                                <a:gd name="T89" fmla="*/ 76 h 111"/>
                                <a:gd name="T90" fmla="*/ 76 w 153"/>
                                <a:gd name="T91" fmla="*/ 74 h 111"/>
                                <a:gd name="T92" fmla="*/ 61 w 153"/>
                                <a:gd name="T93" fmla="*/ 73 h 111"/>
                                <a:gd name="T94" fmla="*/ 53 w 153"/>
                                <a:gd name="T95" fmla="*/ 72 h 111"/>
                                <a:gd name="T96" fmla="*/ 38 w 153"/>
                                <a:gd name="T97" fmla="*/ 73 h 111"/>
                                <a:gd name="T98" fmla="*/ 29 w 153"/>
                                <a:gd name="T99" fmla="*/ 74 h 111"/>
                                <a:gd name="T100" fmla="*/ 17 w 153"/>
                                <a:gd name="T101" fmla="*/ 74 h 111"/>
                                <a:gd name="T102" fmla="*/ 11 w 153"/>
                                <a:gd name="T103" fmla="*/ 73 h 111"/>
                                <a:gd name="T104" fmla="*/ 6 w 153"/>
                                <a:gd name="T105" fmla="*/ 72 h 111"/>
                                <a:gd name="T106" fmla="*/ 2 w 153"/>
                                <a:gd name="T107" fmla="*/ 69 h 111"/>
                                <a:gd name="T108" fmla="*/ 5 w 153"/>
                                <a:gd name="T109" fmla="*/ 61 h 111"/>
                                <a:gd name="T110" fmla="*/ 6 w 153"/>
                                <a:gd name="T111" fmla="*/ 56 h 111"/>
                                <a:gd name="T112" fmla="*/ 6 w 153"/>
                                <a:gd name="T113" fmla="*/ 46 h 111"/>
                                <a:gd name="T114" fmla="*/ 5 w 153"/>
                                <a:gd name="T115" fmla="*/ 42 h 111"/>
                                <a:gd name="T116" fmla="*/ 2 w 153"/>
                                <a:gd name="T117" fmla="*/ 35 h 111"/>
                                <a:gd name="T118" fmla="*/ 0 w 153"/>
                                <a:gd name="T119" fmla="*/ 25 h 111"/>
                                <a:gd name="T120" fmla="*/ 0 w 153"/>
                                <a:gd name="T121" fmla="*/ 17 h 111"/>
                                <a:gd name="T122" fmla="*/ 5 w 153"/>
                                <a:gd name="T123" fmla="*/ 5 h 111"/>
                                <a:gd name="T124" fmla="*/ 5 w 153"/>
                                <a:gd name="T125" fmla="*/ 5 h 1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11">
                                  <a:moveTo>
                                    <a:pt x="5" y="7"/>
                                  </a:moveTo>
                                  <a:lnTo>
                                    <a:pt x="10" y="2"/>
                                  </a:lnTo>
                                  <a:lnTo>
                                    <a:pt x="16" y="0"/>
                                  </a:lnTo>
                                  <a:lnTo>
                                    <a:pt x="22" y="2"/>
                                  </a:lnTo>
                                  <a:lnTo>
                                    <a:pt x="30" y="7"/>
                                  </a:lnTo>
                                  <a:lnTo>
                                    <a:pt x="36" y="11"/>
                                  </a:lnTo>
                                  <a:lnTo>
                                    <a:pt x="41" y="11"/>
                                  </a:lnTo>
                                  <a:lnTo>
                                    <a:pt x="49" y="11"/>
                                  </a:lnTo>
                                  <a:lnTo>
                                    <a:pt x="55" y="15"/>
                                  </a:lnTo>
                                  <a:lnTo>
                                    <a:pt x="57" y="22"/>
                                  </a:lnTo>
                                  <a:lnTo>
                                    <a:pt x="59" y="28"/>
                                  </a:lnTo>
                                  <a:lnTo>
                                    <a:pt x="59" y="32"/>
                                  </a:lnTo>
                                  <a:lnTo>
                                    <a:pt x="64" y="28"/>
                                  </a:lnTo>
                                  <a:lnTo>
                                    <a:pt x="69" y="26"/>
                                  </a:lnTo>
                                  <a:lnTo>
                                    <a:pt x="73" y="26"/>
                                  </a:lnTo>
                                  <a:lnTo>
                                    <a:pt x="78" y="28"/>
                                  </a:lnTo>
                                  <a:lnTo>
                                    <a:pt x="82" y="34"/>
                                  </a:lnTo>
                                  <a:lnTo>
                                    <a:pt x="84" y="40"/>
                                  </a:lnTo>
                                  <a:lnTo>
                                    <a:pt x="84" y="43"/>
                                  </a:lnTo>
                                  <a:lnTo>
                                    <a:pt x="87" y="38"/>
                                  </a:lnTo>
                                  <a:lnTo>
                                    <a:pt x="92" y="38"/>
                                  </a:lnTo>
                                  <a:lnTo>
                                    <a:pt x="98" y="38"/>
                                  </a:lnTo>
                                  <a:lnTo>
                                    <a:pt x="101" y="43"/>
                                  </a:lnTo>
                                  <a:lnTo>
                                    <a:pt x="105" y="45"/>
                                  </a:lnTo>
                                  <a:lnTo>
                                    <a:pt x="110" y="51"/>
                                  </a:lnTo>
                                  <a:lnTo>
                                    <a:pt x="110" y="45"/>
                                  </a:lnTo>
                                  <a:lnTo>
                                    <a:pt x="110" y="38"/>
                                  </a:lnTo>
                                  <a:lnTo>
                                    <a:pt x="113" y="34"/>
                                  </a:lnTo>
                                  <a:lnTo>
                                    <a:pt x="119" y="38"/>
                                  </a:lnTo>
                                  <a:lnTo>
                                    <a:pt x="119" y="36"/>
                                  </a:lnTo>
                                  <a:lnTo>
                                    <a:pt x="123" y="34"/>
                                  </a:lnTo>
                                  <a:lnTo>
                                    <a:pt x="128" y="38"/>
                                  </a:lnTo>
                                  <a:lnTo>
                                    <a:pt x="132" y="43"/>
                                  </a:lnTo>
                                  <a:lnTo>
                                    <a:pt x="134" y="50"/>
                                  </a:lnTo>
                                  <a:lnTo>
                                    <a:pt x="138" y="55"/>
                                  </a:lnTo>
                                  <a:lnTo>
                                    <a:pt x="146" y="66"/>
                                  </a:lnTo>
                                  <a:lnTo>
                                    <a:pt x="150" y="79"/>
                                  </a:lnTo>
                                  <a:lnTo>
                                    <a:pt x="152" y="87"/>
                                  </a:lnTo>
                                  <a:lnTo>
                                    <a:pt x="152" y="95"/>
                                  </a:lnTo>
                                  <a:lnTo>
                                    <a:pt x="150" y="104"/>
                                  </a:lnTo>
                                  <a:lnTo>
                                    <a:pt x="144" y="110"/>
                                  </a:lnTo>
                                  <a:lnTo>
                                    <a:pt x="134" y="108"/>
                                  </a:lnTo>
                                  <a:lnTo>
                                    <a:pt x="123" y="106"/>
                                  </a:lnTo>
                                  <a:lnTo>
                                    <a:pt x="111" y="106"/>
                                  </a:lnTo>
                                  <a:lnTo>
                                    <a:pt x="96" y="108"/>
                                  </a:lnTo>
                                  <a:lnTo>
                                    <a:pt x="82" y="106"/>
                                  </a:lnTo>
                                  <a:lnTo>
                                    <a:pt x="66" y="104"/>
                                  </a:lnTo>
                                  <a:lnTo>
                                    <a:pt x="57" y="102"/>
                                  </a:lnTo>
                                  <a:lnTo>
                                    <a:pt x="41" y="104"/>
                                  </a:lnTo>
                                  <a:lnTo>
                                    <a:pt x="32" y="106"/>
                                  </a:lnTo>
                                  <a:lnTo>
                                    <a:pt x="18" y="106"/>
                                  </a:lnTo>
                                  <a:lnTo>
                                    <a:pt x="12" y="104"/>
                                  </a:lnTo>
                                  <a:lnTo>
                                    <a:pt x="6" y="102"/>
                                  </a:lnTo>
                                  <a:lnTo>
                                    <a:pt x="2" y="98"/>
                                  </a:lnTo>
                                  <a:lnTo>
                                    <a:pt x="5" y="87"/>
                                  </a:lnTo>
                                  <a:lnTo>
                                    <a:pt x="6" y="79"/>
                                  </a:lnTo>
                                  <a:lnTo>
                                    <a:pt x="6" y="66"/>
                                  </a:lnTo>
                                  <a:lnTo>
                                    <a:pt x="5" y="60"/>
                                  </a:lnTo>
                                  <a:lnTo>
                                    <a:pt x="2" y="50"/>
                                  </a:lnTo>
                                  <a:lnTo>
                                    <a:pt x="0" y="36"/>
                                  </a:lnTo>
                                  <a:lnTo>
                                    <a:pt x="0" y="24"/>
                                  </a:lnTo>
                                  <a:lnTo>
                                    <a:pt x="5" y="7"/>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2" name="Freeform 290"/>
                          <wps:cNvSpPr>
                            <a:spLocks/>
                          </wps:cNvSpPr>
                          <wps:spPr bwMode="auto">
                            <a:xfrm>
                              <a:off x="882" y="1887"/>
                              <a:ext cx="139" cy="78"/>
                            </a:xfrm>
                            <a:custGeom>
                              <a:avLst/>
                              <a:gdLst>
                                <a:gd name="T0" fmla="*/ 136 w 152"/>
                                <a:gd name="T1" fmla="*/ 3 h 110"/>
                                <a:gd name="T2" fmla="*/ 129 w 152"/>
                                <a:gd name="T3" fmla="*/ 1 h 110"/>
                                <a:gd name="T4" fmla="*/ 124 w 152"/>
                                <a:gd name="T5" fmla="*/ 0 h 110"/>
                                <a:gd name="T6" fmla="*/ 118 w 152"/>
                                <a:gd name="T7" fmla="*/ 1 h 110"/>
                                <a:gd name="T8" fmla="*/ 112 w 152"/>
                                <a:gd name="T9" fmla="*/ 4 h 110"/>
                                <a:gd name="T10" fmla="*/ 106 w 152"/>
                                <a:gd name="T11" fmla="*/ 7 h 110"/>
                                <a:gd name="T12" fmla="*/ 102 w 152"/>
                                <a:gd name="T13" fmla="*/ 6 h 110"/>
                                <a:gd name="T14" fmla="*/ 96 w 152"/>
                                <a:gd name="T15" fmla="*/ 7 h 110"/>
                                <a:gd name="T16" fmla="*/ 89 w 152"/>
                                <a:gd name="T17" fmla="*/ 10 h 110"/>
                                <a:gd name="T18" fmla="*/ 87 w 152"/>
                                <a:gd name="T19" fmla="*/ 14 h 110"/>
                                <a:gd name="T20" fmla="*/ 85 w 152"/>
                                <a:gd name="T21" fmla="*/ 19 h 110"/>
                                <a:gd name="T22" fmla="*/ 85 w 152"/>
                                <a:gd name="T23" fmla="*/ 23 h 110"/>
                                <a:gd name="T24" fmla="*/ 80 w 152"/>
                                <a:gd name="T25" fmla="*/ 19 h 110"/>
                                <a:gd name="T26" fmla="*/ 76 w 152"/>
                                <a:gd name="T27" fmla="*/ 18 h 110"/>
                                <a:gd name="T28" fmla="*/ 72 w 152"/>
                                <a:gd name="T29" fmla="*/ 18 h 110"/>
                                <a:gd name="T30" fmla="*/ 67 w 152"/>
                                <a:gd name="T31" fmla="*/ 19 h 110"/>
                                <a:gd name="T32" fmla="*/ 63 w 152"/>
                                <a:gd name="T33" fmla="*/ 23 h 110"/>
                                <a:gd name="T34" fmla="*/ 62 w 152"/>
                                <a:gd name="T35" fmla="*/ 28 h 110"/>
                                <a:gd name="T36" fmla="*/ 62 w 152"/>
                                <a:gd name="T37" fmla="*/ 30 h 110"/>
                                <a:gd name="T38" fmla="*/ 59 w 152"/>
                                <a:gd name="T39" fmla="*/ 26 h 110"/>
                                <a:gd name="T40" fmla="*/ 55 w 152"/>
                                <a:gd name="T41" fmla="*/ 26 h 110"/>
                                <a:gd name="T42" fmla="*/ 52 w 152"/>
                                <a:gd name="T43" fmla="*/ 26 h 110"/>
                                <a:gd name="T44" fmla="*/ 47 w 152"/>
                                <a:gd name="T45" fmla="*/ 30 h 110"/>
                                <a:gd name="T46" fmla="*/ 43 w 152"/>
                                <a:gd name="T47" fmla="*/ 31 h 110"/>
                                <a:gd name="T48" fmla="*/ 41 w 152"/>
                                <a:gd name="T49" fmla="*/ 35 h 110"/>
                                <a:gd name="T50" fmla="*/ 39 w 152"/>
                                <a:gd name="T51" fmla="*/ 31 h 110"/>
                                <a:gd name="T52" fmla="*/ 39 w 152"/>
                                <a:gd name="T53" fmla="*/ 26 h 110"/>
                                <a:gd name="T54" fmla="*/ 36 w 152"/>
                                <a:gd name="T55" fmla="*/ 23 h 110"/>
                                <a:gd name="T56" fmla="*/ 32 w 152"/>
                                <a:gd name="T57" fmla="*/ 26 h 110"/>
                                <a:gd name="T58" fmla="*/ 30 w 152"/>
                                <a:gd name="T59" fmla="*/ 26 h 110"/>
                                <a:gd name="T60" fmla="*/ 27 w 152"/>
                                <a:gd name="T61" fmla="*/ 23 h 110"/>
                                <a:gd name="T62" fmla="*/ 21 w 152"/>
                                <a:gd name="T63" fmla="*/ 26 h 110"/>
                                <a:gd name="T64" fmla="*/ 19 w 152"/>
                                <a:gd name="T65" fmla="*/ 30 h 110"/>
                                <a:gd name="T66" fmla="*/ 16 w 152"/>
                                <a:gd name="T67" fmla="*/ 33 h 110"/>
                                <a:gd name="T68" fmla="*/ 13 w 152"/>
                                <a:gd name="T69" fmla="*/ 39 h 110"/>
                                <a:gd name="T70" fmla="*/ 5 w 152"/>
                                <a:gd name="T71" fmla="*/ 46 h 110"/>
                                <a:gd name="T72" fmla="*/ 2 w 152"/>
                                <a:gd name="T73" fmla="*/ 54 h 110"/>
                                <a:gd name="T74" fmla="*/ 0 w 152"/>
                                <a:gd name="T75" fmla="*/ 61 h 110"/>
                                <a:gd name="T76" fmla="*/ 0 w 152"/>
                                <a:gd name="T77" fmla="*/ 67 h 110"/>
                                <a:gd name="T78" fmla="*/ 2 w 152"/>
                                <a:gd name="T79" fmla="*/ 72 h 110"/>
                                <a:gd name="T80" fmla="*/ 6 w 152"/>
                                <a:gd name="T81" fmla="*/ 77 h 110"/>
                                <a:gd name="T82" fmla="*/ 16 w 152"/>
                                <a:gd name="T83" fmla="*/ 76 h 110"/>
                                <a:gd name="T84" fmla="*/ 27 w 152"/>
                                <a:gd name="T85" fmla="*/ 72 h 110"/>
                                <a:gd name="T86" fmla="*/ 37 w 152"/>
                                <a:gd name="T87" fmla="*/ 74 h 110"/>
                                <a:gd name="T88" fmla="*/ 52 w 152"/>
                                <a:gd name="T89" fmla="*/ 76 h 110"/>
                                <a:gd name="T90" fmla="*/ 63 w 152"/>
                                <a:gd name="T91" fmla="*/ 74 h 110"/>
                                <a:gd name="T92" fmla="*/ 80 w 152"/>
                                <a:gd name="T93" fmla="*/ 72 h 110"/>
                                <a:gd name="T94" fmla="*/ 89 w 152"/>
                                <a:gd name="T95" fmla="*/ 72 h 110"/>
                                <a:gd name="T96" fmla="*/ 102 w 152"/>
                                <a:gd name="T97" fmla="*/ 72 h 110"/>
                                <a:gd name="T98" fmla="*/ 110 w 152"/>
                                <a:gd name="T99" fmla="*/ 72 h 110"/>
                                <a:gd name="T100" fmla="*/ 123 w 152"/>
                                <a:gd name="T101" fmla="*/ 74 h 110"/>
                                <a:gd name="T102" fmla="*/ 129 w 152"/>
                                <a:gd name="T103" fmla="*/ 72 h 110"/>
                                <a:gd name="T104" fmla="*/ 133 w 152"/>
                                <a:gd name="T105" fmla="*/ 69 h 110"/>
                                <a:gd name="T106" fmla="*/ 136 w 152"/>
                                <a:gd name="T107" fmla="*/ 69 h 110"/>
                                <a:gd name="T108" fmla="*/ 136 w 152"/>
                                <a:gd name="T109" fmla="*/ 61 h 110"/>
                                <a:gd name="T110" fmla="*/ 133 w 152"/>
                                <a:gd name="T111" fmla="*/ 54 h 110"/>
                                <a:gd name="T112" fmla="*/ 133 w 152"/>
                                <a:gd name="T113" fmla="*/ 46 h 110"/>
                                <a:gd name="T114" fmla="*/ 135 w 152"/>
                                <a:gd name="T115" fmla="*/ 41 h 110"/>
                                <a:gd name="T116" fmla="*/ 136 w 152"/>
                                <a:gd name="T117" fmla="*/ 33 h 110"/>
                                <a:gd name="T118" fmla="*/ 138 w 152"/>
                                <a:gd name="T119" fmla="*/ 26 h 110"/>
                                <a:gd name="T120" fmla="*/ 138 w 152"/>
                                <a:gd name="T121" fmla="*/ 16 h 110"/>
                                <a:gd name="T122" fmla="*/ 136 w 152"/>
                                <a:gd name="T123" fmla="*/ 3 h 110"/>
                                <a:gd name="T124" fmla="*/ 136 w 152"/>
                                <a:gd name="T125" fmla="*/ 3 h 11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2" h="110">
                                  <a:moveTo>
                                    <a:pt x="149" y="4"/>
                                  </a:moveTo>
                                  <a:lnTo>
                                    <a:pt x="141" y="2"/>
                                  </a:lnTo>
                                  <a:lnTo>
                                    <a:pt x="136" y="0"/>
                                  </a:lnTo>
                                  <a:lnTo>
                                    <a:pt x="129" y="2"/>
                                  </a:lnTo>
                                  <a:lnTo>
                                    <a:pt x="122" y="6"/>
                                  </a:lnTo>
                                  <a:lnTo>
                                    <a:pt x="116" y="10"/>
                                  </a:lnTo>
                                  <a:lnTo>
                                    <a:pt x="111" y="8"/>
                                  </a:lnTo>
                                  <a:lnTo>
                                    <a:pt x="105" y="10"/>
                                  </a:lnTo>
                                  <a:lnTo>
                                    <a:pt x="97" y="14"/>
                                  </a:lnTo>
                                  <a:lnTo>
                                    <a:pt x="95" y="20"/>
                                  </a:lnTo>
                                  <a:lnTo>
                                    <a:pt x="93" y="27"/>
                                  </a:lnTo>
                                  <a:lnTo>
                                    <a:pt x="93" y="32"/>
                                  </a:lnTo>
                                  <a:lnTo>
                                    <a:pt x="87" y="27"/>
                                  </a:lnTo>
                                  <a:lnTo>
                                    <a:pt x="83" y="25"/>
                                  </a:lnTo>
                                  <a:lnTo>
                                    <a:pt x="79" y="25"/>
                                  </a:lnTo>
                                  <a:lnTo>
                                    <a:pt x="73" y="27"/>
                                  </a:lnTo>
                                  <a:lnTo>
                                    <a:pt x="69" y="33"/>
                                  </a:lnTo>
                                  <a:lnTo>
                                    <a:pt x="68" y="39"/>
                                  </a:lnTo>
                                  <a:lnTo>
                                    <a:pt x="68" y="42"/>
                                  </a:lnTo>
                                  <a:lnTo>
                                    <a:pt x="64" y="37"/>
                                  </a:lnTo>
                                  <a:lnTo>
                                    <a:pt x="60" y="36"/>
                                  </a:lnTo>
                                  <a:lnTo>
                                    <a:pt x="57" y="37"/>
                                  </a:lnTo>
                                  <a:lnTo>
                                    <a:pt x="51" y="42"/>
                                  </a:lnTo>
                                  <a:lnTo>
                                    <a:pt x="47" y="44"/>
                                  </a:lnTo>
                                  <a:lnTo>
                                    <a:pt x="45" y="50"/>
                                  </a:lnTo>
                                  <a:lnTo>
                                    <a:pt x="43" y="44"/>
                                  </a:lnTo>
                                  <a:lnTo>
                                    <a:pt x="43" y="37"/>
                                  </a:lnTo>
                                  <a:lnTo>
                                    <a:pt x="39" y="33"/>
                                  </a:lnTo>
                                  <a:lnTo>
                                    <a:pt x="35" y="36"/>
                                  </a:lnTo>
                                  <a:lnTo>
                                    <a:pt x="33" y="36"/>
                                  </a:lnTo>
                                  <a:lnTo>
                                    <a:pt x="29" y="33"/>
                                  </a:lnTo>
                                  <a:lnTo>
                                    <a:pt x="23" y="37"/>
                                  </a:lnTo>
                                  <a:lnTo>
                                    <a:pt x="21" y="42"/>
                                  </a:lnTo>
                                  <a:lnTo>
                                    <a:pt x="17" y="46"/>
                                  </a:lnTo>
                                  <a:lnTo>
                                    <a:pt x="14" y="55"/>
                                  </a:lnTo>
                                  <a:lnTo>
                                    <a:pt x="6" y="65"/>
                                  </a:lnTo>
                                  <a:lnTo>
                                    <a:pt x="2" y="76"/>
                                  </a:lnTo>
                                  <a:lnTo>
                                    <a:pt x="0" y="86"/>
                                  </a:lnTo>
                                  <a:lnTo>
                                    <a:pt x="0" y="95"/>
                                  </a:lnTo>
                                  <a:lnTo>
                                    <a:pt x="2" y="102"/>
                                  </a:lnTo>
                                  <a:lnTo>
                                    <a:pt x="7" y="109"/>
                                  </a:lnTo>
                                  <a:lnTo>
                                    <a:pt x="17" y="107"/>
                                  </a:lnTo>
                                  <a:lnTo>
                                    <a:pt x="29" y="102"/>
                                  </a:lnTo>
                                  <a:lnTo>
                                    <a:pt x="41" y="105"/>
                                  </a:lnTo>
                                  <a:lnTo>
                                    <a:pt x="57" y="107"/>
                                  </a:lnTo>
                                  <a:lnTo>
                                    <a:pt x="69" y="105"/>
                                  </a:lnTo>
                                  <a:lnTo>
                                    <a:pt x="87" y="102"/>
                                  </a:lnTo>
                                  <a:lnTo>
                                    <a:pt x="97" y="101"/>
                                  </a:lnTo>
                                  <a:lnTo>
                                    <a:pt x="111" y="102"/>
                                  </a:lnTo>
                                  <a:lnTo>
                                    <a:pt x="120" y="102"/>
                                  </a:lnTo>
                                  <a:lnTo>
                                    <a:pt x="134" y="105"/>
                                  </a:lnTo>
                                  <a:lnTo>
                                    <a:pt x="141" y="102"/>
                                  </a:lnTo>
                                  <a:lnTo>
                                    <a:pt x="145" y="98"/>
                                  </a:lnTo>
                                  <a:lnTo>
                                    <a:pt x="149" y="97"/>
                                  </a:lnTo>
                                  <a:lnTo>
                                    <a:pt x="149" y="86"/>
                                  </a:lnTo>
                                  <a:lnTo>
                                    <a:pt x="145" y="76"/>
                                  </a:lnTo>
                                  <a:lnTo>
                                    <a:pt x="145" y="65"/>
                                  </a:lnTo>
                                  <a:lnTo>
                                    <a:pt x="148" y="58"/>
                                  </a:lnTo>
                                  <a:lnTo>
                                    <a:pt x="149" y="46"/>
                                  </a:lnTo>
                                  <a:lnTo>
                                    <a:pt x="151" y="36"/>
                                  </a:lnTo>
                                  <a:lnTo>
                                    <a:pt x="151" y="22"/>
                                  </a:lnTo>
                                  <a:lnTo>
                                    <a:pt x="149"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3" name="Freeform 291"/>
                          <wps:cNvSpPr>
                            <a:spLocks/>
                          </wps:cNvSpPr>
                          <wps:spPr bwMode="auto">
                            <a:xfrm>
                              <a:off x="999" y="1878"/>
                              <a:ext cx="102" cy="77"/>
                            </a:xfrm>
                            <a:custGeom>
                              <a:avLst/>
                              <a:gdLst>
                                <a:gd name="T0" fmla="*/ 99 w 113"/>
                                <a:gd name="T1" fmla="*/ 5 h 107"/>
                                <a:gd name="T2" fmla="*/ 95 w 113"/>
                                <a:gd name="T3" fmla="*/ 1 h 107"/>
                                <a:gd name="T4" fmla="*/ 89 w 113"/>
                                <a:gd name="T5" fmla="*/ 0 h 107"/>
                                <a:gd name="T6" fmla="*/ 86 w 113"/>
                                <a:gd name="T7" fmla="*/ 3 h 107"/>
                                <a:gd name="T8" fmla="*/ 80 w 113"/>
                                <a:gd name="T9" fmla="*/ 5 h 107"/>
                                <a:gd name="T10" fmla="*/ 77 w 113"/>
                                <a:gd name="T11" fmla="*/ 8 h 107"/>
                                <a:gd name="T12" fmla="*/ 73 w 113"/>
                                <a:gd name="T13" fmla="*/ 8 h 107"/>
                                <a:gd name="T14" fmla="*/ 68 w 113"/>
                                <a:gd name="T15" fmla="*/ 8 h 107"/>
                                <a:gd name="T16" fmla="*/ 64 w 113"/>
                                <a:gd name="T17" fmla="*/ 11 h 107"/>
                                <a:gd name="T18" fmla="*/ 63 w 113"/>
                                <a:gd name="T19" fmla="*/ 15 h 107"/>
                                <a:gd name="T20" fmla="*/ 61 w 113"/>
                                <a:gd name="T21" fmla="*/ 19 h 107"/>
                                <a:gd name="T22" fmla="*/ 61 w 113"/>
                                <a:gd name="T23" fmla="*/ 22 h 107"/>
                                <a:gd name="T24" fmla="*/ 58 w 113"/>
                                <a:gd name="T25" fmla="*/ 19 h 107"/>
                                <a:gd name="T26" fmla="*/ 56 w 113"/>
                                <a:gd name="T27" fmla="*/ 18 h 107"/>
                                <a:gd name="T28" fmla="*/ 52 w 113"/>
                                <a:gd name="T29" fmla="*/ 18 h 107"/>
                                <a:gd name="T30" fmla="*/ 49 w 113"/>
                                <a:gd name="T31" fmla="*/ 19 h 107"/>
                                <a:gd name="T32" fmla="*/ 45 w 113"/>
                                <a:gd name="T33" fmla="*/ 22 h 107"/>
                                <a:gd name="T34" fmla="*/ 45 w 113"/>
                                <a:gd name="T35" fmla="*/ 29 h 107"/>
                                <a:gd name="T36" fmla="*/ 44 w 113"/>
                                <a:gd name="T37" fmla="*/ 31 h 107"/>
                                <a:gd name="T38" fmla="*/ 42 w 113"/>
                                <a:gd name="T39" fmla="*/ 27 h 107"/>
                                <a:gd name="T40" fmla="*/ 41 w 113"/>
                                <a:gd name="T41" fmla="*/ 26 h 107"/>
                                <a:gd name="T42" fmla="*/ 37 w 113"/>
                                <a:gd name="T43" fmla="*/ 27 h 107"/>
                                <a:gd name="T44" fmla="*/ 33 w 113"/>
                                <a:gd name="T45" fmla="*/ 31 h 107"/>
                                <a:gd name="T46" fmla="*/ 30 w 113"/>
                                <a:gd name="T47" fmla="*/ 32 h 107"/>
                                <a:gd name="T48" fmla="*/ 30 w 113"/>
                                <a:gd name="T49" fmla="*/ 36 h 107"/>
                                <a:gd name="T50" fmla="*/ 28 w 113"/>
                                <a:gd name="T51" fmla="*/ 32 h 107"/>
                                <a:gd name="T52" fmla="*/ 28 w 113"/>
                                <a:gd name="T53" fmla="*/ 27 h 107"/>
                                <a:gd name="T54" fmla="*/ 24 w 113"/>
                                <a:gd name="T55" fmla="*/ 24 h 107"/>
                                <a:gd name="T56" fmla="*/ 23 w 113"/>
                                <a:gd name="T57" fmla="*/ 26 h 107"/>
                                <a:gd name="T58" fmla="*/ 21 w 113"/>
                                <a:gd name="T59" fmla="*/ 26 h 107"/>
                                <a:gd name="T60" fmla="*/ 19 w 113"/>
                                <a:gd name="T61" fmla="*/ 24 h 107"/>
                                <a:gd name="T62" fmla="*/ 15 w 113"/>
                                <a:gd name="T63" fmla="*/ 27 h 107"/>
                                <a:gd name="T64" fmla="*/ 14 w 113"/>
                                <a:gd name="T65" fmla="*/ 31 h 107"/>
                                <a:gd name="T66" fmla="*/ 10 w 113"/>
                                <a:gd name="T67" fmla="*/ 34 h 107"/>
                                <a:gd name="T68" fmla="*/ 8 w 113"/>
                                <a:gd name="T69" fmla="*/ 38 h 107"/>
                                <a:gd name="T70" fmla="*/ 4 w 113"/>
                                <a:gd name="T71" fmla="*/ 45 h 107"/>
                                <a:gd name="T72" fmla="*/ 0 w 113"/>
                                <a:gd name="T73" fmla="*/ 55 h 107"/>
                                <a:gd name="T74" fmla="*/ 0 w 113"/>
                                <a:gd name="T75" fmla="*/ 61 h 107"/>
                                <a:gd name="T76" fmla="*/ 0 w 113"/>
                                <a:gd name="T77" fmla="*/ 67 h 107"/>
                                <a:gd name="T78" fmla="*/ 0 w 113"/>
                                <a:gd name="T79" fmla="*/ 73 h 107"/>
                                <a:gd name="T80" fmla="*/ 5 w 113"/>
                                <a:gd name="T81" fmla="*/ 76 h 107"/>
                                <a:gd name="T82" fmla="*/ 12 w 113"/>
                                <a:gd name="T83" fmla="*/ 74 h 107"/>
                                <a:gd name="T84" fmla="*/ 19 w 113"/>
                                <a:gd name="T85" fmla="*/ 73 h 107"/>
                                <a:gd name="T86" fmla="*/ 26 w 113"/>
                                <a:gd name="T87" fmla="*/ 74 h 107"/>
                                <a:gd name="T88" fmla="*/ 37 w 113"/>
                                <a:gd name="T89" fmla="*/ 74 h 107"/>
                                <a:gd name="T90" fmla="*/ 47 w 113"/>
                                <a:gd name="T91" fmla="*/ 74 h 107"/>
                                <a:gd name="T92" fmla="*/ 58 w 113"/>
                                <a:gd name="T93" fmla="*/ 73 h 107"/>
                                <a:gd name="T94" fmla="*/ 63 w 113"/>
                                <a:gd name="T95" fmla="*/ 71 h 107"/>
                                <a:gd name="T96" fmla="*/ 73 w 113"/>
                                <a:gd name="T97" fmla="*/ 73 h 107"/>
                                <a:gd name="T98" fmla="*/ 80 w 113"/>
                                <a:gd name="T99" fmla="*/ 73 h 107"/>
                                <a:gd name="T100" fmla="*/ 89 w 113"/>
                                <a:gd name="T101" fmla="*/ 74 h 107"/>
                                <a:gd name="T102" fmla="*/ 95 w 113"/>
                                <a:gd name="T103" fmla="*/ 73 h 107"/>
                                <a:gd name="T104" fmla="*/ 97 w 113"/>
                                <a:gd name="T105" fmla="*/ 70 h 107"/>
                                <a:gd name="T106" fmla="*/ 99 w 113"/>
                                <a:gd name="T107" fmla="*/ 68 h 107"/>
                                <a:gd name="T108" fmla="*/ 97 w 113"/>
                                <a:gd name="T109" fmla="*/ 61 h 107"/>
                                <a:gd name="T110" fmla="*/ 97 w 113"/>
                                <a:gd name="T111" fmla="*/ 55 h 107"/>
                                <a:gd name="T112" fmla="*/ 97 w 113"/>
                                <a:gd name="T113" fmla="*/ 45 h 107"/>
                                <a:gd name="T114" fmla="*/ 97 w 113"/>
                                <a:gd name="T115" fmla="*/ 41 h 107"/>
                                <a:gd name="T116" fmla="*/ 99 w 113"/>
                                <a:gd name="T117" fmla="*/ 34 h 107"/>
                                <a:gd name="T118" fmla="*/ 99 w 113"/>
                                <a:gd name="T119" fmla="*/ 26 h 107"/>
                                <a:gd name="T120" fmla="*/ 101 w 113"/>
                                <a:gd name="T121" fmla="*/ 17 h 107"/>
                                <a:gd name="T122" fmla="*/ 99 w 113"/>
                                <a:gd name="T123" fmla="*/ 5 h 107"/>
                                <a:gd name="T124" fmla="*/ 99 w 113"/>
                                <a:gd name="T125" fmla="*/ 5 h 10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3" h="107">
                                  <a:moveTo>
                                    <a:pt x="110" y="7"/>
                                  </a:moveTo>
                                  <a:lnTo>
                                    <a:pt x="105" y="2"/>
                                  </a:lnTo>
                                  <a:lnTo>
                                    <a:pt x="99" y="0"/>
                                  </a:lnTo>
                                  <a:lnTo>
                                    <a:pt x="95" y="4"/>
                                  </a:lnTo>
                                  <a:lnTo>
                                    <a:pt x="89" y="7"/>
                                  </a:lnTo>
                                  <a:lnTo>
                                    <a:pt x="85" y="11"/>
                                  </a:lnTo>
                                  <a:lnTo>
                                    <a:pt x="81" y="11"/>
                                  </a:lnTo>
                                  <a:lnTo>
                                    <a:pt x="75" y="11"/>
                                  </a:lnTo>
                                  <a:lnTo>
                                    <a:pt x="71" y="15"/>
                                  </a:lnTo>
                                  <a:lnTo>
                                    <a:pt x="70" y="21"/>
                                  </a:lnTo>
                                  <a:lnTo>
                                    <a:pt x="68" y="27"/>
                                  </a:lnTo>
                                  <a:lnTo>
                                    <a:pt x="68" y="31"/>
                                  </a:lnTo>
                                  <a:lnTo>
                                    <a:pt x="64" y="27"/>
                                  </a:lnTo>
                                  <a:lnTo>
                                    <a:pt x="62" y="25"/>
                                  </a:lnTo>
                                  <a:lnTo>
                                    <a:pt x="58" y="25"/>
                                  </a:lnTo>
                                  <a:lnTo>
                                    <a:pt x="54" y="27"/>
                                  </a:lnTo>
                                  <a:lnTo>
                                    <a:pt x="50" y="31"/>
                                  </a:lnTo>
                                  <a:lnTo>
                                    <a:pt x="50" y="40"/>
                                  </a:lnTo>
                                  <a:lnTo>
                                    <a:pt x="49" y="43"/>
                                  </a:lnTo>
                                  <a:lnTo>
                                    <a:pt x="47" y="38"/>
                                  </a:lnTo>
                                  <a:lnTo>
                                    <a:pt x="45" y="36"/>
                                  </a:lnTo>
                                  <a:lnTo>
                                    <a:pt x="41" y="38"/>
                                  </a:lnTo>
                                  <a:lnTo>
                                    <a:pt x="37" y="43"/>
                                  </a:lnTo>
                                  <a:lnTo>
                                    <a:pt x="33" y="44"/>
                                  </a:lnTo>
                                  <a:lnTo>
                                    <a:pt x="33" y="50"/>
                                  </a:lnTo>
                                  <a:lnTo>
                                    <a:pt x="31" y="44"/>
                                  </a:lnTo>
                                  <a:lnTo>
                                    <a:pt x="31" y="38"/>
                                  </a:lnTo>
                                  <a:lnTo>
                                    <a:pt x="27" y="33"/>
                                  </a:lnTo>
                                  <a:lnTo>
                                    <a:pt x="25" y="36"/>
                                  </a:lnTo>
                                  <a:lnTo>
                                    <a:pt x="23" y="36"/>
                                  </a:lnTo>
                                  <a:lnTo>
                                    <a:pt x="21" y="33"/>
                                  </a:lnTo>
                                  <a:lnTo>
                                    <a:pt x="17" y="38"/>
                                  </a:lnTo>
                                  <a:lnTo>
                                    <a:pt x="15" y="43"/>
                                  </a:lnTo>
                                  <a:lnTo>
                                    <a:pt x="11" y="47"/>
                                  </a:lnTo>
                                  <a:lnTo>
                                    <a:pt x="9" y="53"/>
                                  </a:lnTo>
                                  <a:lnTo>
                                    <a:pt x="4" y="63"/>
                                  </a:lnTo>
                                  <a:lnTo>
                                    <a:pt x="0" y="76"/>
                                  </a:lnTo>
                                  <a:lnTo>
                                    <a:pt x="0" y="85"/>
                                  </a:lnTo>
                                  <a:lnTo>
                                    <a:pt x="0" y="93"/>
                                  </a:lnTo>
                                  <a:lnTo>
                                    <a:pt x="0" y="101"/>
                                  </a:lnTo>
                                  <a:lnTo>
                                    <a:pt x="6" y="106"/>
                                  </a:lnTo>
                                  <a:lnTo>
                                    <a:pt x="13" y="103"/>
                                  </a:lnTo>
                                  <a:lnTo>
                                    <a:pt x="21" y="101"/>
                                  </a:lnTo>
                                  <a:lnTo>
                                    <a:pt x="29" y="103"/>
                                  </a:lnTo>
                                  <a:lnTo>
                                    <a:pt x="41" y="103"/>
                                  </a:lnTo>
                                  <a:lnTo>
                                    <a:pt x="52" y="103"/>
                                  </a:lnTo>
                                  <a:lnTo>
                                    <a:pt x="64" y="101"/>
                                  </a:lnTo>
                                  <a:lnTo>
                                    <a:pt x="70" y="99"/>
                                  </a:lnTo>
                                  <a:lnTo>
                                    <a:pt x="81" y="101"/>
                                  </a:lnTo>
                                  <a:lnTo>
                                    <a:pt x="89" y="101"/>
                                  </a:lnTo>
                                  <a:lnTo>
                                    <a:pt x="99" y="103"/>
                                  </a:lnTo>
                                  <a:lnTo>
                                    <a:pt x="105" y="101"/>
                                  </a:lnTo>
                                  <a:lnTo>
                                    <a:pt x="107" y="97"/>
                                  </a:lnTo>
                                  <a:lnTo>
                                    <a:pt x="110" y="95"/>
                                  </a:lnTo>
                                  <a:lnTo>
                                    <a:pt x="108" y="85"/>
                                  </a:lnTo>
                                  <a:lnTo>
                                    <a:pt x="107" y="76"/>
                                  </a:lnTo>
                                  <a:lnTo>
                                    <a:pt x="107" y="63"/>
                                  </a:lnTo>
                                  <a:lnTo>
                                    <a:pt x="108" y="57"/>
                                  </a:lnTo>
                                  <a:lnTo>
                                    <a:pt x="110" y="47"/>
                                  </a:lnTo>
                                  <a:lnTo>
                                    <a:pt x="110" y="36"/>
                                  </a:lnTo>
                                  <a:lnTo>
                                    <a:pt x="112" y="23"/>
                                  </a:lnTo>
                                  <a:lnTo>
                                    <a:pt x="110"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4" name="Freeform 292"/>
                          <wps:cNvSpPr>
                            <a:spLocks/>
                          </wps:cNvSpPr>
                          <wps:spPr bwMode="auto">
                            <a:xfrm>
                              <a:off x="1075" y="1878"/>
                              <a:ext cx="104" cy="77"/>
                            </a:xfrm>
                            <a:custGeom>
                              <a:avLst/>
                              <a:gdLst>
                                <a:gd name="T0" fmla="*/ 2 w 114"/>
                                <a:gd name="T1" fmla="*/ 5 h 107"/>
                                <a:gd name="T2" fmla="*/ 7 w 114"/>
                                <a:gd name="T3" fmla="*/ 1 h 107"/>
                                <a:gd name="T4" fmla="*/ 13 w 114"/>
                                <a:gd name="T5" fmla="*/ 0 h 107"/>
                                <a:gd name="T6" fmla="*/ 16 w 114"/>
                                <a:gd name="T7" fmla="*/ 1 h 107"/>
                                <a:gd name="T8" fmla="*/ 22 w 114"/>
                                <a:gd name="T9" fmla="*/ 5 h 107"/>
                                <a:gd name="T10" fmla="*/ 25 w 114"/>
                                <a:gd name="T11" fmla="*/ 8 h 107"/>
                                <a:gd name="T12" fmla="*/ 28 w 114"/>
                                <a:gd name="T13" fmla="*/ 6 h 107"/>
                                <a:gd name="T14" fmla="*/ 34 w 114"/>
                                <a:gd name="T15" fmla="*/ 8 h 107"/>
                                <a:gd name="T16" fmla="*/ 37 w 114"/>
                                <a:gd name="T17" fmla="*/ 11 h 107"/>
                                <a:gd name="T18" fmla="*/ 39 w 114"/>
                                <a:gd name="T19" fmla="*/ 14 h 107"/>
                                <a:gd name="T20" fmla="*/ 39 w 114"/>
                                <a:gd name="T21" fmla="*/ 19 h 107"/>
                                <a:gd name="T22" fmla="*/ 41 w 114"/>
                                <a:gd name="T23" fmla="*/ 22 h 107"/>
                                <a:gd name="T24" fmla="*/ 44 w 114"/>
                                <a:gd name="T25" fmla="*/ 19 h 107"/>
                                <a:gd name="T26" fmla="*/ 47 w 114"/>
                                <a:gd name="T27" fmla="*/ 18 h 107"/>
                                <a:gd name="T28" fmla="*/ 50 w 114"/>
                                <a:gd name="T29" fmla="*/ 18 h 107"/>
                                <a:gd name="T30" fmla="*/ 54 w 114"/>
                                <a:gd name="T31" fmla="*/ 19 h 107"/>
                                <a:gd name="T32" fmla="*/ 57 w 114"/>
                                <a:gd name="T33" fmla="*/ 22 h 107"/>
                                <a:gd name="T34" fmla="*/ 57 w 114"/>
                                <a:gd name="T35" fmla="*/ 29 h 107"/>
                                <a:gd name="T36" fmla="*/ 58 w 114"/>
                                <a:gd name="T37" fmla="*/ 31 h 107"/>
                                <a:gd name="T38" fmla="*/ 60 w 114"/>
                                <a:gd name="T39" fmla="*/ 27 h 107"/>
                                <a:gd name="T40" fmla="*/ 62 w 114"/>
                                <a:gd name="T41" fmla="*/ 26 h 107"/>
                                <a:gd name="T42" fmla="*/ 66 w 114"/>
                                <a:gd name="T43" fmla="*/ 27 h 107"/>
                                <a:gd name="T44" fmla="*/ 69 w 114"/>
                                <a:gd name="T45" fmla="*/ 29 h 107"/>
                                <a:gd name="T46" fmla="*/ 71 w 114"/>
                                <a:gd name="T47" fmla="*/ 32 h 107"/>
                                <a:gd name="T48" fmla="*/ 73 w 114"/>
                                <a:gd name="T49" fmla="*/ 36 h 107"/>
                                <a:gd name="T50" fmla="*/ 74 w 114"/>
                                <a:gd name="T51" fmla="*/ 32 h 107"/>
                                <a:gd name="T52" fmla="*/ 74 w 114"/>
                                <a:gd name="T53" fmla="*/ 27 h 107"/>
                                <a:gd name="T54" fmla="*/ 78 w 114"/>
                                <a:gd name="T55" fmla="*/ 24 h 107"/>
                                <a:gd name="T56" fmla="*/ 80 w 114"/>
                                <a:gd name="T57" fmla="*/ 26 h 107"/>
                                <a:gd name="T58" fmla="*/ 81 w 114"/>
                                <a:gd name="T59" fmla="*/ 24 h 107"/>
                                <a:gd name="T60" fmla="*/ 84 w 114"/>
                                <a:gd name="T61" fmla="*/ 24 h 107"/>
                                <a:gd name="T62" fmla="*/ 87 w 114"/>
                                <a:gd name="T63" fmla="*/ 26 h 107"/>
                                <a:gd name="T64" fmla="*/ 88 w 114"/>
                                <a:gd name="T65" fmla="*/ 31 h 107"/>
                                <a:gd name="T66" fmla="*/ 92 w 114"/>
                                <a:gd name="T67" fmla="*/ 34 h 107"/>
                                <a:gd name="T68" fmla="*/ 94 w 114"/>
                                <a:gd name="T69" fmla="*/ 38 h 107"/>
                                <a:gd name="T70" fmla="*/ 99 w 114"/>
                                <a:gd name="T71" fmla="*/ 45 h 107"/>
                                <a:gd name="T72" fmla="*/ 103 w 114"/>
                                <a:gd name="T73" fmla="*/ 53 h 107"/>
                                <a:gd name="T74" fmla="*/ 103 w 114"/>
                                <a:gd name="T75" fmla="*/ 61 h 107"/>
                                <a:gd name="T76" fmla="*/ 103 w 114"/>
                                <a:gd name="T77" fmla="*/ 67 h 107"/>
                                <a:gd name="T78" fmla="*/ 103 w 114"/>
                                <a:gd name="T79" fmla="*/ 73 h 107"/>
                                <a:gd name="T80" fmla="*/ 98 w 114"/>
                                <a:gd name="T81" fmla="*/ 76 h 107"/>
                                <a:gd name="T82" fmla="*/ 90 w 114"/>
                                <a:gd name="T83" fmla="*/ 74 h 107"/>
                                <a:gd name="T84" fmla="*/ 84 w 114"/>
                                <a:gd name="T85" fmla="*/ 73 h 107"/>
                                <a:gd name="T86" fmla="*/ 76 w 114"/>
                                <a:gd name="T87" fmla="*/ 74 h 107"/>
                                <a:gd name="T88" fmla="*/ 66 w 114"/>
                                <a:gd name="T89" fmla="*/ 74 h 107"/>
                                <a:gd name="T90" fmla="*/ 55 w 114"/>
                                <a:gd name="T91" fmla="*/ 74 h 107"/>
                                <a:gd name="T92" fmla="*/ 44 w 114"/>
                                <a:gd name="T93" fmla="*/ 73 h 107"/>
                                <a:gd name="T94" fmla="*/ 39 w 114"/>
                                <a:gd name="T95" fmla="*/ 71 h 107"/>
                                <a:gd name="T96" fmla="*/ 28 w 114"/>
                                <a:gd name="T97" fmla="*/ 73 h 107"/>
                                <a:gd name="T98" fmla="*/ 22 w 114"/>
                                <a:gd name="T99" fmla="*/ 73 h 107"/>
                                <a:gd name="T100" fmla="*/ 13 w 114"/>
                                <a:gd name="T101" fmla="*/ 73 h 107"/>
                                <a:gd name="T102" fmla="*/ 7 w 114"/>
                                <a:gd name="T103" fmla="*/ 73 h 107"/>
                                <a:gd name="T104" fmla="*/ 5 w 114"/>
                                <a:gd name="T105" fmla="*/ 70 h 107"/>
                                <a:gd name="T106" fmla="*/ 2 w 114"/>
                                <a:gd name="T107" fmla="*/ 67 h 107"/>
                                <a:gd name="T108" fmla="*/ 4 w 114"/>
                                <a:gd name="T109" fmla="*/ 59 h 107"/>
                                <a:gd name="T110" fmla="*/ 5 w 114"/>
                                <a:gd name="T111" fmla="*/ 53 h 107"/>
                                <a:gd name="T112" fmla="*/ 5 w 114"/>
                                <a:gd name="T113" fmla="*/ 45 h 107"/>
                                <a:gd name="T114" fmla="*/ 4 w 114"/>
                                <a:gd name="T115" fmla="*/ 41 h 107"/>
                                <a:gd name="T116" fmla="*/ 2 w 114"/>
                                <a:gd name="T117" fmla="*/ 34 h 107"/>
                                <a:gd name="T118" fmla="*/ 0 w 114"/>
                                <a:gd name="T119" fmla="*/ 24 h 107"/>
                                <a:gd name="T120" fmla="*/ 0 w 114"/>
                                <a:gd name="T121" fmla="*/ 15 h 107"/>
                                <a:gd name="T122" fmla="*/ 2 w 114"/>
                                <a:gd name="T123" fmla="*/ 5 h 107"/>
                                <a:gd name="T124" fmla="*/ 2 w 114"/>
                                <a:gd name="T125" fmla="*/ 5 h 10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4" h="107">
                                  <a:moveTo>
                                    <a:pt x="2" y="7"/>
                                  </a:moveTo>
                                  <a:lnTo>
                                    <a:pt x="8" y="2"/>
                                  </a:lnTo>
                                  <a:lnTo>
                                    <a:pt x="14" y="0"/>
                                  </a:lnTo>
                                  <a:lnTo>
                                    <a:pt x="18" y="2"/>
                                  </a:lnTo>
                                  <a:lnTo>
                                    <a:pt x="24" y="7"/>
                                  </a:lnTo>
                                  <a:lnTo>
                                    <a:pt x="27" y="11"/>
                                  </a:lnTo>
                                  <a:lnTo>
                                    <a:pt x="31" y="8"/>
                                  </a:lnTo>
                                  <a:lnTo>
                                    <a:pt x="37" y="11"/>
                                  </a:lnTo>
                                  <a:lnTo>
                                    <a:pt x="41" y="15"/>
                                  </a:lnTo>
                                  <a:lnTo>
                                    <a:pt x="43" y="19"/>
                                  </a:lnTo>
                                  <a:lnTo>
                                    <a:pt x="43" y="27"/>
                                  </a:lnTo>
                                  <a:lnTo>
                                    <a:pt x="45" y="31"/>
                                  </a:lnTo>
                                  <a:lnTo>
                                    <a:pt x="48" y="27"/>
                                  </a:lnTo>
                                  <a:lnTo>
                                    <a:pt x="52" y="25"/>
                                  </a:lnTo>
                                  <a:lnTo>
                                    <a:pt x="55" y="25"/>
                                  </a:lnTo>
                                  <a:lnTo>
                                    <a:pt x="59" y="27"/>
                                  </a:lnTo>
                                  <a:lnTo>
                                    <a:pt x="62" y="31"/>
                                  </a:lnTo>
                                  <a:lnTo>
                                    <a:pt x="62" y="40"/>
                                  </a:lnTo>
                                  <a:lnTo>
                                    <a:pt x="64" y="43"/>
                                  </a:lnTo>
                                  <a:lnTo>
                                    <a:pt x="66" y="38"/>
                                  </a:lnTo>
                                  <a:lnTo>
                                    <a:pt x="68" y="36"/>
                                  </a:lnTo>
                                  <a:lnTo>
                                    <a:pt x="72" y="38"/>
                                  </a:lnTo>
                                  <a:lnTo>
                                    <a:pt x="76" y="40"/>
                                  </a:lnTo>
                                  <a:lnTo>
                                    <a:pt x="78" y="44"/>
                                  </a:lnTo>
                                  <a:lnTo>
                                    <a:pt x="80" y="50"/>
                                  </a:lnTo>
                                  <a:lnTo>
                                    <a:pt x="81" y="44"/>
                                  </a:lnTo>
                                  <a:lnTo>
                                    <a:pt x="81" y="38"/>
                                  </a:lnTo>
                                  <a:lnTo>
                                    <a:pt x="85" y="33"/>
                                  </a:lnTo>
                                  <a:lnTo>
                                    <a:pt x="88" y="36"/>
                                  </a:lnTo>
                                  <a:lnTo>
                                    <a:pt x="89" y="33"/>
                                  </a:lnTo>
                                  <a:lnTo>
                                    <a:pt x="92" y="33"/>
                                  </a:lnTo>
                                  <a:lnTo>
                                    <a:pt x="95" y="36"/>
                                  </a:lnTo>
                                  <a:lnTo>
                                    <a:pt x="97" y="43"/>
                                  </a:lnTo>
                                  <a:lnTo>
                                    <a:pt x="101" y="47"/>
                                  </a:lnTo>
                                  <a:lnTo>
                                    <a:pt x="103" y="53"/>
                                  </a:lnTo>
                                  <a:lnTo>
                                    <a:pt x="109" y="63"/>
                                  </a:lnTo>
                                  <a:lnTo>
                                    <a:pt x="113" y="74"/>
                                  </a:lnTo>
                                  <a:lnTo>
                                    <a:pt x="113" y="85"/>
                                  </a:lnTo>
                                  <a:lnTo>
                                    <a:pt x="113" y="93"/>
                                  </a:lnTo>
                                  <a:lnTo>
                                    <a:pt x="113" y="101"/>
                                  </a:lnTo>
                                  <a:lnTo>
                                    <a:pt x="107" y="106"/>
                                  </a:lnTo>
                                  <a:lnTo>
                                    <a:pt x="99" y="103"/>
                                  </a:lnTo>
                                  <a:lnTo>
                                    <a:pt x="92" y="101"/>
                                  </a:lnTo>
                                  <a:lnTo>
                                    <a:pt x="83" y="103"/>
                                  </a:lnTo>
                                  <a:lnTo>
                                    <a:pt x="72" y="103"/>
                                  </a:lnTo>
                                  <a:lnTo>
                                    <a:pt x="60" y="103"/>
                                  </a:lnTo>
                                  <a:lnTo>
                                    <a:pt x="48" y="101"/>
                                  </a:lnTo>
                                  <a:lnTo>
                                    <a:pt x="43" y="99"/>
                                  </a:lnTo>
                                  <a:lnTo>
                                    <a:pt x="31" y="101"/>
                                  </a:lnTo>
                                  <a:lnTo>
                                    <a:pt x="24" y="101"/>
                                  </a:lnTo>
                                  <a:lnTo>
                                    <a:pt x="14" y="101"/>
                                  </a:lnTo>
                                  <a:lnTo>
                                    <a:pt x="8" y="101"/>
                                  </a:lnTo>
                                  <a:lnTo>
                                    <a:pt x="6" y="97"/>
                                  </a:lnTo>
                                  <a:lnTo>
                                    <a:pt x="2" y="93"/>
                                  </a:lnTo>
                                  <a:lnTo>
                                    <a:pt x="4" y="82"/>
                                  </a:lnTo>
                                  <a:lnTo>
                                    <a:pt x="6" y="74"/>
                                  </a:lnTo>
                                  <a:lnTo>
                                    <a:pt x="6" y="63"/>
                                  </a:lnTo>
                                  <a:lnTo>
                                    <a:pt x="4" y="57"/>
                                  </a:lnTo>
                                  <a:lnTo>
                                    <a:pt x="2" y="47"/>
                                  </a:lnTo>
                                  <a:lnTo>
                                    <a:pt x="0" y="33"/>
                                  </a:lnTo>
                                  <a:lnTo>
                                    <a:pt x="0" y="21"/>
                                  </a:lnTo>
                                  <a:lnTo>
                                    <a:pt x="2"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5" name="Freeform 293"/>
                          <wps:cNvSpPr>
                            <a:spLocks/>
                          </wps:cNvSpPr>
                          <wps:spPr bwMode="auto">
                            <a:xfrm>
                              <a:off x="447" y="1901"/>
                              <a:ext cx="351" cy="114"/>
                            </a:xfrm>
                            <a:custGeom>
                              <a:avLst/>
                              <a:gdLst>
                                <a:gd name="T0" fmla="*/ 0 w 385"/>
                                <a:gd name="T1" fmla="*/ 0 h 160"/>
                                <a:gd name="T2" fmla="*/ 350 w 385"/>
                                <a:gd name="T3" fmla="*/ 113 h 160"/>
                                <a:gd name="T4" fmla="*/ 350 w 385"/>
                                <a:gd name="T5" fmla="*/ 95 h 160"/>
                                <a:gd name="T6" fmla="*/ 181 w 385"/>
                                <a:gd name="T7" fmla="*/ 32 h 160"/>
                                <a:gd name="T8" fmla="*/ 0 w 385"/>
                                <a:gd name="T9" fmla="*/ 0 h 160"/>
                                <a:gd name="T10" fmla="*/ 0 w 385"/>
                                <a:gd name="T11" fmla="*/ 0 h 16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5" h="160">
                                  <a:moveTo>
                                    <a:pt x="0" y="0"/>
                                  </a:moveTo>
                                  <a:lnTo>
                                    <a:pt x="384" y="159"/>
                                  </a:lnTo>
                                  <a:lnTo>
                                    <a:pt x="384" y="134"/>
                                  </a:lnTo>
                                  <a:lnTo>
                                    <a:pt x="199" y="45"/>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46" name="Line 294"/>
                          <wps:cNvCnPr>
                            <a:cxnSpLocks noChangeShapeType="1"/>
                          </wps:cNvCnPr>
                          <wps:spPr bwMode="auto">
                            <a:xfrm flipV="1">
                              <a:off x="318" y="1968"/>
                              <a:ext cx="1927" cy="124"/>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47" name="Line 295"/>
                          <wps:cNvCnPr>
                            <a:cxnSpLocks noChangeShapeType="1"/>
                          </wps:cNvCnPr>
                          <wps:spPr bwMode="auto">
                            <a:xfrm flipV="1">
                              <a:off x="397" y="2048"/>
                              <a:ext cx="1892" cy="188"/>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48" name="Group 296"/>
                          <wpg:cNvGrpSpPr>
                            <a:grpSpLocks/>
                          </wpg:cNvGrpSpPr>
                          <wpg:grpSpPr bwMode="auto">
                            <a:xfrm>
                              <a:off x="242" y="1039"/>
                              <a:ext cx="1666" cy="843"/>
                              <a:chOff x="-3135" y="401"/>
                              <a:chExt cx="1828" cy="1178"/>
                            </a:xfrm>
                          </wpg:grpSpPr>
                          <wpg:grpSp>
                            <wpg:cNvPr id="1149" name="Group 297"/>
                            <wpg:cNvGrpSpPr>
                              <a:grpSpLocks/>
                            </wpg:cNvGrpSpPr>
                            <wpg:grpSpPr bwMode="auto">
                              <a:xfrm>
                                <a:off x="-2448" y="401"/>
                                <a:ext cx="516" cy="675"/>
                                <a:chOff x="787" y="642"/>
                                <a:chExt cx="516" cy="675"/>
                              </a:xfrm>
                            </wpg:grpSpPr>
                            <wps:wsp>
                              <wps:cNvPr id="1150" name="Freeform 298"/>
                              <wps:cNvSpPr>
                                <a:spLocks/>
                              </wps:cNvSpPr>
                              <wps:spPr bwMode="auto">
                                <a:xfrm>
                                  <a:off x="811" y="698"/>
                                  <a:ext cx="244" cy="598"/>
                                </a:xfrm>
                                <a:custGeom>
                                  <a:avLst/>
                                  <a:gdLst>
                                    <a:gd name="T0" fmla="*/ 0 w 244"/>
                                    <a:gd name="T1" fmla="*/ 503 h 598"/>
                                    <a:gd name="T2" fmla="*/ 243 w 244"/>
                                    <a:gd name="T3" fmla="*/ 597 h 598"/>
                                    <a:gd name="T4" fmla="*/ 243 w 244"/>
                                    <a:gd name="T5" fmla="*/ 231 h 598"/>
                                    <a:gd name="T6" fmla="*/ 87 w 244"/>
                                    <a:gd name="T7" fmla="*/ 0 h 598"/>
                                    <a:gd name="T8" fmla="*/ 0 w 244"/>
                                    <a:gd name="T9" fmla="*/ 409 h 598"/>
                                    <a:gd name="T10" fmla="*/ 0 w 244"/>
                                    <a:gd name="T11" fmla="*/ 503 h 598"/>
                                    <a:gd name="T12" fmla="*/ 0 w 244"/>
                                    <a:gd name="T13" fmla="*/ 503 h 59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4" h="598">
                                      <a:moveTo>
                                        <a:pt x="0" y="503"/>
                                      </a:moveTo>
                                      <a:lnTo>
                                        <a:pt x="243" y="597"/>
                                      </a:lnTo>
                                      <a:lnTo>
                                        <a:pt x="243" y="231"/>
                                      </a:lnTo>
                                      <a:lnTo>
                                        <a:pt x="87" y="0"/>
                                      </a:lnTo>
                                      <a:lnTo>
                                        <a:pt x="0" y="409"/>
                                      </a:lnTo>
                                      <a:lnTo>
                                        <a:pt x="0" y="50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1" name="Freeform 299"/>
                              <wps:cNvSpPr>
                                <a:spLocks/>
                              </wps:cNvSpPr>
                              <wps:spPr bwMode="auto">
                                <a:xfrm>
                                  <a:off x="958" y="1032"/>
                                  <a:ext cx="37" cy="240"/>
                                </a:xfrm>
                                <a:custGeom>
                                  <a:avLst/>
                                  <a:gdLst>
                                    <a:gd name="T0" fmla="*/ 0 w 37"/>
                                    <a:gd name="T1" fmla="*/ 224 h 240"/>
                                    <a:gd name="T2" fmla="*/ 36 w 37"/>
                                    <a:gd name="T3" fmla="*/ 239 h 240"/>
                                    <a:gd name="T4" fmla="*/ 26 w 37"/>
                                    <a:gd name="T5" fmla="*/ 0 h 240"/>
                                    <a:gd name="T6" fmla="*/ 0 w 37"/>
                                    <a:gd name="T7" fmla="*/ 224 h 240"/>
                                    <a:gd name="T8" fmla="*/ 0 w 37"/>
                                    <a:gd name="T9" fmla="*/ 224 h 2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7" h="240">
                                      <a:moveTo>
                                        <a:pt x="0" y="224"/>
                                      </a:moveTo>
                                      <a:lnTo>
                                        <a:pt x="36" y="239"/>
                                      </a:lnTo>
                                      <a:lnTo>
                                        <a:pt x="26" y="0"/>
                                      </a:lnTo>
                                      <a:lnTo>
                                        <a:pt x="0" y="22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2" name="Freeform 300"/>
                              <wps:cNvSpPr>
                                <a:spLocks/>
                              </wps:cNvSpPr>
                              <wps:spPr bwMode="auto">
                                <a:xfrm>
                                  <a:off x="790" y="691"/>
                                  <a:ext cx="106" cy="430"/>
                                </a:xfrm>
                                <a:custGeom>
                                  <a:avLst/>
                                  <a:gdLst>
                                    <a:gd name="T0" fmla="*/ 0 w 106"/>
                                    <a:gd name="T1" fmla="*/ 429 h 430"/>
                                    <a:gd name="T2" fmla="*/ 22 w 106"/>
                                    <a:gd name="T3" fmla="*/ 429 h 430"/>
                                    <a:gd name="T4" fmla="*/ 105 w 106"/>
                                    <a:gd name="T5" fmla="*/ 41 h 430"/>
                                    <a:gd name="T6" fmla="*/ 82 w 106"/>
                                    <a:gd name="T7" fmla="*/ 0 h 430"/>
                                    <a:gd name="T8" fmla="*/ 0 w 106"/>
                                    <a:gd name="T9" fmla="*/ 429 h 430"/>
                                    <a:gd name="T10" fmla="*/ 0 w 106"/>
                                    <a:gd name="T11" fmla="*/ 429 h 4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6" h="430">
                                      <a:moveTo>
                                        <a:pt x="0" y="429"/>
                                      </a:moveTo>
                                      <a:lnTo>
                                        <a:pt x="22" y="429"/>
                                      </a:lnTo>
                                      <a:lnTo>
                                        <a:pt x="105" y="41"/>
                                      </a:lnTo>
                                      <a:lnTo>
                                        <a:pt x="82" y="0"/>
                                      </a:lnTo>
                                      <a:lnTo>
                                        <a:pt x="0" y="429"/>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3" name="Freeform 301"/>
                              <wps:cNvSpPr>
                                <a:spLocks/>
                              </wps:cNvSpPr>
                              <wps:spPr bwMode="auto">
                                <a:xfrm>
                                  <a:off x="811" y="720"/>
                                  <a:ext cx="243" cy="455"/>
                                </a:xfrm>
                                <a:custGeom>
                                  <a:avLst/>
                                  <a:gdLst>
                                    <a:gd name="T0" fmla="*/ 0 w 243"/>
                                    <a:gd name="T1" fmla="*/ 361 h 455"/>
                                    <a:gd name="T2" fmla="*/ 78 w 243"/>
                                    <a:gd name="T3" fmla="*/ 0 h 455"/>
                                    <a:gd name="T4" fmla="*/ 242 w 243"/>
                                    <a:gd name="T5" fmla="*/ 276 h 455"/>
                                    <a:gd name="T6" fmla="*/ 242 w 243"/>
                                    <a:gd name="T7" fmla="*/ 356 h 455"/>
                                    <a:gd name="T8" fmla="*/ 199 w 243"/>
                                    <a:gd name="T9" fmla="*/ 454 h 455"/>
                                    <a:gd name="T10" fmla="*/ 199 w 243"/>
                                    <a:gd name="T11" fmla="*/ 290 h 455"/>
                                    <a:gd name="T12" fmla="*/ 182 w 243"/>
                                    <a:gd name="T13" fmla="*/ 290 h 455"/>
                                    <a:gd name="T14" fmla="*/ 173 w 243"/>
                                    <a:gd name="T15" fmla="*/ 217 h 455"/>
                                    <a:gd name="T16" fmla="*/ 80 w 243"/>
                                    <a:gd name="T17" fmla="*/ 50 h 455"/>
                                    <a:gd name="T18" fmla="*/ 80 w 243"/>
                                    <a:gd name="T19" fmla="*/ 78 h 455"/>
                                    <a:gd name="T20" fmla="*/ 70 w 243"/>
                                    <a:gd name="T21" fmla="*/ 97 h 455"/>
                                    <a:gd name="T22" fmla="*/ 68 w 243"/>
                                    <a:gd name="T23" fmla="*/ 85 h 455"/>
                                    <a:gd name="T24" fmla="*/ 0 w 243"/>
                                    <a:gd name="T25" fmla="*/ 406 h 455"/>
                                    <a:gd name="T26" fmla="*/ 0 w 243"/>
                                    <a:gd name="T27" fmla="*/ 361 h 455"/>
                                    <a:gd name="T28" fmla="*/ 0 w 243"/>
                                    <a:gd name="T29" fmla="*/ 361 h 45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3" h="455">
                                      <a:moveTo>
                                        <a:pt x="0" y="361"/>
                                      </a:moveTo>
                                      <a:lnTo>
                                        <a:pt x="78" y="0"/>
                                      </a:lnTo>
                                      <a:lnTo>
                                        <a:pt x="242" y="276"/>
                                      </a:lnTo>
                                      <a:lnTo>
                                        <a:pt x="242" y="356"/>
                                      </a:lnTo>
                                      <a:lnTo>
                                        <a:pt x="199" y="454"/>
                                      </a:lnTo>
                                      <a:lnTo>
                                        <a:pt x="199" y="290"/>
                                      </a:lnTo>
                                      <a:lnTo>
                                        <a:pt x="182" y="290"/>
                                      </a:lnTo>
                                      <a:lnTo>
                                        <a:pt x="173" y="217"/>
                                      </a:lnTo>
                                      <a:lnTo>
                                        <a:pt x="80" y="50"/>
                                      </a:lnTo>
                                      <a:lnTo>
                                        <a:pt x="80" y="78"/>
                                      </a:lnTo>
                                      <a:lnTo>
                                        <a:pt x="70" y="97"/>
                                      </a:lnTo>
                                      <a:lnTo>
                                        <a:pt x="68" y="85"/>
                                      </a:lnTo>
                                      <a:lnTo>
                                        <a:pt x="0" y="406"/>
                                      </a:lnTo>
                                      <a:lnTo>
                                        <a:pt x="0" y="36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4" name="Freeform 302"/>
                              <wps:cNvSpPr>
                                <a:spLocks/>
                              </wps:cNvSpPr>
                              <wps:spPr bwMode="auto">
                                <a:xfrm>
                                  <a:off x="787" y="677"/>
                                  <a:ext cx="224" cy="444"/>
                                </a:xfrm>
                                <a:custGeom>
                                  <a:avLst/>
                                  <a:gdLst>
                                    <a:gd name="T0" fmla="*/ 3 w 224"/>
                                    <a:gd name="T1" fmla="*/ 443 h 444"/>
                                    <a:gd name="T2" fmla="*/ 87 w 224"/>
                                    <a:gd name="T3" fmla="*/ 26 h 444"/>
                                    <a:gd name="T4" fmla="*/ 209 w 224"/>
                                    <a:gd name="T5" fmla="*/ 248 h 444"/>
                                    <a:gd name="T6" fmla="*/ 223 w 224"/>
                                    <a:gd name="T7" fmla="*/ 248 h 444"/>
                                    <a:gd name="T8" fmla="*/ 85 w 224"/>
                                    <a:gd name="T9" fmla="*/ 0 h 444"/>
                                    <a:gd name="T10" fmla="*/ 0 w 224"/>
                                    <a:gd name="T11" fmla="*/ 424 h 444"/>
                                    <a:gd name="T12" fmla="*/ 3 w 224"/>
                                    <a:gd name="T13" fmla="*/ 443 h 444"/>
                                    <a:gd name="T14" fmla="*/ 3 w 224"/>
                                    <a:gd name="T15" fmla="*/ 443 h 44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24" h="444">
                                      <a:moveTo>
                                        <a:pt x="3" y="443"/>
                                      </a:moveTo>
                                      <a:lnTo>
                                        <a:pt x="87" y="26"/>
                                      </a:lnTo>
                                      <a:lnTo>
                                        <a:pt x="209" y="248"/>
                                      </a:lnTo>
                                      <a:lnTo>
                                        <a:pt x="223" y="248"/>
                                      </a:lnTo>
                                      <a:lnTo>
                                        <a:pt x="85" y="0"/>
                                      </a:lnTo>
                                      <a:lnTo>
                                        <a:pt x="0" y="424"/>
                                      </a:lnTo>
                                      <a:lnTo>
                                        <a:pt x="3" y="443"/>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5" name="AutoShape 303"/>
                              <wps:cNvSpPr>
                                <a:spLocks noChangeArrowheads="1"/>
                              </wps:cNvSpPr>
                              <wps:spPr bwMode="auto">
                                <a:xfrm flipV="1">
                                  <a:off x="1001" y="999"/>
                                  <a:ext cx="14" cy="318"/>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6" name="Freeform 304"/>
                              <wps:cNvSpPr>
                                <a:spLocks/>
                              </wps:cNvSpPr>
                              <wps:spPr bwMode="auto">
                                <a:xfrm>
                                  <a:off x="982" y="1004"/>
                                  <a:ext cx="20" cy="310"/>
                                </a:xfrm>
                                <a:custGeom>
                                  <a:avLst/>
                                  <a:gdLst>
                                    <a:gd name="T0" fmla="*/ 19 w 20"/>
                                    <a:gd name="T1" fmla="*/ 309 h 310"/>
                                    <a:gd name="T2" fmla="*/ 0 w 20"/>
                                    <a:gd name="T3" fmla="*/ 298 h 310"/>
                                    <a:gd name="T4" fmla="*/ 0 w 20"/>
                                    <a:gd name="T5" fmla="*/ 0 h 310"/>
                                    <a:gd name="T6" fmla="*/ 19 w 20"/>
                                    <a:gd name="T7" fmla="*/ 0 h 310"/>
                                    <a:gd name="T8" fmla="*/ 19 w 20"/>
                                    <a:gd name="T9" fmla="*/ 309 h 310"/>
                                    <a:gd name="T10" fmla="*/ 19 w 20"/>
                                    <a:gd name="T11" fmla="*/ 309 h 31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310">
                                      <a:moveTo>
                                        <a:pt x="19" y="309"/>
                                      </a:moveTo>
                                      <a:lnTo>
                                        <a:pt x="0" y="298"/>
                                      </a:lnTo>
                                      <a:lnTo>
                                        <a:pt x="0" y="0"/>
                                      </a:lnTo>
                                      <a:lnTo>
                                        <a:pt x="19" y="0"/>
                                      </a:lnTo>
                                      <a:lnTo>
                                        <a:pt x="19" y="309"/>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7" name="Freeform 305"/>
                              <wps:cNvSpPr>
                                <a:spLocks/>
                              </wps:cNvSpPr>
                              <wps:spPr bwMode="auto">
                                <a:xfrm>
                                  <a:off x="960" y="919"/>
                                  <a:ext cx="34" cy="72"/>
                                </a:xfrm>
                                <a:custGeom>
                                  <a:avLst/>
                                  <a:gdLst>
                                    <a:gd name="T0" fmla="*/ 0 w 34"/>
                                    <a:gd name="T1" fmla="*/ 71 h 72"/>
                                    <a:gd name="T2" fmla="*/ 30 w 34"/>
                                    <a:gd name="T3" fmla="*/ 0 h 72"/>
                                    <a:gd name="T4" fmla="*/ 33 w 34"/>
                                    <a:gd name="T5" fmla="*/ 59 h 72"/>
                                    <a:gd name="T6" fmla="*/ 0 w 34"/>
                                    <a:gd name="T7" fmla="*/ 71 h 72"/>
                                    <a:gd name="T8" fmla="*/ 0 w 34"/>
                                    <a:gd name="T9" fmla="*/ 71 h 7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4" h="72">
                                      <a:moveTo>
                                        <a:pt x="0" y="71"/>
                                      </a:moveTo>
                                      <a:lnTo>
                                        <a:pt x="30" y="0"/>
                                      </a:lnTo>
                                      <a:lnTo>
                                        <a:pt x="33" y="59"/>
                                      </a:lnTo>
                                      <a:lnTo>
                                        <a:pt x="0" y="7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8" name="Freeform 306"/>
                              <wps:cNvSpPr>
                                <a:spLocks/>
                              </wps:cNvSpPr>
                              <wps:spPr bwMode="auto">
                                <a:xfrm>
                                  <a:off x="965" y="1005"/>
                                  <a:ext cx="107" cy="14"/>
                                </a:xfrm>
                                <a:custGeom>
                                  <a:avLst/>
                                  <a:gdLst>
                                    <a:gd name="T0" fmla="*/ 0 w 107"/>
                                    <a:gd name="T1" fmla="*/ 7 h 14"/>
                                    <a:gd name="T2" fmla="*/ 31 w 107"/>
                                    <a:gd name="T3" fmla="*/ 0 h 14"/>
                                    <a:gd name="T4" fmla="*/ 106 w 107"/>
                                    <a:gd name="T5" fmla="*/ 3 h 14"/>
                                    <a:gd name="T6" fmla="*/ 31 w 107"/>
                                    <a:gd name="T7" fmla="*/ 13 h 14"/>
                                    <a:gd name="T8" fmla="*/ 0 w 107"/>
                                    <a:gd name="T9" fmla="*/ 7 h 14"/>
                                    <a:gd name="T10" fmla="*/ 0 w 107"/>
                                    <a:gd name="T11" fmla="*/ 7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7" h="14">
                                      <a:moveTo>
                                        <a:pt x="0" y="7"/>
                                      </a:moveTo>
                                      <a:lnTo>
                                        <a:pt x="31" y="0"/>
                                      </a:lnTo>
                                      <a:lnTo>
                                        <a:pt x="106" y="3"/>
                                      </a:lnTo>
                                      <a:lnTo>
                                        <a:pt x="31" y="13"/>
                                      </a:lnTo>
                                      <a:lnTo>
                                        <a:pt x="0" y="7"/>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59" name="Freeform 307"/>
                              <wps:cNvSpPr>
                                <a:spLocks/>
                              </wps:cNvSpPr>
                              <wps:spPr bwMode="auto">
                                <a:xfrm>
                                  <a:off x="960" y="978"/>
                                  <a:ext cx="37" cy="35"/>
                                </a:xfrm>
                                <a:custGeom>
                                  <a:avLst/>
                                  <a:gdLst>
                                    <a:gd name="T0" fmla="*/ 0 w 37"/>
                                    <a:gd name="T1" fmla="*/ 12 h 35"/>
                                    <a:gd name="T2" fmla="*/ 33 w 37"/>
                                    <a:gd name="T3" fmla="*/ 0 h 35"/>
                                    <a:gd name="T4" fmla="*/ 36 w 37"/>
                                    <a:gd name="T5" fmla="*/ 30 h 35"/>
                                    <a:gd name="T6" fmla="*/ 5 w 37"/>
                                    <a:gd name="T7" fmla="*/ 34 h 35"/>
                                    <a:gd name="T8" fmla="*/ 0 w 37"/>
                                    <a:gd name="T9" fmla="*/ 12 h 35"/>
                                    <a:gd name="T10" fmla="*/ 0 w 37"/>
                                    <a:gd name="T11" fmla="*/ 12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35">
                                      <a:moveTo>
                                        <a:pt x="0" y="12"/>
                                      </a:moveTo>
                                      <a:lnTo>
                                        <a:pt x="33" y="0"/>
                                      </a:lnTo>
                                      <a:lnTo>
                                        <a:pt x="36" y="30"/>
                                      </a:lnTo>
                                      <a:lnTo>
                                        <a:pt x="5" y="34"/>
                                      </a:lnTo>
                                      <a:lnTo>
                                        <a:pt x="0" y="1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0" name="Freeform 308"/>
                              <wps:cNvSpPr>
                                <a:spLocks/>
                              </wps:cNvSpPr>
                              <wps:spPr bwMode="auto">
                                <a:xfrm>
                                  <a:off x="1054" y="747"/>
                                  <a:ext cx="236" cy="549"/>
                                </a:xfrm>
                                <a:custGeom>
                                  <a:avLst/>
                                  <a:gdLst>
                                    <a:gd name="T0" fmla="*/ 0 w 236"/>
                                    <a:gd name="T1" fmla="*/ 548 h 549"/>
                                    <a:gd name="T2" fmla="*/ 235 w 236"/>
                                    <a:gd name="T3" fmla="*/ 531 h 549"/>
                                    <a:gd name="T4" fmla="*/ 235 w 236"/>
                                    <a:gd name="T5" fmla="*/ 287 h 549"/>
                                    <a:gd name="T6" fmla="*/ 107 w 236"/>
                                    <a:gd name="T7" fmla="*/ 50 h 549"/>
                                    <a:gd name="T8" fmla="*/ 0 w 236"/>
                                    <a:gd name="T9" fmla="*/ 0 h 549"/>
                                    <a:gd name="T10" fmla="*/ 0 w 236"/>
                                    <a:gd name="T11" fmla="*/ 548 h 549"/>
                                    <a:gd name="T12" fmla="*/ 0 w 236"/>
                                    <a:gd name="T13" fmla="*/ 548 h 5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36" h="549">
                                      <a:moveTo>
                                        <a:pt x="0" y="548"/>
                                      </a:moveTo>
                                      <a:lnTo>
                                        <a:pt x="235" y="531"/>
                                      </a:lnTo>
                                      <a:lnTo>
                                        <a:pt x="235" y="287"/>
                                      </a:lnTo>
                                      <a:lnTo>
                                        <a:pt x="107" y="50"/>
                                      </a:lnTo>
                                      <a:lnTo>
                                        <a:pt x="0" y="0"/>
                                      </a:lnTo>
                                      <a:lnTo>
                                        <a:pt x="0" y="548"/>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1" name="Freeform 309"/>
                              <wps:cNvSpPr>
                                <a:spLocks/>
                              </wps:cNvSpPr>
                              <wps:spPr bwMode="auto">
                                <a:xfrm>
                                  <a:off x="872" y="677"/>
                                  <a:ext cx="431" cy="349"/>
                                </a:xfrm>
                                <a:custGeom>
                                  <a:avLst/>
                                  <a:gdLst>
                                    <a:gd name="T0" fmla="*/ 0 w 431"/>
                                    <a:gd name="T1" fmla="*/ 0 h 349"/>
                                    <a:gd name="T2" fmla="*/ 380 w 431"/>
                                    <a:gd name="T3" fmla="*/ 111 h 349"/>
                                    <a:gd name="T4" fmla="*/ 430 w 431"/>
                                    <a:gd name="T5" fmla="*/ 348 h 349"/>
                                    <a:gd name="T6" fmla="*/ 120 w 431"/>
                                    <a:gd name="T7" fmla="*/ 301 h 349"/>
                                    <a:gd name="T8" fmla="*/ 118 w 431"/>
                                    <a:gd name="T9" fmla="*/ 242 h 349"/>
                                    <a:gd name="T10" fmla="*/ 133 w 431"/>
                                    <a:gd name="T11" fmla="*/ 242 h 349"/>
                                    <a:gd name="T12" fmla="*/ 0 w 431"/>
                                    <a:gd name="T13" fmla="*/ 0 h 349"/>
                                    <a:gd name="T14" fmla="*/ 0 w 431"/>
                                    <a:gd name="T15" fmla="*/ 0 h 34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31" h="349">
                                      <a:moveTo>
                                        <a:pt x="0" y="0"/>
                                      </a:moveTo>
                                      <a:lnTo>
                                        <a:pt x="380" y="111"/>
                                      </a:lnTo>
                                      <a:lnTo>
                                        <a:pt x="430" y="348"/>
                                      </a:lnTo>
                                      <a:lnTo>
                                        <a:pt x="120" y="301"/>
                                      </a:lnTo>
                                      <a:lnTo>
                                        <a:pt x="118" y="242"/>
                                      </a:lnTo>
                                      <a:lnTo>
                                        <a:pt x="133" y="242"/>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2" name="Freeform 310"/>
                              <wps:cNvSpPr>
                                <a:spLocks/>
                              </wps:cNvSpPr>
                              <wps:spPr bwMode="auto">
                                <a:xfrm>
                                  <a:off x="1053" y="730"/>
                                  <a:ext cx="213" cy="347"/>
                                </a:xfrm>
                                <a:custGeom>
                                  <a:avLst/>
                                  <a:gdLst>
                                    <a:gd name="T0" fmla="*/ 0 w 213"/>
                                    <a:gd name="T1" fmla="*/ 262 h 347"/>
                                    <a:gd name="T2" fmla="*/ 0 w 213"/>
                                    <a:gd name="T3" fmla="*/ 346 h 347"/>
                                    <a:gd name="T4" fmla="*/ 28 w 213"/>
                                    <a:gd name="T5" fmla="*/ 346 h 347"/>
                                    <a:gd name="T6" fmla="*/ 48 w 213"/>
                                    <a:gd name="T7" fmla="*/ 267 h 347"/>
                                    <a:gd name="T8" fmla="*/ 161 w 213"/>
                                    <a:gd name="T9" fmla="*/ 267 h 347"/>
                                    <a:gd name="T10" fmla="*/ 161 w 213"/>
                                    <a:gd name="T11" fmla="*/ 307 h 347"/>
                                    <a:gd name="T12" fmla="*/ 212 w 213"/>
                                    <a:gd name="T13" fmla="*/ 307 h 347"/>
                                    <a:gd name="T14" fmla="*/ 143 w 213"/>
                                    <a:gd name="T15" fmla="*/ 15 h 347"/>
                                    <a:gd name="T16" fmla="*/ 72 w 213"/>
                                    <a:gd name="T17" fmla="*/ 0 h 347"/>
                                    <a:gd name="T18" fmla="*/ 15 w 213"/>
                                    <a:gd name="T19" fmla="*/ 267 h 347"/>
                                    <a:gd name="T20" fmla="*/ 0 w 213"/>
                                    <a:gd name="T21" fmla="*/ 262 h 347"/>
                                    <a:gd name="T22" fmla="*/ 0 w 213"/>
                                    <a:gd name="T23" fmla="*/ 262 h 347"/>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213" h="347">
                                      <a:moveTo>
                                        <a:pt x="0" y="262"/>
                                      </a:moveTo>
                                      <a:lnTo>
                                        <a:pt x="0" y="346"/>
                                      </a:lnTo>
                                      <a:lnTo>
                                        <a:pt x="28" y="346"/>
                                      </a:lnTo>
                                      <a:lnTo>
                                        <a:pt x="48" y="267"/>
                                      </a:lnTo>
                                      <a:lnTo>
                                        <a:pt x="161" y="267"/>
                                      </a:lnTo>
                                      <a:lnTo>
                                        <a:pt x="161" y="307"/>
                                      </a:lnTo>
                                      <a:lnTo>
                                        <a:pt x="212" y="307"/>
                                      </a:lnTo>
                                      <a:lnTo>
                                        <a:pt x="143" y="15"/>
                                      </a:lnTo>
                                      <a:lnTo>
                                        <a:pt x="72" y="0"/>
                                      </a:lnTo>
                                      <a:lnTo>
                                        <a:pt x="15" y="267"/>
                                      </a:lnTo>
                                      <a:lnTo>
                                        <a:pt x="0" y="262"/>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3" name="Freeform 311"/>
                              <wps:cNvSpPr>
                                <a:spLocks/>
                              </wps:cNvSpPr>
                              <wps:spPr bwMode="auto">
                                <a:xfrm>
                                  <a:off x="1135" y="642"/>
                                  <a:ext cx="70" cy="112"/>
                                </a:xfrm>
                                <a:custGeom>
                                  <a:avLst/>
                                  <a:gdLst>
                                    <a:gd name="T0" fmla="*/ 14 w 70"/>
                                    <a:gd name="T1" fmla="*/ 0 h 112"/>
                                    <a:gd name="T2" fmla="*/ 0 w 70"/>
                                    <a:gd name="T3" fmla="*/ 90 h 112"/>
                                    <a:gd name="T4" fmla="*/ 69 w 70"/>
                                    <a:gd name="T5" fmla="*/ 111 h 112"/>
                                    <a:gd name="T6" fmla="*/ 14 w 70"/>
                                    <a:gd name="T7" fmla="*/ 0 h 112"/>
                                    <a:gd name="T8" fmla="*/ 14 w 70"/>
                                    <a:gd name="T9" fmla="*/ 0 h 11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 h="112">
                                      <a:moveTo>
                                        <a:pt x="14" y="0"/>
                                      </a:moveTo>
                                      <a:lnTo>
                                        <a:pt x="0" y="90"/>
                                      </a:lnTo>
                                      <a:lnTo>
                                        <a:pt x="69" y="111"/>
                                      </a:lnTo>
                                      <a:lnTo>
                                        <a:pt x="14"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4" name="Freeform 312"/>
                              <wps:cNvSpPr>
                                <a:spLocks/>
                              </wps:cNvSpPr>
                              <wps:spPr bwMode="auto">
                                <a:xfrm>
                                  <a:off x="1037" y="642"/>
                                  <a:ext cx="113" cy="340"/>
                                </a:xfrm>
                                <a:custGeom>
                                  <a:avLst/>
                                  <a:gdLst>
                                    <a:gd name="T0" fmla="*/ 112 w 113"/>
                                    <a:gd name="T1" fmla="*/ 0 h 340"/>
                                    <a:gd name="T2" fmla="*/ 100 w 113"/>
                                    <a:gd name="T3" fmla="*/ 88 h 340"/>
                                    <a:gd name="T4" fmla="*/ 31 w 113"/>
                                    <a:gd name="T5" fmla="*/ 339 h 340"/>
                                    <a:gd name="T6" fmla="*/ 0 w 113"/>
                                    <a:gd name="T7" fmla="*/ 103 h 340"/>
                                    <a:gd name="T8" fmla="*/ 112 w 113"/>
                                    <a:gd name="T9" fmla="*/ 0 h 340"/>
                                    <a:gd name="T10" fmla="*/ 112 w 113"/>
                                    <a:gd name="T11" fmla="*/ 0 h 3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340">
                                      <a:moveTo>
                                        <a:pt x="112" y="0"/>
                                      </a:moveTo>
                                      <a:lnTo>
                                        <a:pt x="100" y="88"/>
                                      </a:lnTo>
                                      <a:lnTo>
                                        <a:pt x="31" y="339"/>
                                      </a:lnTo>
                                      <a:lnTo>
                                        <a:pt x="0" y="103"/>
                                      </a:lnTo>
                                      <a:lnTo>
                                        <a:pt x="112"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5" name="Freeform 313"/>
                              <wps:cNvSpPr>
                                <a:spLocks/>
                              </wps:cNvSpPr>
                              <wps:spPr bwMode="auto">
                                <a:xfrm>
                                  <a:off x="1182" y="772"/>
                                  <a:ext cx="83" cy="249"/>
                                </a:xfrm>
                                <a:custGeom>
                                  <a:avLst/>
                                  <a:gdLst>
                                    <a:gd name="T0" fmla="*/ 22 w 83"/>
                                    <a:gd name="T1" fmla="*/ 0 h 249"/>
                                    <a:gd name="T2" fmla="*/ 0 w 83"/>
                                    <a:gd name="T3" fmla="*/ 20 h 249"/>
                                    <a:gd name="T4" fmla="*/ 53 w 83"/>
                                    <a:gd name="T5" fmla="*/ 248 h 249"/>
                                    <a:gd name="T6" fmla="*/ 82 w 83"/>
                                    <a:gd name="T7" fmla="*/ 248 h 249"/>
                                    <a:gd name="T8" fmla="*/ 22 w 83"/>
                                    <a:gd name="T9" fmla="*/ 0 h 249"/>
                                    <a:gd name="T10" fmla="*/ 22 w 83"/>
                                    <a:gd name="T11" fmla="*/ 0 h 24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249">
                                      <a:moveTo>
                                        <a:pt x="22" y="0"/>
                                      </a:moveTo>
                                      <a:lnTo>
                                        <a:pt x="0" y="20"/>
                                      </a:lnTo>
                                      <a:lnTo>
                                        <a:pt x="53" y="248"/>
                                      </a:lnTo>
                                      <a:lnTo>
                                        <a:pt x="82" y="248"/>
                                      </a:lnTo>
                                      <a:lnTo>
                                        <a:pt x="22"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6" name="Freeform 314"/>
                              <wps:cNvSpPr>
                                <a:spLocks/>
                              </wps:cNvSpPr>
                              <wps:spPr bwMode="auto">
                                <a:xfrm>
                                  <a:off x="1130" y="747"/>
                                  <a:ext cx="74" cy="46"/>
                                </a:xfrm>
                                <a:custGeom>
                                  <a:avLst/>
                                  <a:gdLst>
                                    <a:gd name="T0" fmla="*/ 73 w 74"/>
                                    <a:gd name="T1" fmla="*/ 27 h 46"/>
                                    <a:gd name="T2" fmla="*/ 52 w 74"/>
                                    <a:gd name="T3" fmla="*/ 45 h 46"/>
                                    <a:gd name="T4" fmla="*/ 0 w 74"/>
                                    <a:gd name="T5" fmla="*/ 36 h 46"/>
                                    <a:gd name="T6" fmla="*/ 12 w 74"/>
                                    <a:gd name="T7" fmla="*/ 0 h 46"/>
                                    <a:gd name="T8" fmla="*/ 73 w 74"/>
                                    <a:gd name="T9" fmla="*/ 27 h 46"/>
                                    <a:gd name="T10" fmla="*/ 73 w 74"/>
                                    <a:gd name="T11" fmla="*/ 27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4" h="46">
                                      <a:moveTo>
                                        <a:pt x="73" y="27"/>
                                      </a:moveTo>
                                      <a:lnTo>
                                        <a:pt x="52" y="45"/>
                                      </a:lnTo>
                                      <a:lnTo>
                                        <a:pt x="0" y="36"/>
                                      </a:lnTo>
                                      <a:lnTo>
                                        <a:pt x="12" y="0"/>
                                      </a:lnTo>
                                      <a:lnTo>
                                        <a:pt x="73" y="2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7" name="Freeform 315"/>
                              <wps:cNvSpPr>
                                <a:spLocks/>
                              </wps:cNvSpPr>
                              <wps:spPr bwMode="auto">
                                <a:xfrm>
                                  <a:off x="992" y="732"/>
                                  <a:ext cx="308" cy="292"/>
                                </a:xfrm>
                                <a:custGeom>
                                  <a:avLst/>
                                  <a:gdLst>
                                    <a:gd name="T0" fmla="*/ 0 w 308"/>
                                    <a:gd name="T1" fmla="*/ 246 h 292"/>
                                    <a:gd name="T2" fmla="*/ 4 w 308"/>
                                    <a:gd name="T3" fmla="*/ 276 h 292"/>
                                    <a:gd name="T4" fmla="*/ 79 w 308"/>
                                    <a:gd name="T5" fmla="*/ 276 h 292"/>
                                    <a:gd name="T6" fmla="*/ 148 w 308"/>
                                    <a:gd name="T7" fmla="*/ 23 h 292"/>
                                    <a:gd name="T8" fmla="*/ 206 w 308"/>
                                    <a:gd name="T9" fmla="*/ 43 h 292"/>
                                    <a:gd name="T10" fmla="*/ 267 w 308"/>
                                    <a:gd name="T11" fmla="*/ 291 h 292"/>
                                    <a:gd name="T12" fmla="*/ 304 w 308"/>
                                    <a:gd name="T13" fmla="*/ 285 h 292"/>
                                    <a:gd name="T14" fmla="*/ 307 w 308"/>
                                    <a:gd name="T15" fmla="*/ 276 h 292"/>
                                    <a:gd name="T16" fmla="*/ 271 w 308"/>
                                    <a:gd name="T17" fmla="*/ 265 h 292"/>
                                    <a:gd name="T18" fmla="*/ 212 w 308"/>
                                    <a:gd name="T19" fmla="*/ 21 h 292"/>
                                    <a:gd name="T20" fmla="*/ 144 w 308"/>
                                    <a:gd name="T21" fmla="*/ 0 h 292"/>
                                    <a:gd name="T22" fmla="*/ 76 w 308"/>
                                    <a:gd name="T23" fmla="*/ 246 h 292"/>
                                    <a:gd name="T24" fmla="*/ 0 w 308"/>
                                    <a:gd name="T25" fmla="*/ 246 h 292"/>
                                    <a:gd name="T26" fmla="*/ 0 w 308"/>
                                    <a:gd name="T27" fmla="*/ 246 h 29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8" h="292">
                                      <a:moveTo>
                                        <a:pt x="0" y="246"/>
                                      </a:moveTo>
                                      <a:lnTo>
                                        <a:pt x="4" y="276"/>
                                      </a:lnTo>
                                      <a:lnTo>
                                        <a:pt x="79" y="276"/>
                                      </a:lnTo>
                                      <a:lnTo>
                                        <a:pt x="148" y="23"/>
                                      </a:lnTo>
                                      <a:lnTo>
                                        <a:pt x="206" y="43"/>
                                      </a:lnTo>
                                      <a:lnTo>
                                        <a:pt x="267" y="291"/>
                                      </a:lnTo>
                                      <a:lnTo>
                                        <a:pt x="304" y="285"/>
                                      </a:lnTo>
                                      <a:lnTo>
                                        <a:pt x="307" y="276"/>
                                      </a:lnTo>
                                      <a:lnTo>
                                        <a:pt x="271" y="265"/>
                                      </a:lnTo>
                                      <a:lnTo>
                                        <a:pt x="212" y="21"/>
                                      </a:lnTo>
                                      <a:lnTo>
                                        <a:pt x="144" y="0"/>
                                      </a:lnTo>
                                      <a:lnTo>
                                        <a:pt x="76" y="246"/>
                                      </a:lnTo>
                                      <a:lnTo>
                                        <a:pt x="0" y="24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8" name="Freeform 316"/>
                              <wps:cNvSpPr>
                                <a:spLocks/>
                              </wps:cNvSpPr>
                              <wps:spPr bwMode="auto">
                                <a:xfrm>
                                  <a:off x="858" y="983"/>
                                  <a:ext cx="60" cy="63"/>
                                </a:xfrm>
                                <a:custGeom>
                                  <a:avLst/>
                                  <a:gdLst>
                                    <a:gd name="T0" fmla="*/ 0 w 60"/>
                                    <a:gd name="T1" fmla="*/ 62 h 63"/>
                                    <a:gd name="T2" fmla="*/ 35 w 60"/>
                                    <a:gd name="T3" fmla="*/ 0 h 63"/>
                                    <a:gd name="T4" fmla="*/ 59 w 60"/>
                                    <a:gd name="T5" fmla="*/ 62 h 63"/>
                                    <a:gd name="T6" fmla="*/ 0 w 60"/>
                                    <a:gd name="T7" fmla="*/ 62 h 63"/>
                                    <a:gd name="T8" fmla="*/ 0 w 60"/>
                                    <a:gd name="T9" fmla="*/ 62 h 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 h="63">
                                      <a:moveTo>
                                        <a:pt x="0" y="62"/>
                                      </a:moveTo>
                                      <a:lnTo>
                                        <a:pt x="35" y="0"/>
                                      </a:lnTo>
                                      <a:lnTo>
                                        <a:pt x="59" y="62"/>
                                      </a:lnTo>
                                      <a:lnTo>
                                        <a:pt x="0" y="6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69" name="Freeform 317"/>
                              <wps:cNvSpPr>
                                <a:spLocks/>
                              </wps:cNvSpPr>
                              <wps:spPr bwMode="auto">
                                <a:xfrm>
                                  <a:off x="894" y="1049"/>
                                  <a:ext cx="25" cy="64"/>
                                </a:xfrm>
                                <a:custGeom>
                                  <a:avLst/>
                                  <a:gdLst>
                                    <a:gd name="T0" fmla="*/ 0 w 25"/>
                                    <a:gd name="T1" fmla="*/ 0 h 64"/>
                                    <a:gd name="T2" fmla="*/ 0 w 25"/>
                                    <a:gd name="T3" fmla="*/ 63 h 64"/>
                                    <a:gd name="T4" fmla="*/ 24 w 25"/>
                                    <a:gd name="T5" fmla="*/ 7 h 64"/>
                                    <a:gd name="T6" fmla="*/ 0 w 25"/>
                                    <a:gd name="T7" fmla="*/ 0 h 64"/>
                                    <a:gd name="T8" fmla="*/ 0 w 25"/>
                                    <a:gd name="T9" fmla="*/ 0 h 6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5" h="64">
                                      <a:moveTo>
                                        <a:pt x="0" y="0"/>
                                      </a:moveTo>
                                      <a:lnTo>
                                        <a:pt x="0" y="63"/>
                                      </a:lnTo>
                                      <a:lnTo>
                                        <a:pt x="24" y="7"/>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0" name="Freeform 318"/>
                              <wps:cNvSpPr>
                                <a:spLocks/>
                              </wps:cNvSpPr>
                              <wps:spPr bwMode="auto">
                                <a:xfrm>
                                  <a:off x="858" y="1043"/>
                                  <a:ext cx="61" cy="11"/>
                                </a:xfrm>
                                <a:custGeom>
                                  <a:avLst/>
                                  <a:gdLst>
                                    <a:gd name="T0" fmla="*/ 0 w 61"/>
                                    <a:gd name="T1" fmla="*/ 0 h 11"/>
                                    <a:gd name="T2" fmla="*/ 59 w 61"/>
                                    <a:gd name="T3" fmla="*/ 0 h 11"/>
                                    <a:gd name="T4" fmla="*/ 60 w 61"/>
                                    <a:gd name="T5" fmla="*/ 10 h 11"/>
                                    <a:gd name="T6" fmla="*/ 2 w 61"/>
                                    <a:gd name="T7" fmla="*/ 10 h 11"/>
                                    <a:gd name="T8" fmla="*/ 0 w 61"/>
                                    <a:gd name="T9" fmla="*/ 0 h 11"/>
                                    <a:gd name="T10" fmla="*/ 0 w 61"/>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 h="11">
                                      <a:moveTo>
                                        <a:pt x="0" y="0"/>
                                      </a:moveTo>
                                      <a:lnTo>
                                        <a:pt x="59" y="0"/>
                                      </a:lnTo>
                                      <a:lnTo>
                                        <a:pt x="60" y="10"/>
                                      </a:lnTo>
                                      <a:lnTo>
                                        <a:pt x="2"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1" name="Freeform 319"/>
                              <wps:cNvSpPr>
                                <a:spLocks/>
                              </wps:cNvSpPr>
                              <wps:spPr bwMode="auto">
                                <a:xfrm>
                                  <a:off x="860" y="1053"/>
                                  <a:ext cx="35" cy="180"/>
                                </a:xfrm>
                                <a:custGeom>
                                  <a:avLst/>
                                  <a:gdLst>
                                    <a:gd name="T0" fmla="*/ 0 w 35"/>
                                    <a:gd name="T1" fmla="*/ 0 h 180"/>
                                    <a:gd name="T2" fmla="*/ 34 w 35"/>
                                    <a:gd name="T3" fmla="*/ 0 h 180"/>
                                    <a:gd name="T4" fmla="*/ 34 w 35"/>
                                    <a:gd name="T5" fmla="*/ 179 h 180"/>
                                    <a:gd name="T6" fmla="*/ 0 w 35"/>
                                    <a:gd name="T7" fmla="*/ 166 h 180"/>
                                    <a:gd name="T8" fmla="*/ 0 w 35"/>
                                    <a:gd name="T9" fmla="*/ 0 h 180"/>
                                    <a:gd name="T10" fmla="*/ 0 w 35"/>
                                    <a:gd name="T11" fmla="*/ 0 h 18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180">
                                      <a:moveTo>
                                        <a:pt x="0" y="0"/>
                                      </a:moveTo>
                                      <a:lnTo>
                                        <a:pt x="34" y="0"/>
                                      </a:lnTo>
                                      <a:lnTo>
                                        <a:pt x="34" y="179"/>
                                      </a:lnTo>
                                      <a:lnTo>
                                        <a:pt x="0" y="16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2" name="Freeform 320"/>
                              <wps:cNvSpPr>
                                <a:spLocks/>
                              </wps:cNvSpPr>
                              <wps:spPr bwMode="auto">
                                <a:xfrm>
                                  <a:off x="860" y="1056"/>
                                  <a:ext cx="35" cy="54"/>
                                </a:xfrm>
                                <a:custGeom>
                                  <a:avLst/>
                                  <a:gdLst>
                                    <a:gd name="T0" fmla="*/ 0 w 35"/>
                                    <a:gd name="T1" fmla="*/ 0 h 54"/>
                                    <a:gd name="T2" fmla="*/ 34 w 35"/>
                                    <a:gd name="T3" fmla="*/ 0 h 54"/>
                                    <a:gd name="T4" fmla="*/ 34 w 35"/>
                                    <a:gd name="T5" fmla="*/ 53 h 54"/>
                                    <a:gd name="T6" fmla="*/ 0 w 35"/>
                                    <a:gd name="T7" fmla="*/ 53 h 54"/>
                                    <a:gd name="T8" fmla="*/ 0 w 35"/>
                                    <a:gd name="T9" fmla="*/ 0 h 54"/>
                                    <a:gd name="T10" fmla="*/ 0 w 35"/>
                                    <a:gd name="T11" fmla="*/ 0 h 5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54">
                                      <a:moveTo>
                                        <a:pt x="0" y="0"/>
                                      </a:moveTo>
                                      <a:lnTo>
                                        <a:pt x="34" y="0"/>
                                      </a:lnTo>
                                      <a:lnTo>
                                        <a:pt x="34" y="53"/>
                                      </a:lnTo>
                                      <a:lnTo>
                                        <a:pt x="0" y="53"/>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3" name="Freeform 321"/>
                              <wps:cNvSpPr>
                                <a:spLocks/>
                              </wps:cNvSpPr>
                              <wps:spPr bwMode="auto">
                                <a:xfrm>
                                  <a:off x="863" y="1062"/>
                                  <a:ext cx="31" cy="171"/>
                                </a:xfrm>
                                <a:custGeom>
                                  <a:avLst/>
                                  <a:gdLst>
                                    <a:gd name="T0" fmla="*/ 0 w 31"/>
                                    <a:gd name="T1" fmla="*/ 157 h 171"/>
                                    <a:gd name="T2" fmla="*/ 0 w 31"/>
                                    <a:gd name="T3" fmla="*/ 0 h 171"/>
                                    <a:gd name="T4" fmla="*/ 30 w 31"/>
                                    <a:gd name="T5" fmla="*/ 0 h 171"/>
                                    <a:gd name="T6" fmla="*/ 30 w 31"/>
                                    <a:gd name="T7" fmla="*/ 170 h 17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 h="171">
                                      <a:moveTo>
                                        <a:pt x="0" y="157"/>
                                      </a:moveTo>
                                      <a:lnTo>
                                        <a:pt x="0" y="0"/>
                                      </a:lnTo>
                                      <a:lnTo>
                                        <a:pt x="30" y="0"/>
                                      </a:lnTo>
                                      <a:lnTo>
                                        <a:pt x="30" y="17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4" name="Freeform 322"/>
                              <wps:cNvSpPr>
                                <a:spLocks/>
                              </wps:cNvSpPr>
                              <wps:spPr bwMode="auto">
                                <a:xfrm>
                                  <a:off x="866" y="1072"/>
                                  <a:ext cx="11" cy="42"/>
                                </a:xfrm>
                                <a:custGeom>
                                  <a:avLst/>
                                  <a:gdLst>
                                    <a:gd name="T0" fmla="*/ 0 w 11"/>
                                    <a:gd name="T1" fmla="*/ 0 h 42"/>
                                    <a:gd name="T2" fmla="*/ 0 w 11"/>
                                    <a:gd name="T3" fmla="*/ 41 h 42"/>
                                    <a:gd name="T4" fmla="*/ 10 w 11"/>
                                    <a:gd name="T5" fmla="*/ 41 h 42"/>
                                    <a:gd name="T6" fmla="*/ 0 60000 65536"/>
                                    <a:gd name="T7" fmla="*/ 0 60000 65536"/>
                                    <a:gd name="T8" fmla="*/ 0 60000 65536"/>
                                  </a:gdLst>
                                  <a:ahLst/>
                                  <a:cxnLst>
                                    <a:cxn ang="T6">
                                      <a:pos x="T0" y="T1"/>
                                    </a:cxn>
                                    <a:cxn ang="T7">
                                      <a:pos x="T2" y="T3"/>
                                    </a:cxn>
                                    <a:cxn ang="T8">
                                      <a:pos x="T4" y="T5"/>
                                    </a:cxn>
                                  </a:cxnLst>
                                  <a:rect l="0" t="0" r="r" b="b"/>
                                  <a:pathLst>
                                    <a:path w="11" h="42">
                                      <a:moveTo>
                                        <a:pt x="0" y="0"/>
                                      </a:moveTo>
                                      <a:lnTo>
                                        <a:pt x="0" y="41"/>
                                      </a:lnTo>
                                      <a:lnTo>
                                        <a:pt x="10"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5" name="Freeform 323"/>
                              <wps:cNvSpPr>
                                <a:spLocks/>
                              </wps:cNvSpPr>
                              <wps:spPr bwMode="auto">
                                <a:xfrm>
                                  <a:off x="866" y="1074"/>
                                  <a:ext cx="11" cy="43"/>
                                </a:xfrm>
                                <a:custGeom>
                                  <a:avLst/>
                                  <a:gdLst>
                                    <a:gd name="T0" fmla="*/ 0 w 11"/>
                                    <a:gd name="T1" fmla="*/ 0 h 43"/>
                                    <a:gd name="T2" fmla="*/ 0 w 11"/>
                                    <a:gd name="T3" fmla="*/ 42 h 43"/>
                                    <a:gd name="T4" fmla="*/ 10 w 11"/>
                                    <a:gd name="T5" fmla="*/ 42 h 43"/>
                                    <a:gd name="T6" fmla="*/ 0 60000 65536"/>
                                    <a:gd name="T7" fmla="*/ 0 60000 65536"/>
                                    <a:gd name="T8" fmla="*/ 0 60000 65536"/>
                                  </a:gdLst>
                                  <a:ahLst/>
                                  <a:cxnLst>
                                    <a:cxn ang="T6">
                                      <a:pos x="T0" y="T1"/>
                                    </a:cxn>
                                    <a:cxn ang="T7">
                                      <a:pos x="T2" y="T3"/>
                                    </a:cxn>
                                    <a:cxn ang="T8">
                                      <a:pos x="T4" y="T5"/>
                                    </a:cxn>
                                  </a:cxnLst>
                                  <a:rect l="0" t="0" r="r" b="b"/>
                                  <a:pathLst>
                                    <a:path w="11" h="43">
                                      <a:moveTo>
                                        <a:pt x="0" y="0"/>
                                      </a:moveTo>
                                      <a:lnTo>
                                        <a:pt x="0" y="42"/>
                                      </a:lnTo>
                                      <a:lnTo>
                                        <a:pt x="10"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6" name="Freeform 324"/>
                              <wps:cNvSpPr>
                                <a:spLocks/>
                              </wps:cNvSpPr>
                              <wps:spPr bwMode="auto">
                                <a:xfrm>
                                  <a:off x="879" y="1072"/>
                                  <a:ext cx="12" cy="42"/>
                                </a:xfrm>
                                <a:custGeom>
                                  <a:avLst/>
                                  <a:gdLst>
                                    <a:gd name="T0" fmla="*/ 0 w 12"/>
                                    <a:gd name="T1" fmla="*/ 0 h 42"/>
                                    <a:gd name="T2" fmla="*/ 0 w 12"/>
                                    <a:gd name="T3" fmla="*/ 41 h 42"/>
                                    <a:gd name="T4" fmla="*/ 11 w 12"/>
                                    <a:gd name="T5" fmla="*/ 41 h 42"/>
                                    <a:gd name="T6" fmla="*/ 0 60000 65536"/>
                                    <a:gd name="T7" fmla="*/ 0 60000 65536"/>
                                    <a:gd name="T8" fmla="*/ 0 60000 65536"/>
                                  </a:gdLst>
                                  <a:ahLst/>
                                  <a:cxnLst>
                                    <a:cxn ang="T6">
                                      <a:pos x="T0" y="T1"/>
                                    </a:cxn>
                                    <a:cxn ang="T7">
                                      <a:pos x="T2" y="T3"/>
                                    </a:cxn>
                                    <a:cxn ang="T8">
                                      <a:pos x="T4" y="T5"/>
                                    </a:cxn>
                                  </a:cxnLst>
                                  <a:rect l="0" t="0" r="r" b="b"/>
                                  <a:pathLst>
                                    <a:path w="12" h="42">
                                      <a:moveTo>
                                        <a:pt x="0" y="0"/>
                                      </a:moveTo>
                                      <a:lnTo>
                                        <a:pt x="0" y="41"/>
                                      </a:lnTo>
                                      <a:lnTo>
                                        <a:pt x="11"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7" name="Freeform 325"/>
                              <wps:cNvSpPr>
                                <a:spLocks/>
                              </wps:cNvSpPr>
                              <wps:spPr bwMode="auto">
                                <a:xfrm>
                                  <a:off x="879" y="1074"/>
                                  <a:ext cx="12" cy="43"/>
                                </a:xfrm>
                                <a:custGeom>
                                  <a:avLst/>
                                  <a:gdLst>
                                    <a:gd name="T0" fmla="*/ 0 w 12"/>
                                    <a:gd name="T1" fmla="*/ 0 h 43"/>
                                    <a:gd name="T2" fmla="*/ 0 w 12"/>
                                    <a:gd name="T3" fmla="*/ 42 h 43"/>
                                    <a:gd name="T4" fmla="*/ 11 w 12"/>
                                    <a:gd name="T5" fmla="*/ 42 h 43"/>
                                    <a:gd name="T6" fmla="*/ 0 60000 65536"/>
                                    <a:gd name="T7" fmla="*/ 0 60000 65536"/>
                                    <a:gd name="T8" fmla="*/ 0 60000 65536"/>
                                  </a:gdLst>
                                  <a:ahLst/>
                                  <a:cxnLst>
                                    <a:cxn ang="T6">
                                      <a:pos x="T0" y="T1"/>
                                    </a:cxn>
                                    <a:cxn ang="T7">
                                      <a:pos x="T2" y="T3"/>
                                    </a:cxn>
                                    <a:cxn ang="T8">
                                      <a:pos x="T4" y="T5"/>
                                    </a:cxn>
                                  </a:cxnLst>
                                  <a:rect l="0" t="0" r="r" b="b"/>
                                  <a:pathLst>
                                    <a:path w="12" h="43">
                                      <a:moveTo>
                                        <a:pt x="0" y="0"/>
                                      </a:moveTo>
                                      <a:lnTo>
                                        <a:pt x="0" y="42"/>
                                      </a:lnTo>
                                      <a:lnTo>
                                        <a:pt x="11"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8" name="Freeform 326"/>
                              <wps:cNvSpPr>
                                <a:spLocks/>
                              </wps:cNvSpPr>
                              <wps:spPr bwMode="auto">
                                <a:xfrm>
                                  <a:off x="866" y="1122"/>
                                  <a:ext cx="11" cy="45"/>
                                </a:xfrm>
                                <a:custGeom>
                                  <a:avLst/>
                                  <a:gdLst>
                                    <a:gd name="T0" fmla="*/ 0 w 11"/>
                                    <a:gd name="T1" fmla="*/ 0 h 45"/>
                                    <a:gd name="T2" fmla="*/ 0 w 11"/>
                                    <a:gd name="T3" fmla="*/ 44 h 45"/>
                                    <a:gd name="T4" fmla="*/ 10 w 11"/>
                                    <a:gd name="T5" fmla="*/ 44 h 45"/>
                                    <a:gd name="T6" fmla="*/ 0 60000 65536"/>
                                    <a:gd name="T7" fmla="*/ 0 60000 65536"/>
                                    <a:gd name="T8" fmla="*/ 0 60000 65536"/>
                                  </a:gdLst>
                                  <a:ahLst/>
                                  <a:cxnLst>
                                    <a:cxn ang="T6">
                                      <a:pos x="T0" y="T1"/>
                                    </a:cxn>
                                    <a:cxn ang="T7">
                                      <a:pos x="T2" y="T3"/>
                                    </a:cxn>
                                    <a:cxn ang="T8">
                                      <a:pos x="T4" y="T5"/>
                                    </a:cxn>
                                  </a:cxnLst>
                                  <a:rect l="0" t="0" r="r" b="b"/>
                                  <a:pathLst>
                                    <a:path w="11" h="45">
                                      <a:moveTo>
                                        <a:pt x="0" y="0"/>
                                      </a:moveTo>
                                      <a:lnTo>
                                        <a:pt x="0" y="44"/>
                                      </a:lnTo>
                                      <a:lnTo>
                                        <a:pt x="10"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79" name="Freeform 327"/>
                              <wps:cNvSpPr>
                                <a:spLocks/>
                              </wps:cNvSpPr>
                              <wps:spPr bwMode="auto">
                                <a:xfrm>
                                  <a:off x="866" y="1123"/>
                                  <a:ext cx="11" cy="44"/>
                                </a:xfrm>
                                <a:custGeom>
                                  <a:avLst/>
                                  <a:gdLst>
                                    <a:gd name="T0" fmla="*/ 0 w 11"/>
                                    <a:gd name="T1" fmla="*/ 0 h 44"/>
                                    <a:gd name="T2" fmla="*/ 0 w 11"/>
                                    <a:gd name="T3" fmla="*/ 43 h 44"/>
                                    <a:gd name="T4" fmla="*/ 10 w 11"/>
                                    <a:gd name="T5" fmla="*/ 43 h 44"/>
                                    <a:gd name="T6" fmla="*/ 0 60000 65536"/>
                                    <a:gd name="T7" fmla="*/ 0 60000 65536"/>
                                    <a:gd name="T8" fmla="*/ 0 60000 65536"/>
                                  </a:gdLst>
                                  <a:ahLst/>
                                  <a:cxnLst>
                                    <a:cxn ang="T6">
                                      <a:pos x="T0" y="T1"/>
                                    </a:cxn>
                                    <a:cxn ang="T7">
                                      <a:pos x="T2" y="T3"/>
                                    </a:cxn>
                                    <a:cxn ang="T8">
                                      <a:pos x="T4" y="T5"/>
                                    </a:cxn>
                                  </a:cxnLst>
                                  <a:rect l="0" t="0" r="r" b="b"/>
                                  <a:pathLst>
                                    <a:path w="11" h="44">
                                      <a:moveTo>
                                        <a:pt x="0" y="0"/>
                                      </a:moveTo>
                                      <a:lnTo>
                                        <a:pt x="0" y="43"/>
                                      </a:lnTo>
                                      <a:lnTo>
                                        <a:pt x="10"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0" name="Freeform 328"/>
                              <wps:cNvSpPr>
                                <a:spLocks/>
                              </wps:cNvSpPr>
                              <wps:spPr bwMode="auto">
                                <a:xfrm>
                                  <a:off x="879" y="1122"/>
                                  <a:ext cx="12" cy="45"/>
                                </a:xfrm>
                                <a:custGeom>
                                  <a:avLst/>
                                  <a:gdLst>
                                    <a:gd name="T0" fmla="*/ 0 w 12"/>
                                    <a:gd name="T1" fmla="*/ 0 h 45"/>
                                    <a:gd name="T2" fmla="*/ 0 w 12"/>
                                    <a:gd name="T3" fmla="*/ 44 h 45"/>
                                    <a:gd name="T4" fmla="*/ 11 w 12"/>
                                    <a:gd name="T5" fmla="*/ 44 h 45"/>
                                    <a:gd name="T6" fmla="*/ 0 60000 65536"/>
                                    <a:gd name="T7" fmla="*/ 0 60000 65536"/>
                                    <a:gd name="T8" fmla="*/ 0 60000 65536"/>
                                  </a:gdLst>
                                  <a:ahLst/>
                                  <a:cxnLst>
                                    <a:cxn ang="T6">
                                      <a:pos x="T0" y="T1"/>
                                    </a:cxn>
                                    <a:cxn ang="T7">
                                      <a:pos x="T2" y="T3"/>
                                    </a:cxn>
                                    <a:cxn ang="T8">
                                      <a:pos x="T4" y="T5"/>
                                    </a:cxn>
                                  </a:cxnLst>
                                  <a:rect l="0" t="0" r="r" b="b"/>
                                  <a:pathLst>
                                    <a:path w="12" h="45">
                                      <a:moveTo>
                                        <a:pt x="0" y="0"/>
                                      </a:moveTo>
                                      <a:lnTo>
                                        <a:pt x="0" y="44"/>
                                      </a:lnTo>
                                      <a:lnTo>
                                        <a:pt x="11"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1" name="Freeform 329"/>
                              <wps:cNvSpPr>
                                <a:spLocks/>
                              </wps:cNvSpPr>
                              <wps:spPr bwMode="auto">
                                <a:xfrm>
                                  <a:off x="879" y="1123"/>
                                  <a:ext cx="12" cy="44"/>
                                </a:xfrm>
                                <a:custGeom>
                                  <a:avLst/>
                                  <a:gdLst>
                                    <a:gd name="T0" fmla="*/ 0 w 12"/>
                                    <a:gd name="T1" fmla="*/ 0 h 44"/>
                                    <a:gd name="T2" fmla="*/ 0 w 12"/>
                                    <a:gd name="T3" fmla="*/ 43 h 44"/>
                                    <a:gd name="T4" fmla="*/ 11 w 12"/>
                                    <a:gd name="T5" fmla="*/ 43 h 44"/>
                                    <a:gd name="T6" fmla="*/ 0 60000 65536"/>
                                    <a:gd name="T7" fmla="*/ 0 60000 65536"/>
                                    <a:gd name="T8" fmla="*/ 0 60000 65536"/>
                                  </a:gdLst>
                                  <a:ahLst/>
                                  <a:cxnLst>
                                    <a:cxn ang="T6">
                                      <a:pos x="T0" y="T1"/>
                                    </a:cxn>
                                    <a:cxn ang="T7">
                                      <a:pos x="T2" y="T3"/>
                                    </a:cxn>
                                    <a:cxn ang="T8">
                                      <a:pos x="T4" y="T5"/>
                                    </a:cxn>
                                  </a:cxnLst>
                                  <a:rect l="0" t="0" r="r" b="b"/>
                                  <a:pathLst>
                                    <a:path w="12" h="44">
                                      <a:moveTo>
                                        <a:pt x="0" y="0"/>
                                      </a:moveTo>
                                      <a:lnTo>
                                        <a:pt x="0" y="43"/>
                                      </a:lnTo>
                                      <a:lnTo>
                                        <a:pt x="11"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2" name="Freeform 330"/>
                              <wps:cNvSpPr>
                                <a:spLocks/>
                              </wps:cNvSpPr>
                              <wps:spPr bwMode="auto">
                                <a:xfrm>
                                  <a:off x="822" y="1091"/>
                                  <a:ext cx="18" cy="96"/>
                                </a:xfrm>
                                <a:custGeom>
                                  <a:avLst/>
                                  <a:gdLst>
                                    <a:gd name="T0" fmla="*/ 0 w 18"/>
                                    <a:gd name="T1" fmla="*/ 1 h 96"/>
                                    <a:gd name="T2" fmla="*/ 17 w 18"/>
                                    <a:gd name="T3" fmla="*/ 0 h 96"/>
                                    <a:gd name="T4" fmla="*/ 17 w 18"/>
                                    <a:gd name="T5" fmla="*/ 95 h 96"/>
                                    <a:gd name="T6" fmla="*/ 0 w 18"/>
                                    <a:gd name="T7" fmla="*/ 91 h 96"/>
                                    <a:gd name="T8" fmla="*/ 0 w 18"/>
                                    <a:gd name="T9" fmla="*/ 1 h 96"/>
                                    <a:gd name="T10" fmla="*/ 0 w 18"/>
                                    <a:gd name="T11" fmla="*/ 1 h 9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 h="96">
                                      <a:moveTo>
                                        <a:pt x="0" y="1"/>
                                      </a:moveTo>
                                      <a:lnTo>
                                        <a:pt x="17" y="0"/>
                                      </a:lnTo>
                                      <a:lnTo>
                                        <a:pt x="17" y="95"/>
                                      </a:lnTo>
                                      <a:lnTo>
                                        <a:pt x="0" y="91"/>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3" name="Freeform 331"/>
                              <wps:cNvSpPr>
                                <a:spLocks/>
                              </wps:cNvSpPr>
                              <wps:spPr bwMode="auto">
                                <a:xfrm>
                                  <a:off x="824" y="1094"/>
                                  <a:ext cx="15" cy="44"/>
                                </a:xfrm>
                                <a:custGeom>
                                  <a:avLst/>
                                  <a:gdLst>
                                    <a:gd name="T0" fmla="*/ 0 w 15"/>
                                    <a:gd name="T1" fmla="*/ 3 h 44"/>
                                    <a:gd name="T2" fmla="*/ 0 w 15"/>
                                    <a:gd name="T3" fmla="*/ 43 h 44"/>
                                    <a:gd name="T4" fmla="*/ 14 w 15"/>
                                    <a:gd name="T5" fmla="*/ 43 h 44"/>
                                    <a:gd name="T6" fmla="*/ 14 w 15"/>
                                    <a:gd name="T7" fmla="*/ 0 h 44"/>
                                    <a:gd name="T8" fmla="*/ 0 w 15"/>
                                    <a:gd name="T9" fmla="*/ 3 h 44"/>
                                    <a:gd name="T10" fmla="*/ 0 w 15"/>
                                    <a:gd name="T11" fmla="*/ 3 h 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 h="44">
                                      <a:moveTo>
                                        <a:pt x="0" y="3"/>
                                      </a:moveTo>
                                      <a:lnTo>
                                        <a:pt x="0" y="43"/>
                                      </a:lnTo>
                                      <a:lnTo>
                                        <a:pt x="14" y="43"/>
                                      </a:lnTo>
                                      <a:lnTo>
                                        <a:pt x="14" y="0"/>
                                      </a:lnTo>
                                      <a:lnTo>
                                        <a:pt x="0" y="3"/>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4" name="Freeform 332"/>
                              <wps:cNvSpPr>
                                <a:spLocks/>
                              </wps:cNvSpPr>
                              <wps:spPr bwMode="auto">
                                <a:xfrm>
                                  <a:off x="824" y="1140"/>
                                  <a:ext cx="15" cy="43"/>
                                </a:xfrm>
                                <a:custGeom>
                                  <a:avLst/>
                                  <a:gdLst>
                                    <a:gd name="T0" fmla="*/ 0 w 15"/>
                                    <a:gd name="T1" fmla="*/ 0 h 43"/>
                                    <a:gd name="T2" fmla="*/ 14 w 15"/>
                                    <a:gd name="T3" fmla="*/ 0 h 43"/>
                                    <a:gd name="T4" fmla="*/ 14 w 15"/>
                                    <a:gd name="T5" fmla="*/ 42 h 43"/>
                                    <a:gd name="T6" fmla="*/ 0 w 15"/>
                                    <a:gd name="T7" fmla="*/ 38 h 43"/>
                                    <a:gd name="T8" fmla="*/ 0 w 15"/>
                                    <a:gd name="T9" fmla="*/ 0 h 43"/>
                                    <a:gd name="T10" fmla="*/ 0 w 15"/>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 h="43">
                                      <a:moveTo>
                                        <a:pt x="0" y="0"/>
                                      </a:moveTo>
                                      <a:lnTo>
                                        <a:pt x="14" y="0"/>
                                      </a:lnTo>
                                      <a:lnTo>
                                        <a:pt x="14" y="42"/>
                                      </a:lnTo>
                                      <a:lnTo>
                                        <a:pt x="0" y="3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5" name="Freeform 333"/>
                              <wps:cNvSpPr>
                                <a:spLocks/>
                              </wps:cNvSpPr>
                              <wps:spPr bwMode="auto">
                                <a:xfrm>
                                  <a:off x="911" y="1103"/>
                                  <a:ext cx="37" cy="99"/>
                                </a:xfrm>
                                <a:custGeom>
                                  <a:avLst/>
                                  <a:gdLst>
                                    <a:gd name="T0" fmla="*/ 0 w 37"/>
                                    <a:gd name="T1" fmla="*/ 0 h 99"/>
                                    <a:gd name="T2" fmla="*/ 36 w 37"/>
                                    <a:gd name="T3" fmla="*/ 0 h 99"/>
                                    <a:gd name="T4" fmla="*/ 36 w 37"/>
                                    <a:gd name="T5" fmla="*/ 98 h 99"/>
                                    <a:gd name="T6" fmla="*/ 0 w 37"/>
                                    <a:gd name="T7" fmla="*/ 91 h 99"/>
                                    <a:gd name="T8" fmla="*/ 0 w 37"/>
                                    <a:gd name="T9" fmla="*/ 0 h 99"/>
                                    <a:gd name="T10" fmla="*/ 0 w 37"/>
                                    <a:gd name="T11" fmla="*/ 0 h 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99">
                                      <a:moveTo>
                                        <a:pt x="0" y="0"/>
                                      </a:moveTo>
                                      <a:lnTo>
                                        <a:pt x="36" y="0"/>
                                      </a:lnTo>
                                      <a:lnTo>
                                        <a:pt x="36" y="98"/>
                                      </a:lnTo>
                                      <a:lnTo>
                                        <a:pt x="0" y="91"/>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6" name="AutoShape 334"/>
                              <wps:cNvSpPr>
                                <a:spLocks noChangeArrowheads="1"/>
                              </wps:cNvSpPr>
                              <wps:spPr bwMode="auto">
                                <a:xfrm flipV="1">
                                  <a:off x="914" y="1107"/>
                                  <a:ext cx="15"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7" name="Freeform 335"/>
                              <wps:cNvSpPr>
                                <a:spLocks/>
                              </wps:cNvSpPr>
                              <wps:spPr bwMode="auto">
                                <a:xfrm>
                                  <a:off x="914" y="1153"/>
                                  <a:ext cx="14" cy="38"/>
                                </a:xfrm>
                                <a:custGeom>
                                  <a:avLst/>
                                  <a:gdLst>
                                    <a:gd name="T0" fmla="*/ 0 w 14"/>
                                    <a:gd name="T1" fmla="*/ 0 h 38"/>
                                    <a:gd name="T2" fmla="*/ 13 w 14"/>
                                    <a:gd name="T3" fmla="*/ 0 h 38"/>
                                    <a:gd name="T4" fmla="*/ 13 w 14"/>
                                    <a:gd name="T5" fmla="*/ 37 h 38"/>
                                    <a:gd name="T6" fmla="*/ 0 w 14"/>
                                    <a:gd name="T7" fmla="*/ 35 h 38"/>
                                    <a:gd name="T8" fmla="*/ 0 w 14"/>
                                    <a:gd name="T9" fmla="*/ 0 h 38"/>
                                    <a:gd name="T10" fmla="*/ 0 w 14"/>
                                    <a:gd name="T11" fmla="*/ 0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 h="38">
                                      <a:moveTo>
                                        <a:pt x="0" y="0"/>
                                      </a:moveTo>
                                      <a:lnTo>
                                        <a:pt x="13" y="0"/>
                                      </a:lnTo>
                                      <a:lnTo>
                                        <a:pt x="13" y="37"/>
                                      </a:lnTo>
                                      <a:lnTo>
                                        <a:pt x="0" y="35"/>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8" name="AutoShape 336"/>
                              <wps:cNvSpPr>
                                <a:spLocks noChangeArrowheads="1"/>
                              </wps:cNvSpPr>
                              <wps:spPr bwMode="auto">
                                <a:xfrm flipV="1">
                                  <a:off x="930" y="1107"/>
                                  <a:ext cx="16"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89" name="Freeform 337"/>
                              <wps:cNvSpPr>
                                <a:spLocks/>
                              </wps:cNvSpPr>
                              <wps:spPr bwMode="auto">
                                <a:xfrm>
                                  <a:off x="930" y="1153"/>
                                  <a:ext cx="16" cy="42"/>
                                </a:xfrm>
                                <a:custGeom>
                                  <a:avLst/>
                                  <a:gdLst>
                                    <a:gd name="T0" fmla="*/ 0 w 16"/>
                                    <a:gd name="T1" fmla="*/ 0 h 42"/>
                                    <a:gd name="T2" fmla="*/ 15 w 16"/>
                                    <a:gd name="T3" fmla="*/ 0 h 42"/>
                                    <a:gd name="T4" fmla="*/ 15 w 16"/>
                                    <a:gd name="T5" fmla="*/ 41 h 42"/>
                                    <a:gd name="T6" fmla="*/ 0 w 16"/>
                                    <a:gd name="T7" fmla="*/ 39 h 42"/>
                                    <a:gd name="T8" fmla="*/ 0 w 16"/>
                                    <a:gd name="T9" fmla="*/ 0 h 42"/>
                                    <a:gd name="T10" fmla="*/ 0 w 16"/>
                                    <a:gd name="T11" fmla="*/ 0 h 4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 h="42">
                                      <a:moveTo>
                                        <a:pt x="0" y="0"/>
                                      </a:moveTo>
                                      <a:lnTo>
                                        <a:pt x="15" y="0"/>
                                      </a:lnTo>
                                      <a:lnTo>
                                        <a:pt x="15" y="41"/>
                                      </a:lnTo>
                                      <a:lnTo>
                                        <a:pt x="0" y="39"/>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0" name="Oval 338"/>
                              <wps:cNvSpPr>
                                <a:spLocks noChangeArrowheads="1"/>
                              </wps:cNvSpPr>
                              <wps:spPr bwMode="auto">
                                <a:xfrm>
                                  <a:off x="1100" y="841"/>
                                  <a:ext cx="102" cy="272"/>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1" name="Oval 339"/>
                              <wps:cNvSpPr>
                                <a:spLocks noChangeArrowheads="1"/>
                              </wps:cNvSpPr>
                              <wps:spPr bwMode="auto">
                                <a:xfrm>
                                  <a:off x="1102" y="844"/>
                                  <a:ext cx="104" cy="272"/>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2" name="Oval 340"/>
                              <wps:cNvSpPr>
                                <a:spLocks noChangeArrowheads="1"/>
                              </wps:cNvSpPr>
                              <wps:spPr bwMode="auto">
                                <a:xfrm>
                                  <a:off x="1112" y="865"/>
                                  <a:ext cx="86" cy="227"/>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3" name="Oval 341"/>
                              <wps:cNvSpPr>
                                <a:spLocks noChangeArrowheads="1"/>
                              </wps:cNvSpPr>
                              <wps:spPr bwMode="auto">
                                <a:xfrm>
                                  <a:off x="1109" y="865"/>
                                  <a:ext cx="87" cy="227"/>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4" name="Freeform 342"/>
                              <wps:cNvSpPr>
                                <a:spLocks/>
                              </wps:cNvSpPr>
                              <wps:spPr bwMode="auto">
                                <a:xfrm>
                                  <a:off x="1152" y="865"/>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5" name="Freeform 343"/>
                              <wps:cNvSpPr>
                                <a:spLocks/>
                              </wps:cNvSpPr>
                              <wps:spPr bwMode="auto">
                                <a:xfrm>
                                  <a:off x="1144" y="867"/>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6" name="Freeform 344"/>
                              <wps:cNvSpPr>
                                <a:spLocks/>
                              </wps:cNvSpPr>
                              <wps:spPr bwMode="auto">
                                <a:xfrm>
                                  <a:off x="1134" y="873"/>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7" name="Freeform 345"/>
                              <wps:cNvSpPr>
                                <a:spLocks/>
                              </wps:cNvSpPr>
                              <wps:spPr bwMode="auto">
                                <a:xfrm>
                                  <a:off x="1126" y="887"/>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8" name="Freeform 346"/>
                              <wps:cNvSpPr>
                                <a:spLocks/>
                              </wps:cNvSpPr>
                              <wps:spPr bwMode="auto">
                                <a:xfrm>
                                  <a:off x="1117" y="915"/>
                                  <a:ext cx="1" cy="123"/>
                                </a:xfrm>
                                <a:custGeom>
                                  <a:avLst/>
                                  <a:gdLst>
                                    <a:gd name="T0" fmla="*/ 0 w 1"/>
                                    <a:gd name="T1" fmla="*/ 0 h 123"/>
                                    <a:gd name="T2" fmla="*/ 0 w 1"/>
                                    <a:gd name="T3" fmla="*/ 122 h 123"/>
                                    <a:gd name="T4" fmla="*/ 0 w 1"/>
                                    <a:gd name="T5" fmla="*/ 0 h 123"/>
                                    <a:gd name="T6" fmla="*/ 0 60000 65536"/>
                                    <a:gd name="T7" fmla="*/ 0 60000 65536"/>
                                    <a:gd name="T8" fmla="*/ 0 60000 65536"/>
                                  </a:gdLst>
                                  <a:ahLst/>
                                  <a:cxnLst>
                                    <a:cxn ang="T6">
                                      <a:pos x="T0" y="T1"/>
                                    </a:cxn>
                                    <a:cxn ang="T7">
                                      <a:pos x="T2" y="T3"/>
                                    </a:cxn>
                                    <a:cxn ang="T8">
                                      <a:pos x="T4" y="T5"/>
                                    </a:cxn>
                                  </a:cxnLst>
                                  <a:rect l="0" t="0" r="r" b="b"/>
                                  <a:pathLst>
                                    <a:path w="1" h="123">
                                      <a:moveTo>
                                        <a:pt x="0" y="0"/>
                                      </a:moveTo>
                                      <a:lnTo>
                                        <a:pt x="0" y="12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199" name="Freeform 347"/>
                              <wps:cNvSpPr>
                                <a:spLocks/>
                              </wps:cNvSpPr>
                              <wps:spPr bwMode="auto">
                                <a:xfrm>
                                  <a:off x="1160" y="865"/>
                                  <a:ext cx="1" cy="148"/>
                                </a:xfrm>
                                <a:custGeom>
                                  <a:avLst/>
                                  <a:gdLst>
                                    <a:gd name="T0" fmla="*/ 0 w 1"/>
                                    <a:gd name="T1" fmla="*/ 0 h 148"/>
                                    <a:gd name="T2" fmla="*/ 0 w 1"/>
                                    <a:gd name="T3" fmla="*/ 147 h 148"/>
                                    <a:gd name="T4" fmla="*/ 0 w 1"/>
                                    <a:gd name="T5" fmla="*/ 0 h 148"/>
                                    <a:gd name="T6" fmla="*/ 0 60000 65536"/>
                                    <a:gd name="T7" fmla="*/ 0 60000 65536"/>
                                    <a:gd name="T8" fmla="*/ 0 60000 65536"/>
                                  </a:gdLst>
                                  <a:ahLst/>
                                  <a:cxnLst>
                                    <a:cxn ang="T6">
                                      <a:pos x="T0" y="T1"/>
                                    </a:cxn>
                                    <a:cxn ang="T7">
                                      <a:pos x="T2" y="T3"/>
                                    </a:cxn>
                                    <a:cxn ang="T8">
                                      <a:pos x="T4" y="T5"/>
                                    </a:cxn>
                                  </a:cxnLst>
                                  <a:rect l="0" t="0" r="r" b="b"/>
                                  <a:pathLst>
                                    <a:path w="1" h="148">
                                      <a:moveTo>
                                        <a:pt x="0" y="0"/>
                                      </a:moveTo>
                                      <a:lnTo>
                                        <a:pt x="0" y="14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0" name="Freeform 348"/>
                              <wps:cNvSpPr>
                                <a:spLocks/>
                              </wps:cNvSpPr>
                              <wps:spPr bwMode="auto">
                                <a:xfrm>
                                  <a:off x="1170" y="872"/>
                                  <a:ext cx="1" cy="145"/>
                                </a:xfrm>
                                <a:custGeom>
                                  <a:avLst/>
                                  <a:gdLst>
                                    <a:gd name="T0" fmla="*/ 0 w 1"/>
                                    <a:gd name="T1" fmla="*/ 0 h 145"/>
                                    <a:gd name="T2" fmla="*/ 0 w 1"/>
                                    <a:gd name="T3" fmla="*/ 144 h 145"/>
                                    <a:gd name="T4" fmla="*/ 0 w 1"/>
                                    <a:gd name="T5" fmla="*/ 0 h 145"/>
                                    <a:gd name="T6" fmla="*/ 0 60000 65536"/>
                                    <a:gd name="T7" fmla="*/ 0 60000 65536"/>
                                    <a:gd name="T8" fmla="*/ 0 60000 65536"/>
                                  </a:gdLst>
                                  <a:ahLst/>
                                  <a:cxnLst>
                                    <a:cxn ang="T6">
                                      <a:pos x="T0" y="T1"/>
                                    </a:cxn>
                                    <a:cxn ang="T7">
                                      <a:pos x="T2" y="T3"/>
                                    </a:cxn>
                                    <a:cxn ang="T8">
                                      <a:pos x="T4" y="T5"/>
                                    </a:cxn>
                                  </a:cxnLst>
                                  <a:rect l="0" t="0" r="r" b="b"/>
                                  <a:pathLst>
                                    <a:path w="1" h="145">
                                      <a:moveTo>
                                        <a:pt x="0" y="0"/>
                                      </a:moveTo>
                                      <a:lnTo>
                                        <a:pt x="0" y="14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1" name="Freeform 349"/>
                              <wps:cNvSpPr>
                                <a:spLocks/>
                              </wps:cNvSpPr>
                              <wps:spPr bwMode="auto">
                                <a:xfrm>
                                  <a:off x="1178" y="886"/>
                                  <a:ext cx="1" cy="146"/>
                                </a:xfrm>
                                <a:custGeom>
                                  <a:avLst/>
                                  <a:gdLst>
                                    <a:gd name="T0" fmla="*/ 0 w 1"/>
                                    <a:gd name="T1" fmla="*/ 0 h 146"/>
                                    <a:gd name="T2" fmla="*/ 0 w 1"/>
                                    <a:gd name="T3" fmla="*/ 145 h 146"/>
                                    <a:gd name="T4" fmla="*/ 0 w 1"/>
                                    <a:gd name="T5" fmla="*/ 0 h 146"/>
                                    <a:gd name="T6" fmla="*/ 0 60000 65536"/>
                                    <a:gd name="T7" fmla="*/ 0 60000 65536"/>
                                    <a:gd name="T8" fmla="*/ 0 60000 65536"/>
                                  </a:gdLst>
                                  <a:ahLst/>
                                  <a:cxnLst>
                                    <a:cxn ang="T6">
                                      <a:pos x="T0" y="T1"/>
                                    </a:cxn>
                                    <a:cxn ang="T7">
                                      <a:pos x="T2" y="T3"/>
                                    </a:cxn>
                                    <a:cxn ang="T8">
                                      <a:pos x="T4" y="T5"/>
                                    </a:cxn>
                                  </a:cxnLst>
                                  <a:rect l="0" t="0" r="r" b="b"/>
                                  <a:pathLst>
                                    <a:path w="1" h="146">
                                      <a:moveTo>
                                        <a:pt x="0" y="0"/>
                                      </a:moveTo>
                                      <a:lnTo>
                                        <a:pt x="0" y="14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2" name="Freeform 350"/>
                              <wps:cNvSpPr>
                                <a:spLocks/>
                              </wps:cNvSpPr>
                              <wps:spPr bwMode="auto">
                                <a:xfrm>
                                  <a:off x="1186" y="907"/>
                                  <a:ext cx="1" cy="122"/>
                                </a:xfrm>
                                <a:custGeom>
                                  <a:avLst/>
                                  <a:gdLst>
                                    <a:gd name="T0" fmla="*/ 0 w 1"/>
                                    <a:gd name="T1" fmla="*/ 0 h 122"/>
                                    <a:gd name="T2" fmla="*/ 0 w 1"/>
                                    <a:gd name="T3" fmla="*/ 121 h 122"/>
                                    <a:gd name="T4" fmla="*/ 0 w 1"/>
                                    <a:gd name="T5" fmla="*/ 0 h 122"/>
                                    <a:gd name="T6" fmla="*/ 0 60000 65536"/>
                                    <a:gd name="T7" fmla="*/ 0 60000 65536"/>
                                    <a:gd name="T8" fmla="*/ 0 60000 65536"/>
                                  </a:gdLst>
                                  <a:ahLst/>
                                  <a:cxnLst>
                                    <a:cxn ang="T6">
                                      <a:pos x="T0" y="T1"/>
                                    </a:cxn>
                                    <a:cxn ang="T7">
                                      <a:pos x="T2" y="T3"/>
                                    </a:cxn>
                                    <a:cxn ang="T8">
                                      <a:pos x="T4" y="T5"/>
                                    </a:cxn>
                                  </a:cxnLst>
                                  <a:rect l="0" t="0" r="r" b="b"/>
                                  <a:pathLst>
                                    <a:path w="1" h="122">
                                      <a:moveTo>
                                        <a:pt x="0" y="0"/>
                                      </a:moveTo>
                                      <a:lnTo>
                                        <a:pt x="0" y="121"/>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3" name="Freeform 351"/>
                              <wps:cNvSpPr>
                                <a:spLocks/>
                              </wps:cNvSpPr>
                              <wps:spPr bwMode="auto">
                                <a:xfrm>
                                  <a:off x="1108" y="860"/>
                                  <a:ext cx="90" cy="137"/>
                                </a:xfrm>
                                <a:custGeom>
                                  <a:avLst/>
                                  <a:gdLst>
                                    <a:gd name="T0" fmla="*/ 1 w 90"/>
                                    <a:gd name="T1" fmla="*/ 118 h 137"/>
                                    <a:gd name="T2" fmla="*/ 0 w 90"/>
                                    <a:gd name="T3" fmla="*/ 109 h 137"/>
                                    <a:gd name="T4" fmla="*/ 0 w 90"/>
                                    <a:gd name="T5" fmla="*/ 104 h 137"/>
                                    <a:gd name="T6" fmla="*/ 0 w 90"/>
                                    <a:gd name="T7" fmla="*/ 101 h 137"/>
                                    <a:gd name="T8" fmla="*/ 0 w 90"/>
                                    <a:gd name="T9" fmla="*/ 101 h 137"/>
                                    <a:gd name="T10" fmla="*/ 0 w 90"/>
                                    <a:gd name="T11" fmla="*/ 104 h 137"/>
                                    <a:gd name="T12" fmla="*/ 0 w 90"/>
                                    <a:gd name="T13" fmla="*/ 108 h 137"/>
                                    <a:gd name="T14" fmla="*/ 0 w 90"/>
                                    <a:gd name="T15" fmla="*/ 113 h 137"/>
                                    <a:gd name="T16" fmla="*/ 0 w 90"/>
                                    <a:gd name="T17" fmla="*/ 118 h 137"/>
                                    <a:gd name="T18" fmla="*/ 0 w 90"/>
                                    <a:gd name="T19" fmla="*/ 124 h 137"/>
                                    <a:gd name="T20" fmla="*/ 0 w 90"/>
                                    <a:gd name="T21" fmla="*/ 130 h 137"/>
                                    <a:gd name="T22" fmla="*/ 0 w 90"/>
                                    <a:gd name="T23" fmla="*/ 134 h 137"/>
                                    <a:gd name="T24" fmla="*/ 0 w 90"/>
                                    <a:gd name="T25" fmla="*/ 136 h 137"/>
                                    <a:gd name="T26" fmla="*/ 0 w 90"/>
                                    <a:gd name="T27" fmla="*/ 136 h 137"/>
                                    <a:gd name="T28" fmla="*/ 0 w 90"/>
                                    <a:gd name="T29" fmla="*/ 134 h 137"/>
                                    <a:gd name="T30" fmla="*/ 0 w 90"/>
                                    <a:gd name="T31" fmla="*/ 128 h 137"/>
                                    <a:gd name="T32" fmla="*/ 1 w 90"/>
                                    <a:gd name="T33" fmla="*/ 117 h 137"/>
                                    <a:gd name="T34" fmla="*/ 1 w 90"/>
                                    <a:gd name="T35" fmla="*/ 90 h 137"/>
                                    <a:gd name="T36" fmla="*/ 4 w 90"/>
                                    <a:gd name="T37" fmla="*/ 66 h 137"/>
                                    <a:gd name="T38" fmla="*/ 8 w 90"/>
                                    <a:gd name="T39" fmla="*/ 47 h 137"/>
                                    <a:gd name="T40" fmla="*/ 14 w 90"/>
                                    <a:gd name="T41" fmla="*/ 30 h 137"/>
                                    <a:gd name="T42" fmla="*/ 20 w 90"/>
                                    <a:gd name="T43" fmla="*/ 18 h 137"/>
                                    <a:gd name="T44" fmla="*/ 28 w 90"/>
                                    <a:gd name="T45" fmla="*/ 8 h 137"/>
                                    <a:gd name="T46" fmla="*/ 36 w 90"/>
                                    <a:gd name="T47" fmla="*/ 2 h 137"/>
                                    <a:gd name="T48" fmla="*/ 45 w 90"/>
                                    <a:gd name="T49" fmla="*/ 0 h 137"/>
                                    <a:gd name="T50" fmla="*/ 52 w 90"/>
                                    <a:gd name="T51" fmla="*/ 2 h 137"/>
                                    <a:gd name="T52" fmla="*/ 61 w 90"/>
                                    <a:gd name="T53" fmla="*/ 8 h 137"/>
                                    <a:gd name="T54" fmla="*/ 68 w 90"/>
                                    <a:gd name="T55" fmla="*/ 18 h 137"/>
                                    <a:gd name="T56" fmla="*/ 75 w 90"/>
                                    <a:gd name="T57" fmla="*/ 30 h 137"/>
                                    <a:gd name="T58" fmla="*/ 80 w 90"/>
                                    <a:gd name="T59" fmla="*/ 47 h 137"/>
                                    <a:gd name="T60" fmla="*/ 85 w 90"/>
                                    <a:gd name="T61" fmla="*/ 66 h 137"/>
                                    <a:gd name="T62" fmla="*/ 88 w 90"/>
                                    <a:gd name="T63" fmla="*/ 90 h 137"/>
                                    <a:gd name="T64" fmla="*/ 89 w 90"/>
                                    <a:gd name="T65" fmla="*/ 117 h 13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90" h="137">
                                      <a:moveTo>
                                        <a:pt x="1" y="118"/>
                                      </a:moveTo>
                                      <a:lnTo>
                                        <a:pt x="0" y="109"/>
                                      </a:lnTo>
                                      <a:lnTo>
                                        <a:pt x="0" y="104"/>
                                      </a:lnTo>
                                      <a:lnTo>
                                        <a:pt x="0" y="101"/>
                                      </a:lnTo>
                                      <a:lnTo>
                                        <a:pt x="0" y="104"/>
                                      </a:lnTo>
                                      <a:lnTo>
                                        <a:pt x="0" y="108"/>
                                      </a:lnTo>
                                      <a:lnTo>
                                        <a:pt x="0" y="113"/>
                                      </a:lnTo>
                                      <a:lnTo>
                                        <a:pt x="0" y="118"/>
                                      </a:lnTo>
                                      <a:lnTo>
                                        <a:pt x="0" y="124"/>
                                      </a:lnTo>
                                      <a:lnTo>
                                        <a:pt x="0" y="130"/>
                                      </a:lnTo>
                                      <a:lnTo>
                                        <a:pt x="0" y="134"/>
                                      </a:lnTo>
                                      <a:lnTo>
                                        <a:pt x="0" y="136"/>
                                      </a:lnTo>
                                      <a:lnTo>
                                        <a:pt x="0" y="134"/>
                                      </a:lnTo>
                                      <a:lnTo>
                                        <a:pt x="0" y="128"/>
                                      </a:lnTo>
                                      <a:lnTo>
                                        <a:pt x="1" y="117"/>
                                      </a:lnTo>
                                      <a:lnTo>
                                        <a:pt x="1" y="90"/>
                                      </a:lnTo>
                                      <a:lnTo>
                                        <a:pt x="4" y="66"/>
                                      </a:lnTo>
                                      <a:lnTo>
                                        <a:pt x="8" y="47"/>
                                      </a:lnTo>
                                      <a:lnTo>
                                        <a:pt x="14" y="30"/>
                                      </a:lnTo>
                                      <a:lnTo>
                                        <a:pt x="20" y="18"/>
                                      </a:lnTo>
                                      <a:lnTo>
                                        <a:pt x="28" y="8"/>
                                      </a:lnTo>
                                      <a:lnTo>
                                        <a:pt x="36" y="2"/>
                                      </a:lnTo>
                                      <a:lnTo>
                                        <a:pt x="45" y="0"/>
                                      </a:lnTo>
                                      <a:lnTo>
                                        <a:pt x="52" y="2"/>
                                      </a:lnTo>
                                      <a:lnTo>
                                        <a:pt x="61" y="8"/>
                                      </a:lnTo>
                                      <a:lnTo>
                                        <a:pt x="68" y="18"/>
                                      </a:lnTo>
                                      <a:lnTo>
                                        <a:pt x="75" y="30"/>
                                      </a:lnTo>
                                      <a:lnTo>
                                        <a:pt x="80" y="47"/>
                                      </a:lnTo>
                                      <a:lnTo>
                                        <a:pt x="85" y="66"/>
                                      </a:lnTo>
                                      <a:lnTo>
                                        <a:pt x="88" y="90"/>
                                      </a:lnTo>
                                      <a:lnTo>
                                        <a:pt x="89" y="117"/>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4" name="Freeform 352"/>
                              <wps:cNvSpPr>
                                <a:spLocks/>
                              </wps:cNvSpPr>
                              <wps:spPr bwMode="auto">
                                <a:xfrm>
                                  <a:off x="1087" y="985"/>
                                  <a:ext cx="130" cy="226"/>
                                </a:xfrm>
                                <a:custGeom>
                                  <a:avLst/>
                                  <a:gdLst>
                                    <a:gd name="T0" fmla="*/ 0 w 130"/>
                                    <a:gd name="T1" fmla="*/ 0 h 226"/>
                                    <a:gd name="T2" fmla="*/ 129 w 130"/>
                                    <a:gd name="T3" fmla="*/ 0 h 226"/>
                                    <a:gd name="T4" fmla="*/ 129 w 130"/>
                                    <a:gd name="T5" fmla="*/ 19 h 226"/>
                                    <a:gd name="T6" fmla="*/ 121 w 130"/>
                                    <a:gd name="T7" fmla="*/ 19 h 226"/>
                                    <a:gd name="T8" fmla="*/ 121 w 130"/>
                                    <a:gd name="T9" fmla="*/ 197 h 226"/>
                                    <a:gd name="T10" fmla="*/ 129 w 130"/>
                                    <a:gd name="T11" fmla="*/ 197 h 226"/>
                                    <a:gd name="T12" fmla="*/ 129 w 130"/>
                                    <a:gd name="T13" fmla="*/ 216 h 226"/>
                                    <a:gd name="T14" fmla="*/ 0 w 130"/>
                                    <a:gd name="T15" fmla="*/ 225 h 226"/>
                                    <a:gd name="T16" fmla="*/ 0 w 130"/>
                                    <a:gd name="T17" fmla="*/ 207 h 226"/>
                                    <a:gd name="T18" fmla="*/ 7 w 130"/>
                                    <a:gd name="T19" fmla="*/ 207 h 226"/>
                                    <a:gd name="T20" fmla="*/ 7 w 130"/>
                                    <a:gd name="T21" fmla="*/ 20 h 226"/>
                                    <a:gd name="T22" fmla="*/ 0 w 130"/>
                                    <a:gd name="T23" fmla="*/ 20 h 226"/>
                                    <a:gd name="T24" fmla="*/ 0 w 130"/>
                                    <a:gd name="T25" fmla="*/ 0 h 226"/>
                                    <a:gd name="T26" fmla="*/ 0 w 130"/>
                                    <a:gd name="T27" fmla="*/ 0 h 22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 h="226">
                                      <a:moveTo>
                                        <a:pt x="0" y="0"/>
                                      </a:moveTo>
                                      <a:lnTo>
                                        <a:pt x="129" y="0"/>
                                      </a:lnTo>
                                      <a:lnTo>
                                        <a:pt x="129" y="19"/>
                                      </a:lnTo>
                                      <a:lnTo>
                                        <a:pt x="121" y="19"/>
                                      </a:lnTo>
                                      <a:lnTo>
                                        <a:pt x="121" y="197"/>
                                      </a:lnTo>
                                      <a:lnTo>
                                        <a:pt x="129" y="197"/>
                                      </a:lnTo>
                                      <a:lnTo>
                                        <a:pt x="129" y="216"/>
                                      </a:lnTo>
                                      <a:lnTo>
                                        <a:pt x="0" y="225"/>
                                      </a:lnTo>
                                      <a:lnTo>
                                        <a:pt x="0" y="207"/>
                                      </a:lnTo>
                                      <a:lnTo>
                                        <a:pt x="7" y="207"/>
                                      </a:lnTo>
                                      <a:lnTo>
                                        <a:pt x="7" y="20"/>
                                      </a:lnTo>
                                      <a:lnTo>
                                        <a:pt x="0" y="20"/>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5" name="Freeform 353"/>
                              <wps:cNvSpPr>
                                <a:spLocks/>
                              </wps:cNvSpPr>
                              <wps:spPr bwMode="auto">
                                <a:xfrm>
                                  <a:off x="1088" y="978"/>
                                  <a:ext cx="132" cy="229"/>
                                </a:xfrm>
                                <a:custGeom>
                                  <a:avLst/>
                                  <a:gdLst>
                                    <a:gd name="T0" fmla="*/ 0 w 132"/>
                                    <a:gd name="T1" fmla="*/ 3 h 229"/>
                                    <a:gd name="T2" fmla="*/ 131 w 132"/>
                                    <a:gd name="T3" fmla="*/ 0 h 229"/>
                                    <a:gd name="T4" fmla="*/ 131 w 132"/>
                                    <a:gd name="T5" fmla="*/ 19 h 229"/>
                                    <a:gd name="T6" fmla="*/ 124 w 132"/>
                                    <a:gd name="T7" fmla="*/ 19 h 229"/>
                                    <a:gd name="T8" fmla="*/ 124 w 132"/>
                                    <a:gd name="T9" fmla="*/ 200 h 229"/>
                                    <a:gd name="T10" fmla="*/ 131 w 132"/>
                                    <a:gd name="T11" fmla="*/ 200 h 229"/>
                                    <a:gd name="T12" fmla="*/ 131 w 132"/>
                                    <a:gd name="T13" fmla="*/ 216 h 229"/>
                                    <a:gd name="T14" fmla="*/ 0 w 132"/>
                                    <a:gd name="T15" fmla="*/ 228 h 229"/>
                                    <a:gd name="T16" fmla="*/ 0 w 132"/>
                                    <a:gd name="T17" fmla="*/ 210 h 229"/>
                                    <a:gd name="T18" fmla="*/ 8 w 132"/>
                                    <a:gd name="T19" fmla="*/ 210 h 229"/>
                                    <a:gd name="T20" fmla="*/ 8 w 132"/>
                                    <a:gd name="T21" fmla="*/ 24 h 229"/>
                                    <a:gd name="T22" fmla="*/ 0 w 132"/>
                                    <a:gd name="T23" fmla="*/ 24 h 229"/>
                                    <a:gd name="T24" fmla="*/ 0 w 132"/>
                                    <a:gd name="T25" fmla="*/ 3 h 229"/>
                                    <a:gd name="T26" fmla="*/ 0 w 132"/>
                                    <a:gd name="T27" fmla="*/ 3 h 22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2" h="229">
                                      <a:moveTo>
                                        <a:pt x="0" y="3"/>
                                      </a:moveTo>
                                      <a:lnTo>
                                        <a:pt x="131" y="0"/>
                                      </a:lnTo>
                                      <a:lnTo>
                                        <a:pt x="131" y="19"/>
                                      </a:lnTo>
                                      <a:lnTo>
                                        <a:pt x="124" y="19"/>
                                      </a:lnTo>
                                      <a:lnTo>
                                        <a:pt x="124" y="200"/>
                                      </a:lnTo>
                                      <a:lnTo>
                                        <a:pt x="131" y="200"/>
                                      </a:lnTo>
                                      <a:lnTo>
                                        <a:pt x="131" y="216"/>
                                      </a:lnTo>
                                      <a:lnTo>
                                        <a:pt x="0" y="228"/>
                                      </a:lnTo>
                                      <a:lnTo>
                                        <a:pt x="0" y="210"/>
                                      </a:lnTo>
                                      <a:lnTo>
                                        <a:pt x="8" y="210"/>
                                      </a:lnTo>
                                      <a:lnTo>
                                        <a:pt x="8" y="24"/>
                                      </a:lnTo>
                                      <a:lnTo>
                                        <a:pt x="0" y="24"/>
                                      </a:lnTo>
                                      <a:lnTo>
                                        <a:pt x="0" y="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6" name="Freeform 354"/>
                              <wps:cNvSpPr>
                                <a:spLocks/>
                              </wps:cNvSpPr>
                              <wps:spPr bwMode="auto">
                                <a:xfrm>
                                  <a:off x="1115" y="1004"/>
                                  <a:ext cx="38" cy="179"/>
                                </a:xfrm>
                                <a:custGeom>
                                  <a:avLst/>
                                  <a:gdLst>
                                    <a:gd name="T0" fmla="*/ 0 w 38"/>
                                    <a:gd name="T1" fmla="*/ 1 h 179"/>
                                    <a:gd name="T2" fmla="*/ 37 w 38"/>
                                    <a:gd name="T3" fmla="*/ 0 h 179"/>
                                    <a:gd name="T4" fmla="*/ 37 w 38"/>
                                    <a:gd name="T5" fmla="*/ 176 h 179"/>
                                    <a:gd name="T6" fmla="*/ 0 w 38"/>
                                    <a:gd name="T7" fmla="*/ 178 h 179"/>
                                    <a:gd name="T8" fmla="*/ 0 w 38"/>
                                    <a:gd name="T9" fmla="*/ 1 h 179"/>
                                    <a:gd name="T10" fmla="*/ 0 w 38"/>
                                    <a:gd name="T11" fmla="*/ 1 h 17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 h="179">
                                      <a:moveTo>
                                        <a:pt x="0" y="1"/>
                                      </a:moveTo>
                                      <a:lnTo>
                                        <a:pt x="37" y="0"/>
                                      </a:lnTo>
                                      <a:lnTo>
                                        <a:pt x="37" y="176"/>
                                      </a:lnTo>
                                      <a:lnTo>
                                        <a:pt x="0" y="178"/>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7" name="Freeform 355"/>
                              <wps:cNvSpPr>
                                <a:spLocks/>
                              </wps:cNvSpPr>
                              <wps:spPr bwMode="auto">
                                <a:xfrm>
                                  <a:off x="1112" y="1016"/>
                                  <a:ext cx="37" cy="163"/>
                                </a:xfrm>
                                <a:custGeom>
                                  <a:avLst/>
                                  <a:gdLst>
                                    <a:gd name="T0" fmla="*/ 0 w 37"/>
                                    <a:gd name="T1" fmla="*/ 0 h 163"/>
                                    <a:gd name="T2" fmla="*/ 36 w 37"/>
                                    <a:gd name="T3" fmla="*/ 0 h 163"/>
                                    <a:gd name="T4" fmla="*/ 36 w 37"/>
                                    <a:gd name="T5" fmla="*/ 162 h 163"/>
                                    <a:gd name="T6" fmla="*/ 0 w 37"/>
                                    <a:gd name="T7" fmla="*/ 162 h 163"/>
                                    <a:gd name="T8" fmla="*/ 0 w 37"/>
                                    <a:gd name="T9" fmla="*/ 0 h 163"/>
                                    <a:gd name="T10" fmla="*/ 0 w 37"/>
                                    <a:gd name="T11" fmla="*/ 0 h 16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163">
                                      <a:moveTo>
                                        <a:pt x="0" y="0"/>
                                      </a:moveTo>
                                      <a:lnTo>
                                        <a:pt x="36" y="0"/>
                                      </a:lnTo>
                                      <a:lnTo>
                                        <a:pt x="36" y="162"/>
                                      </a:lnTo>
                                      <a:lnTo>
                                        <a:pt x="0" y="162"/>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8" name="Freeform 356"/>
                              <wps:cNvSpPr>
                                <a:spLocks/>
                              </wps:cNvSpPr>
                              <wps:spPr bwMode="auto">
                                <a:xfrm>
                                  <a:off x="1158" y="1002"/>
                                  <a:ext cx="41" cy="179"/>
                                </a:xfrm>
                                <a:custGeom>
                                  <a:avLst/>
                                  <a:gdLst>
                                    <a:gd name="T0" fmla="*/ 0 w 41"/>
                                    <a:gd name="T1" fmla="*/ 2 h 179"/>
                                    <a:gd name="T2" fmla="*/ 40 w 41"/>
                                    <a:gd name="T3" fmla="*/ 0 h 179"/>
                                    <a:gd name="T4" fmla="*/ 40 w 41"/>
                                    <a:gd name="T5" fmla="*/ 176 h 179"/>
                                    <a:gd name="T6" fmla="*/ 0 w 41"/>
                                    <a:gd name="T7" fmla="*/ 178 h 179"/>
                                    <a:gd name="T8" fmla="*/ 0 w 41"/>
                                    <a:gd name="T9" fmla="*/ 2 h 179"/>
                                    <a:gd name="T10" fmla="*/ 0 w 41"/>
                                    <a:gd name="T11" fmla="*/ 2 h 17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1" h="179">
                                      <a:moveTo>
                                        <a:pt x="0" y="2"/>
                                      </a:moveTo>
                                      <a:lnTo>
                                        <a:pt x="40" y="0"/>
                                      </a:lnTo>
                                      <a:lnTo>
                                        <a:pt x="40" y="176"/>
                                      </a:lnTo>
                                      <a:lnTo>
                                        <a:pt x="0" y="178"/>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09" name="Freeform 357"/>
                              <wps:cNvSpPr>
                                <a:spLocks/>
                              </wps:cNvSpPr>
                              <wps:spPr bwMode="auto">
                                <a:xfrm>
                                  <a:off x="1156" y="1012"/>
                                  <a:ext cx="38" cy="167"/>
                                </a:xfrm>
                                <a:custGeom>
                                  <a:avLst/>
                                  <a:gdLst>
                                    <a:gd name="T0" fmla="*/ 0 w 38"/>
                                    <a:gd name="T1" fmla="*/ 2 h 167"/>
                                    <a:gd name="T2" fmla="*/ 37 w 38"/>
                                    <a:gd name="T3" fmla="*/ 0 h 167"/>
                                    <a:gd name="T4" fmla="*/ 37 w 38"/>
                                    <a:gd name="T5" fmla="*/ 164 h 167"/>
                                    <a:gd name="T6" fmla="*/ 0 w 38"/>
                                    <a:gd name="T7" fmla="*/ 166 h 167"/>
                                    <a:gd name="T8" fmla="*/ 0 w 38"/>
                                    <a:gd name="T9" fmla="*/ 2 h 167"/>
                                    <a:gd name="T10" fmla="*/ 0 w 38"/>
                                    <a:gd name="T11" fmla="*/ 2 h 16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 h="167">
                                      <a:moveTo>
                                        <a:pt x="0" y="2"/>
                                      </a:moveTo>
                                      <a:lnTo>
                                        <a:pt x="37" y="0"/>
                                      </a:lnTo>
                                      <a:lnTo>
                                        <a:pt x="37" y="164"/>
                                      </a:lnTo>
                                      <a:lnTo>
                                        <a:pt x="0" y="166"/>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0" name="Freeform 358"/>
                              <wps:cNvSpPr>
                                <a:spLocks/>
                              </wps:cNvSpPr>
                              <wps:spPr bwMode="auto">
                                <a:xfrm>
                                  <a:off x="1112" y="1132"/>
                                  <a:ext cx="96" cy="3"/>
                                </a:xfrm>
                                <a:custGeom>
                                  <a:avLst/>
                                  <a:gdLst>
                                    <a:gd name="T0" fmla="*/ 0 w 96"/>
                                    <a:gd name="T1" fmla="*/ 2 h 3"/>
                                    <a:gd name="T2" fmla="*/ 95 w 96"/>
                                    <a:gd name="T3" fmla="*/ 0 h 3"/>
                                    <a:gd name="T4" fmla="*/ 0 w 96"/>
                                    <a:gd name="T5" fmla="*/ 2 h 3"/>
                                    <a:gd name="T6" fmla="*/ 0 60000 65536"/>
                                    <a:gd name="T7" fmla="*/ 0 60000 65536"/>
                                    <a:gd name="T8" fmla="*/ 0 60000 65536"/>
                                  </a:gdLst>
                                  <a:ahLst/>
                                  <a:cxnLst>
                                    <a:cxn ang="T6">
                                      <a:pos x="T0" y="T1"/>
                                    </a:cxn>
                                    <a:cxn ang="T7">
                                      <a:pos x="T2" y="T3"/>
                                    </a:cxn>
                                    <a:cxn ang="T8">
                                      <a:pos x="T4" y="T5"/>
                                    </a:cxn>
                                  </a:cxnLst>
                                  <a:rect l="0" t="0" r="r" b="b"/>
                                  <a:pathLst>
                                    <a:path w="96" h="3">
                                      <a:moveTo>
                                        <a:pt x="0" y="2"/>
                                      </a:moveTo>
                                      <a:lnTo>
                                        <a:pt x="95"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1" name="Freeform 359"/>
                              <wps:cNvSpPr>
                                <a:spLocks/>
                              </wps:cNvSpPr>
                              <wps:spPr bwMode="auto">
                                <a:xfrm>
                                  <a:off x="1112" y="1038"/>
                                  <a:ext cx="95" cy="1"/>
                                </a:xfrm>
                                <a:custGeom>
                                  <a:avLst/>
                                  <a:gdLst>
                                    <a:gd name="T0" fmla="*/ 0 w 95"/>
                                    <a:gd name="T1" fmla="*/ 0 h 1"/>
                                    <a:gd name="T2" fmla="*/ 94 w 95"/>
                                    <a:gd name="T3" fmla="*/ 0 h 1"/>
                                    <a:gd name="T4" fmla="*/ 0 w 95"/>
                                    <a:gd name="T5" fmla="*/ 0 h 1"/>
                                    <a:gd name="T6" fmla="*/ 0 60000 65536"/>
                                    <a:gd name="T7" fmla="*/ 0 60000 65536"/>
                                    <a:gd name="T8" fmla="*/ 0 60000 65536"/>
                                  </a:gdLst>
                                  <a:ahLst/>
                                  <a:cxnLst>
                                    <a:cxn ang="T6">
                                      <a:pos x="T0" y="T1"/>
                                    </a:cxn>
                                    <a:cxn ang="T7">
                                      <a:pos x="T2" y="T3"/>
                                    </a:cxn>
                                    <a:cxn ang="T8">
                                      <a:pos x="T4" y="T5"/>
                                    </a:cxn>
                                  </a:cxnLst>
                                  <a:rect l="0" t="0" r="r" b="b"/>
                                  <a:pathLst>
                                    <a:path w="95" h="1">
                                      <a:moveTo>
                                        <a:pt x="0" y="0"/>
                                      </a:moveTo>
                                      <a:lnTo>
                                        <a:pt x="94"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2" name="Freeform 360"/>
                              <wps:cNvSpPr>
                                <a:spLocks/>
                              </wps:cNvSpPr>
                              <wps:spPr bwMode="auto">
                                <a:xfrm>
                                  <a:off x="1113" y="1086"/>
                                  <a:ext cx="94" cy="1"/>
                                </a:xfrm>
                                <a:custGeom>
                                  <a:avLst/>
                                  <a:gdLst>
                                    <a:gd name="T0" fmla="*/ 0 w 94"/>
                                    <a:gd name="T1" fmla="*/ 0 h 1"/>
                                    <a:gd name="T2" fmla="*/ 93 w 94"/>
                                    <a:gd name="T3" fmla="*/ 0 h 1"/>
                                    <a:gd name="T4" fmla="*/ 0 w 94"/>
                                    <a:gd name="T5" fmla="*/ 0 h 1"/>
                                    <a:gd name="T6" fmla="*/ 0 60000 65536"/>
                                    <a:gd name="T7" fmla="*/ 0 60000 65536"/>
                                    <a:gd name="T8" fmla="*/ 0 60000 65536"/>
                                  </a:gdLst>
                                  <a:ahLst/>
                                  <a:cxnLst>
                                    <a:cxn ang="T6">
                                      <a:pos x="T0" y="T1"/>
                                    </a:cxn>
                                    <a:cxn ang="T7">
                                      <a:pos x="T2" y="T3"/>
                                    </a:cxn>
                                    <a:cxn ang="T8">
                                      <a:pos x="T4" y="T5"/>
                                    </a:cxn>
                                  </a:cxnLst>
                                  <a:rect l="0" t="0" r="r" b="b"/>
                                  <a:pathLst>
                                    <a:path w="94" h="1">
                                      <a:moveTo>
                                        <a:pt x="0" y="0"/>
                                      </a:moveTo>
                                      <a:lnTo>
                                        <a:pt x="93"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3" name="Freeform 361"/>
                              <wps:cNvSpPr>
                                <a:spLocks/>
                              </wps:cNvSpPr>
                              <wps:spPr bwMode="auto">
                                <a:xfrm>
                                  <a:off x="1125" y="100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4" name="Freeform 362"/>
                              <wps:cNvSpPr>
                                <a:spLocks/>
                              </wps:cNvSpPr>
                              <wps:spPr bwMode="auto">
                                <a:xfrm>
                                  <a:off x="1139" y="1005"/>
                                  <a:ext cx="1" cy="197"/>
                                </a:xfrm>
                                <a:custGeom>
                                  <a:avLst/>
                                  <a:gdLst>
                                    <a:gd name="T0" fmla="*/ 0 w 1"/>
                                    <a:gd name="T1" fmla="*/ 0 h 197"/>
                                    <a:gd name="T2" fmla="*/ 0 w 1"/>
                                    <a:gd name="T3" fmla="*/ 196 h 197"/>
                                    <a:gd name="T4" fmla="*/ 0 w 1"/>
                                    <a:gd name="T5" fmla="*/ 0 h 197"/>
                                    <a:gd name="T6" fmla="*/ 0 60000 65536"/>
                                    <a:gd name="T7" fmla="*/ 0 60000 65536"/>
                                    <a:gd name="T8" fmla="*/ 0 60000 65536"/>
                                  </a:gdLst>
                                  <a:ahLst/>
                                  <a:cxnLst>
                                    <a:cxn ang="T6">
                                      <a:pos x="T0" y="T1"/>
                                    </a:cxn>
                                    <a:cxn ang="T7">
                                      <a:pos x="T2" y="T3"/>
                                    </a:cxn>
                                    <a:cxn ang="T8">
                                      <a:pos x="T4" y="T5"/>
                                    </a:cxn>
                                  </a:cxnLst>
                                  <a:rect l="0" t="0" r="r" b="b"/>
                                  <a:pathLst>
                                    <a:path w="1" h="197">
                                      <a:moveTo>
                                        <a:pt x="0" y="0"/>
                                      </a:moveTo>
                                      <a:lnTo>
                                        <a:pt x="0" y="19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5" name="Freeform 363"/>
                              <wps:cNvSpPr>
                                <a:spLocks/>
                              </wps:cNvSpPr>
                              <wps:spPr bwMode="auto">
                                <a:xfrm>
                                  <a:off x="1170" y="1004"/>
                                  <a:ext cx="1" cy="195"/>
                                </a:xfrm>
                                <a:custGeom>
                                  <a:avLst/>
                                  <a:gdLst>
                                    <a:gd name="T0" fmla="*/ 0 w 1"/>
                                    <a:gd name="T1" fmla="*/ 0 h 195"/>
                                    <a:gd name="T2" fmla="*/ 0 w 1"/>
                                    <a:gd name="T3" fmla="*/ 194 h 195"/>
                                    <a:gd name="T4" fmla="*/ 0 w 1"/>
                                    <a:gd name="T5" fmla="*/ 0 h 195"/>
                                    <a:gd name="T6" fmla="*/ 0 60000 65536"/>
                                    <a:gd name="T7" fmla="*/ 0 60000 65536"/>
                                    <a:gd name="T8" fmla="*/ 0 60000 65536"/>
                                  </a:gdLst>
                                  <a:ahLst/>
                                  <a:cxnLst>
                                    <a:cxn ang="T6">
                                      <a:pos x="T0" y="T1"/>
                                    </a:cxn>
                                    <a:cxn ang="T7">
                                      <a:pos x="T2" y="T3"/>
                                    </a:cxn>
                                    <a:cxn ang="T8">
                                      <a:pos x="T4" y="T5"/>
                                    </a:cxn>
                                  </a:cxnLst>
                                  <a:rect l="0" t="0" r="r" b="b"/>
                                  <a:pathLst>
                                    <a:path w="1" h="195">
                                      <a:moveTo>
                                        <a:pt x="0" y="0"/>
                                      </a:moveTo>
                                      <a:lnTo>
                                        <a:pt x="0" y="194"/>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6" name="Freeform 364"/>
                              <wps:cNvSpPr>
                                <a:spLocks/>
                              </wps:cNvSpPr>
                              <wps:spPr bwMode="auto">
                                <a:xfrm>
                                  <a:off x="1184" y="1005"/>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7" name="Freeform 365"/>
                              <wps:cNvSpPr>
                                <a:spLocks/>
                              </wps:cNvSpPr>
                              <wps:spPr bwMode="auto">
                                <a:xfrm>
                                  <a:off x="1113" y="1037"/>
                                  <a:ext cx="94" cy="1"/>
                                </a:xfrm>
                                <a:custGeom>
                                  <a:avLst/>
                                  <a:gdLst>
                                    <a:gd name="T0" fmla="*/ 0 w 94"/>
                                    <a:gd name="T1" fmla="*/ 0 h 1"/>
                                    <a:gd name="T2" fmla="*/ 93 w 94"/>
                                    <a:gd name="T3" fmla="*/ 0 h 1"/>
                                    <a:gd name="T4" fmla="*/ 0 w 94"/>
                                    <a:gd name="T5" fmla="*/ 0 h 1"/>
                                    <a:gd name="T6" fmla="*/ 0 60000 65536"/>
                                    <a:gd name="T7" fmla="*/ 0 60000 65536"/>
                                    <a:gd name="T8" fmla="*/ 0 60000 65536"/>
                                  </a:gdLst>
                                  <a:ahLst/>
                                  <a:cxnLst>
                                    <a:cxn ang="T6">
                                      <a:pos x="T0" y="T1"/>
                                    </a:cxn>
                                    <a:cxn ang="T7">
                                      <a:pos x="T2" y="T3"/>
                                    </a:cxn>
                                    <a:cxn ang="T8">
                                      <a:pos x="T4" y="T5"/>
                                    </a:cxn>
                                  </a:cxnLst>
                                  <a:rect l="0" t="0" r="r" b="b"/>
                                  <a:pathLst>
                                    <a:path w="94" h="1">
                                      <a:moveTo>
                                        <a:pt x="0" y="0"/>
                                      </a:moveTo>
                                      <a:lnTo>
                                        <a:pt x="9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8" name="Freeform 366"/>
                              <wps:cNvSpPr>
                                <a:spLocks/>
                              </wps:cNvSpPr>
                              <wps:spPr bwMode="auto">
                                <a:xfrm>
                                  <a:off x="1113" y="1085"/>
                                  <a:ext cx="94" cy="1"/>
                                </a:xfrm>
                                <a:custGeom>
                                  <a:avLst/>
                                  <a:gdLst>
                                    <a:gd name="T0" fmla="*/ 0 w 94"/>
                                    <a:gd name="T1" fmla="*/ 0 h 1"/>
                                    <a:gd name="T2" fmla="*/ 93 w 94"/>
                                    <a:gd name="T3" fmla="*/ 0 h 1"/>
                                    <a:gd name="T4" fmla="*/ 0 w 94"/>
                                    <a:gd name="T5" fmla="*/ 0 h 1"/>
                                    <a:gd name="T6" fmla="*/ 0 60000 65536"/>
                                    <a:gd name="T7" fmla="*/ 0 60000 65536"/>
                                    <a:gd name="T8" fmla="*/ 0 60000 65536"/>
                                  </a:gdLst>
                                  <a:ahLst/>
                                  <a:cxnLst>
                                    <a:cxn ang="T6">
                                      <a:pos x="T0" y="T1"/>
                                    </a:cxn>
                                    <a:cxn ang="T7">
                                      <a:pos x="T2" y="T3"/>
                                    </a:cxn>
                                    <a:cxn ang="T8">
                                      <a:pos x="T4" y="T5"/>
                                    </a:cxn>
                                  </a:cxnLst>
                                  <a:rect l="0" t="0" r="r" b="b"/>
                                  <a:pathLst>
                                    <a:path w="94" h="1">
                                      <a:moveTo>
                                        <a:pt x="0" y="0"/>
                                      </a:moveTo>
                                      <a:lnTo>
                                        <a:pt x="9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19" name="Freeform 367"/>
                              <wps:cNvSpPr>
                                <a:spLocks/>
                              </wps:cNvSpPr>
                              <wps:spPr bwMode="auto">
                                <a:xfrm>
                                  <a:off x="1112" y="1130"/>
                                  <a:ext cx="96" cy="6"/>
                                </a:xfrm>
                                <a:custGeom>
                                  <a:avLst/>
                                  <a:gdLst>
                                    <a:gd name="T0" fmla="*/ 0 w 96"/>
                                    <a:gd name="T1" fmla="*/ 5 h 6"/>
                                    <a:gd name="T2" fmla="*/ 95 w 96"/>
                                    <a:gd name="T3" fmla="*/ 0 h 6"/>
                                    <a:gd name="T4" fmla="*/ 0 w 96"/>
                                    <a:gd name="T5" fmla="*/ 5 h 6"/>
                                    <a:gd name="T6" fmla="*/ 0 60000 65536"/>
                                    <a:gd name="T7" fmla="*/ 0 60000 65536"/>
                                    <a:gd name="T8" fmla="*/ 0 60000 65536"/>
                                  </a:gdLst>
                                  <a:ahLst/>
                                  <a:cxnLst>
                                    <a:cxn ang="T6">
                                      <a:pos x="T0" y="T1"/>
                                    </a:cxn>
                                    <a:cxn ang="T7">
                                      <a:pos x="T2" y="T3"/>
                                    </a:cxn>
                                    <a:cxn ang="T8">
                                      <a:pos x="T4" y="T5"/>
                                    </a:cxn>
                                  </a:cxnLst>
                                  <a:rect l="0" t="0" r="r" b="b"/>
                                  <a:pathLst>
                                    <a:path w="96" h="6">
                                      <a:moveTo>
                                        <a:pt x="0" y="5"/>
                                      </a:moveTo>
                                      <a:lnTo>
                                        <a:pt x="95" y="0"/>
                                      </a:lnTo>
                                      <a:lnTo>
                                        <a:pt x="0" y="5"/>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0" name="Freeform 368"/>
                              <wps:cNvSpPr>
                                <a:spLocks/>
                              </wps:cNvSpPr>
                              <wps:spPr bwMode="auto">
                                <a:xfrm>
                                  <a:off x="1126" y="1005"/>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1" name="Freeform 369"/>
                              <wps:cNvSpPr>
                                <a:spLocks/>
                              </wps:cNvSpPr>
                              <wps:spPr bwMode="auto">
                                <a:xfrm>
                                  <a:off x="1140" y="1005"/>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2" name="Freeform 370"/>
                              <wps:cNvSpPr>
                                <a:spLocks/>
                              </wps:cNvSpPr>
                              <wps:spPr bwMode="auto">
                                <a:xfrm>
                                  <a:off x="1170" y="1004"/>
                                  <a:ext cx="1" cy="194"/>
                                </a:xfrm>
                                <a:custGeom>
                                  <a:avLst/>
                                  <a:gdLst>
                                    <a:gd name="T0" fmla="*/ 0 w 1"/>
                                    <a:gd name="T1" fmla="*/ 0 h 194"/>
                                    <a:gd name="T2" fmla="*/ 0 w 1"/>
                                    <a:gd name="T3" fmla="*/ 193 h 194"/>
                                    <a:gd name="T4" fmla="*/ 0 w 1"/>
                                    <a:gd name="T5" fmla="*/ 0 h 194"/>
                                    <a:gd name="T6" fmla="*/ 0 60000 65536"/>
                                    <a:gd name="T7" fmla="*/ 0 60000 65536"/>
                                    <a:gd name="T8" fmla="*/ 0 60000 65536"/>
                                  </a:gdLst>
                                  <a:ahLst/>
                                  <a:cxnLst>
                                    <a:cxn ang="T6">
                                      <a:pos x="T0" y="T1"/>
                                    </a:cxn>
                                    <a:cxn ang="T7">
                                      <a:pos x="T2" y="T3"/>
                                    </a:cxn>
                                    <a:cxn ang="T8">
                                      <a:pos x="T4" y="T5"/>
                                    </a:cxn>
                                  </a:cxnLst>
                                  <a:rect l="0" t="0" r="r" b="b"/>
                                  <a:pathLst>
                                    <a:path w="1" h="194">
                                      <a:moveTo>
                                        <a:pt x="0" y="0"/>
                                      </a:moveTo>
                                      <a:lnTo>
                                        <a:pt x="0" y="19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3" name="Freeform 371"/>
                              <wps:cNvSpPr>
                                <a:spLocks/>
                              </wps:cNvSpPr>
                              <wps:spPr bwMode="auto">
                                <a:xfrm>
                                  <a:off x="1184" y="1005"/>
                                  <a:ext cx="1" cy="193"/>
                                </a:xfrm>
                                <a:custGeom>
                                  <a:avLst/>
                                  <a:gdLst>
                                    <a:gd name="T0" fmla="*/ 0 w 1"/>
                                    <a:gd name="T1" fmla="*/ 0 h 193"/>
                                    <a:gd name="T2" fmla="*/ 0 w 1"/>
                                    <a:gd name="T3" fmla="*/ 192 h 193"/>
                                    <a:gd name="T4" fmla="*/ 0 w 1"/>
                                    <a:gd name="T5" fmla="*/ 0 h 193"/>
                                    <a:gd name="T6" fmla="*/ 0 60000 65536"/>
                                    <a:gd name="T7" fmla="*/ 0 60000 65536"/>
                                    <a:gd name="T8" fmla="*/ 0 60000 65536"/>
                                  </a:gdLst>
                                  <a:ahLst/>
                                  <a:cxnLst>
                                    <a:cxn ang="T6">
                                      <a:pos x="T0" y="T1"/>
                                    </a:cxn>
                                    <a:cxn ang="T7">
                                      <a:pos x="T2" y="T3"/>
                                    </a:cxn>
                                    <a:cxn ang="T8">
                                      <a:pos x="T4" y="T5"/>
                                    </a:cxn>
                                  </a:cxnLst>
                                  <a:rect l="0" t="0" r="r" b="b"/>
                                  <a:pathLst>
                                    <a:path w="1" h="193">
                                      <a:moveTo>
                                        <a:pt x="0" y="0"/>
                                      </a:moveTo>
                                      <a:lnTo>
                                        <a:pt x="0" y="19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4" name="Freeform 372"/>
                              <wps:cNvSpPr>
                                <a:spLocks/>
                              </wps:cNvSpPr>
                              <wps:spPr bwMode="auto">
                                <a:xfrm>
                                  <a:off x="1094" y="999"/>
                                  <a:ext cx="121" cy="188"/>
                                </a:xfrm>
                                <a:custGeom>
                                  <a:avLst/>
                                  <a:gdLst>
                                    <a:gd name="T0" fmla="*/ 0 w 121"/>
                                    <a:gd name="T1" fmla="*/ 3 h 188"/>
                                    <a:gd name="T2" fmla="*/ 18 w 121"/>
                                    <a:gd name="T3" fmla="*/ 3 h 188"/>
                                    <a:gd name="T4" fmla="*/ 18 w 121"/>
                                    <a:gd name="T5" fmla="*/ 183 h 188"/>
                                    <a:gd name="T6" fmla="*/ 58 w 121"/>
                                    <a:gd name="T7" fmla="*/ 181 h 188"/>
                                    <a:gd name="T8" fmla="*/ 58 w 121"/>
                                    <a:gd name="T9" fmla="*/ 0 h 188"/>
                                    <a:gd name="T10" fmla="*/ 64 w 121"/>
                                    <a:gd name="T11" fmla="*/ 0 h 188"/>
                                    <a:gd name="T12" fmla="*/ 64 w 121"/>
                                    <a:gd name="T13" fmla="*/ 181 h 188"/>
                                    <a:gd name="T14" fmla="*/ 102 w 121"/>
                                    <a:gd name="T15" fmla="*/ 179 h 188"/>
                                    <a:gd name="T16" fmla="*/ 102 w 121"/>
                                    <a:gd name="T17" fmla="*/ 0 h 188"/>
                                    <a:gd name="T18" fmla="*/ 120 w 121"/>
                                    <a:gd name="T19" fmla="*/ 0 h 188"/>
                                    <a:gd name="T20" fmla="*/ 120 w 121"/>
                                    <a:gd name="T21" fmla="*/ 183 h 188"/>
                                    <a:gd name="T22" fmla="*/ 0 w 121"/>
                                    <a:gd name="T23" fmla="*/ 187 h 188"/>
                                    <a:gd name="T24" fmla="*/ 0 w 121"/>
                                    <a:gd name="T25" fmla="*/ 3 h 188"/>
                                    <a:gd name="T26" fmla="*/ 0 w 121"/>
                                    <a:gd name="T27" fmla="*/ 3 h 18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 h="188">
                                      <a:moveTo>
                                        <a:pt x="0" y="3"/>
                                      </a:moveTo>
                                      <a:lnTo>
                                        <a:pt x="18" y="3"/>
                                      </a:lnTo>
                                      <a:lnTo>
                                        <a:pt x="18" y="183"/>
                                      </a:lnTo>
                                      <a:lnTo>
                                        <a:pt x="58" y="181"/>
                                      </a:lnTo>
                                      <a:lnTo>
                                        <a:pt x="58" y="0"/>
                                      </a:lnTo>
                                      <a:lnTo>
                                        <a:pt x="64" y="0"/>
                                      </a:lnTo>
                                      <a:lnTo>
                                        <a:pt x="64" y="181"/>
                                      </a:lnTo>
                                      <a:lnTo>
                                        <a:pt x="102" y="179"/>
                                      </a:lnTo>
                                      <a:lnTo>
                                        <a:pt x="102" y="0"/>
                                      </a:lnTo>
                                      <a:lnTo>
                                        <a:pt x="120" y="0"/>
                                      </a:lnTo>
                                      <a:lnTo>
                                        <a:pt x="120" y="183"/>
                                      </a:lnTo>
                                      <a:lnTo>
                                        <a:pt x="0" y="187"/>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5" name="Freeform 373"/>
                              <wps:cNvSpPr>
                                <a:spLocks/>
                              </wps:cNvSpPr>
                              <wps:spPr bwMode="auto">
                                <a:xfrm>
                                  <a:off x="1096" y="997"/>
                                  <a:ext cx="121" cy="190"/>
                                </a:xfrm>
                                <a:custGeom>
                                  <a:avLst/>
                                  <a:gdLst>
                                    <a:gd name="T0" fmla="*/ 0 w 121"/>
                                    <a:gd name="T1" fmla="*/ 2 h 190"/>
                                    <a:gd name="T2" fmla="*/ 17 w 121"/>
                                    <a:gd name="T3" fmla="*/ 2 h 190"/>
                                    <a:gd name="T4" fmla="*/ 19 w 121"/>
                                    <a:gd name="T5" fmla="*/ 185 h 190"/>
                                    <a:gd name="T6" fmla="*/ 56 w 121"/>
                                    <a:gd name="T7" fmla="*/ 183 h 190"/>
                                    <a:gd name="T8" fmla="*/ 56 w 121"/>
                                    <a:gd name="T9" fmla="*/ 0 h 190"/>
                                    <a:gd name="T10" fmla="*/ 64 w 121"/>
                                    <a:gd name="T11" fmla="*/ 0 h 190"/>
                                    <a:gd name="T12" fmla="*/ 64 w 121"/>
                                    <a:gd name="T13" fmla="*/ 181 h 190"/>
                                    <a:gd name="T14" fmla="*/ 102 w 121"/>
                                    <a:gd name="T15" fmla="*/ 181 h 190"/>
                                    <a:gd name="T16" fmla="*/ 102 w 121"/>
                                    <a:gd name="T17" fmla="*/ 0 h 190"/>
                                    <a:gd name="T18" fmla="*/ 120 w 121"/>
                                    <a:gd name="T19" fmla="*/ 0 h 190"/>
                                    <a:gd name="T20" fmla="*/ 120 w 121"/>
                                    <a:gd name="T21" fmla="*/ 185 h 190"/>
                                    <a:gd name="T22" fmla="*/ 0 w 121"/>
                                    <a:gd name="T23" fmla="*/ 189 h 190"/>
                                    <a:gd name="T24" fmla="*/ 0 w 121"/>
                                    <a:gd name="T25" fmla="*/ 2 h 190"/>
                                    <a:gd name="T26" fmla="*/ 0 w 121"/>
                                    <a:gd name="T27" fmla="*/ 2 h 19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 h="190">
                                      <a:moveTo>
                                        <a:pt x="0" y="2"/>
                                      </a:moveTo>
                                      <a:lnTo>
                                        <a:pt x="17" y="2"/>
                                      </a:lnTo>
                                      <a:lnTo>
                                        <a:pt x="19" y="185"/>
                                      </a:lnTo>
                                      <a:lnTo>
                                        <a:pt x="56" y="183"/>
                                      </a:lnTo>
                                      <a:lnTo>
                                        <a:pt x="56" y="0"/>
                                      </a:lnTo>
                                      <a:lnTo>
                                        <a:pt x="64" y="0"/>
                                      </a:lnTo>
                                      <a:lnTo>
                                        <a:pt x="64" y="181"/>
                                      </a:lnTo>
                                      <a:lnTo>
                                        <a:pt x="102" y="181"/>
                                      </a:lnTo>
                                      <a:lnTo>
                                        <a:pt x="102" y="0"/>
                                      </a:lnTo>
                                      <a:lnTo>
                                        <a:pt x="120" y="0"/>
                                      </a:lnTo>
                                      <a:lnTo>
                                        <a:pt x="120" y="185"/>
                                      </a:lnTo>
                                      <a:lnTo>
                                        <a:pt x="0" y="189"/>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6" name="Freeform 374"/>
                              <wps:cNvSpPr>
                                <a:spLocks/>
                              </wps:cNvSpPr>
                              <wps:spPr bwMode="auto">
                                <a:xfrm>
                                  <a:off x="1101" y="1010"/>
                                  <a:ext cx="1" cy="77"/>
                                </a:xfrm>
                                <a:custGeom>
                                  <a:avLst/>
                                  <a:gdLst>
                                    <a:gd name="T0" fmla="*/ 0 w 1"/>
                                    <a:gd name="T1" fmla="*/ 0 h 77"/>
                                    <a:gd name="T2" fmla="*/ 0 w 1"/>
                                    <a:gd name="T3" fmla="*/ 76 h 77"/>
                                    <a:gd name="T4" fmla="*/ 0 w 1"/>
                                    <a:gd name="T5" fmla="*/ 0 h 77"/>
                                    <a:gd name="T6" fmla="*/ 0 60000 65536"/>
                                    <a:gd name="T7" fmla="*/ 0 60000 65536"/>
                                    <a:gd name="T8" fmla="*/ 0 60000 65536"/>
                                  </a:gdLst>
                                  <a:ahLst/>
                                  <a:cxnLst>
                                    <a:cxn ang="T6">
                                      <a:pos x="T0" y="T1"/>
                                    </a:cxn>
                                    <a:cxn ang="T7">
                                      <a:pos x="T2" y="T3"/>
                                    </a:cxn>
                                    <a:cxn ang="T8">
                                      <a:pos x="T4" y="T5"/>
                                    </a:cxn>
                                  </a:cxnLst>
                                  <a:rect l="0" t="0" r="r" b="b"/>
                                  <a:pathLst>
                                    <a:path w="1" h="77">
                                      <a:moveTo>
                                        <a:pt x="0" y="0"/>
                                      </a:moveTo>
                                      <a:lnTo>
                                        <a:pt x="0" y="76"/>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7" name="Freeform 375"/>
                              <wps:cNvSpPr>
                                <a:spLocks/>
                              </wps:cNvSpPr>
                              <wps:spPr bwMode="auto">
                                <a:xfrm>
                                  <a:off x="1108" y="1053"/>
                                  <a:ext cx="1" cy="51"/>
                                </a:xfrm>
                                <a:custGeom>
                                  <a:avLst/>
                                  <a:gdLst>
                                    <a:gd name="T0" fmla="*/ 0 w 1"/>
                                    <a:gd name="T1" fmla="*/ 0 h 51"/>
                                    <a:gd name="T2" fmla="*/ 0 w 1"/>
                                    <a:gd name="T3" fmla="*/ 50 h 51"/>
                                    <a:gd name="T4" fmla="*/ 0 w 1"/>
                                    <a:gd name="T5" fmla="*/ 0 h 51"/>
                                    <a:gd name="T6" fmla="*/ 0 60000 65536"/>
                                    <a:gd name="T7" fmla="*/ 0 60000 65536"/>
                                    <a:gd name="T8" fmla="*/ 0 60000 65536"/>
                                  </a:gdLst>
                                  <a:ahLst/>
                                  <a:cxnLst>
                                    <a:cxn ang="T6">
                                      <a:pos x="T0" y="T1"/>
                                    </a:cxn>
                                    <a:cxn ang="T7">
                                      <a:pos x="T2" y="T3"/>
                                    </a:cxn>
                                    <a:cxn ang="T8">
                                      <a:pos x="T4" y="T5"/>
                                    </a:cxn>
                                  </a:cxnLst>
                                  <a:rect l="0" t="0" r="r" b="b"/>
                                  <a:pathLst>
                                    <a:path w="1" h="51">
                                      <a:moveTo>
                                        <a:pt x="0" y="0"/>
                                      </a:moveTo>
                                      <a:lnTo>
                                        <a:pt x="0" y="5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8" name="Freeform 376"/>
                              <wps:cNvSpPr>
                                <a:spLocks/>
                              </wps:cNvSpPr>
                              <wps:spPr bwMode="auto">
                                <a:xfrm>
                                  <a:off x="1103" y="1107"/>
                                  <a:ext cx="1" cy="45"/>
                                </a:xfrm>
                                <a:custGeom>
                                  <a:avLst/>
                                  <a:gdLst>
                                    <a:gd name="T0" fmla="*/ 0 w 1"/>
                                    <a:gd name="T1" fmla="*/ 0 h 45"/>
                                    <a:gd name="T2" fmla="*/ 0 w 1"/>
                                    <a:gd name="T3" fmla="*/ 44 h 45"/>
                                    <a:gd name="T4" fmla="*/ 0 w 1"/>
                                    <a:gd name="T5" fmla="*/ 0 h 45"/>
                                    <a:gd name="T6" fmla="*/ 0 60000 65536"/>
                                    <a:gd name="T7" fmla="*/ 0 60000 65536"/>
                                    <a:gd name="T8" fmla="*/ 0 60000 65536"/>
                                  </a:gdLst>
                                  <a:ahLst/>
                                  <a:cxnLst>
                                    <a:cxn ang="T6">
                                      <a:pos x="T0" y="T1"/>
                                    </a:cxn>
                                    <a:cxn ang="T7">
                                      <a:pos x="T2" y="T3"/>
                                    </a:cxn>
                                    <a:cxn ang="T8">
                                      <a:pos x="T4" y="T5"/>
                                    </a:cxn>
                                  </a:cxnLst>
                                  <a:rect l="0" t="0" r="r" b="b"/>
                                  <a:pathLst>
                                    <a:path w="1" h="45">
                                      <a:moveTo>
                                        <a:pt x="0" y="0"/>
                                      </a:moveTo>
                                      <a:lnTo>
                                        <a:pt x="0" y="4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29" name="Freeform 377"/>
                              <wps:cNvSpPr>
                                <a:spLocks/>
                              </wps:cNvSpPr>
                              <wps:spPr bwMode="auto">
                                <a:xfrm>
                                  <a:off x="1109" y="1132"/>
                                  <a:ext cx="1" cy="61"/>
                                </a:xfrm>
                                <a:custGeom>
                                  <a:avLst/>
                                  <a:gdLst>
                                    <a:gd name="T0" fmla="*/ 0 w 1"/>
                                    <a:gd name="T1" fmla="*/ 0 h 61"/>
                                    <a:gd name="T2" fmla="*/ 0 w 1"/>
                                    <a:gd name="T3" fmla="*/ 60 h 61"/>
                                    <a:gd name="T4" fmla="*/ 0 w 1"/>
                                    <a:gd name="T5" fmla="*/ 0 h 61"/>
                                    <a:gd name="T6" fmla="*/ 0 60000 65536"/>
                                    <a:gd name="T7" fmla="*/ 0 60000 65536"/>
                                    <a:gd name="T8" fmla="*/ 0 60000 65536"/>
                                  </a:gdLst>
                                  <a:ahLst/>
                                  <a:cxnLst>
                                    <a:cxn ang="T6">
                                      <a:pos x="T0" y="T1"/>
                                    </a:cxn>
                                    <a:cxn ang="T7">
                                      <a:pos x="T2" y="T3"/>
                                    </a:cxn>
                                    <a:cxn ang="T8">
                                      <a:pos x="T4" y="T5"/>
                                    </a:cxn>
                                  </a:cxnLst>
                                  <a:rect l="0" t="0" r="r" b="b"/>
                                  <a:pathLst>
                                    <a:path w="1" h="61">
                                      <a:moveTo>
                                        <a:pt x="0" y="0"/>
                                      </a:moveTo>
                                      <a:lnTo>
                                        <a:pt x="0" y="6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0" name="Freeform 378"/>
                              <wps:cNvSpPr>
                                <a:spLocks/>
                              </wps:cNvSpPr>
                              <wps:spPr bwMode="auto">
                                <a:xfrm>
                                  <a:off x="1100" y="1166"/>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1" name="Freeform 379"/>
                              <wps:cNvSpPr>
                                <a:spLocks/>
                              </wps:cNvSpPr>
                              <wps:spPr bwMode="auto">
                                <a:xfrm>
                                  <a:off x="1203" y="1113"/>
                                  <a:ext cx="1" cy="78"/>
                                </a:xfrm>
                                <a:custGeom>
                                  <a:avLst/>
                                  <a:gdLst>
                                    <a:gd name="T0" fmla="*/ 0 w 1"/>
                                    <a:gd name="T1" fmla="*/ 77 h 78"/>
                                    <a:gd name="T2" fmla="*/ 0 w 1"/>
                                    <a:gd name="T3" fmla="*/ 0 h 78"/>
                                    <a:gd name="T4" fmla="*/ 0 w 1"/>
                                    <a:gd name="T5" fmla="*/ 77 h 78"/>
                                    <a:gd name="T6" fmla="*/ 0 60000 65536"/>
                                    <a:gd name="T7" fmla="*/ 0 60000 65536"/>
                                    <a:gd name="T8" fmla="*/ 0 60000 65536"/>
                                  </a:gdLst>
                                  <a:ahLst/>
                                  <a:cxnLst>
                                    <a:cxn ang="T6">
                                      <a:pos x="T0" y="T1"/>
                                    </a:cxn>
                                    <a:cxn ang="T7">
                                      <a:pos x="T2" y="T3"/>
                                    </a:cxn>
                                    <a:cxn ang="T8">
                                      <a:pos x="T4" y="T5"/>
                                    </a:cxn>
                                  </a:cxnLst>
                                  <a:rect l="0" t="0" r="r" b="b"/>
                                  <a:pathLst>
                                    <a:path w="1" h="78">
                                      <a:moveTo>
                                        <a:pt x="0" y="77"/>
                                      </a:moveTo>
                                      <a:lnTo>
                                        <a:pt x="0" y="0"/>
                                      </a:lnTo>
                                      <a:lnTo>
                                        <a:pt x="0" y="77"/>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2" name="Freeform 380"/>
                              <wps:cNvSpPr>
                                <a:spLocks/>
                              </wps:cNvSpPr>
                              <wps:spPr bwMode="auto">
                                <a:xfrm>
                                  <a:off x="1210" y="1097"/>
                                  <a:ext cx="1" cy="51"/>
                                </a:xfrm>
                                <a:custGeom>
                                  <a:avLst/>
                                  <a:gdLst>
                                    <a:gd name="T0" fmla="*/ 0 w 1"/>
                                    <a:gd name="T1" fmla="*/ 50 h 51"/>
                                    <a:gd name="T2" fmla="*/ 0 w 1"/>
                                    <a:gd name="T3" fmla="*/ 0 h 51"/>
                                    <a:gd name="T4" fmla="*/ 0 w 1"/>
                                    <a:gd name="T5" fmla="*/ 50 h 51"/>
                                    <a:gd name="T6" fmla="*/ 0 60000 65536"/>
                                    <a:gd name="T7" fmla="*/ 0 60000 65536"/>
                                    <a:gd name="T8" fmla="*/ 0 60000 65536"/>
                                  </a:gdLst>
                                  <a:ahLst/>
                                  <a:cxnLst>
                                    <a:cxn ang="T6">
                                      <a:pos x="T0" y="T1"/>
                                    </a:cxn>
                                    <a:cxn ang="T7">
                                      <a:pos x="T2" y="T3"/>
                                    </a:cxn>
                                    <a:cxn ang="T8">
                                      <a:pos x="T4" y="T5"/>
                                    </a:cxn>
                                  </a:cxnLst>
                                  <a:rect l="0" t="0" r="r" b="b"/>
                                  <a:pathLst>
                                    <a:path w="1" h="51">
                                      <a:moveTo>
                                        <a:pt x="0" y="50"/>
                                      </a:moveTo>
                                      <a:lnTo>
                                        <a:pt x="0" y="0"/>
                                      </a:lnTo>
                                      <a:lnTo>
                                        <a:pt x="0" y="5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3" name="Freeform 381"/>
                              <wps:cNvSpPr>
                                <a:spLocks/>
                              </wps:cNvSpPr>
                              <wps:spPr bwMode="auto">
                                <a:xfrm>
                                  <a:off x="1206" y="1049"/>
                                  <a:ext cx="1" cy="44"/>
                                </a:xfrm>
                                <a:custGeom>
                                  <a:avLst/>
                                  <a:gdLst>
                                    <a:gd name="T0" fmla="*/ 0 w 1"/>
                                    <a:gd name="T1" fmla="*/ 43 h 44"/>
                                    <a:gd name="T2" fmla="*/ 0 w 1"/>
                                    <a:gd name="T3" fmla="*/ 0 h 44"/>
                                    <a:gd name="T4" fmla="*/ 0 w 1"/>
                                    <a:gd name="T5" fmla="*/ 43 h 44"/>
                                    <a:gd name="T6" fmla="*/ 0 60000 65536"/>
                                    <a:gd name="T7" fmla="*/ 0 60000 65536"/>
                                    <a:gd name="T8" fmla="*/ 0 60000 65536"/>
                                  </a:gdLst>
                                  <a:ahLst/>
                                  <a:cxnLst>
                                    <a:cxn ang="T6">
                                      <a:pos x="T0" y="T1"/>
                                    </a:cxn>
                                    <a:cxn ang="T7">
                                      <a:pos x="T2" y="T3"/>
                                    </a:cxn>
                                    <a:cxn ang="T8">
                                      <a:pos x="T4" y="T5"/>
                                    </a:cxn>
                                  </a:cxnLst>
                                  <a:rect l="0" t="0" r="r" b="b"/>
                                  <a:pathLst>
                                    <a:path w="1" h="44">
                                      <a:moveTo>
                                        <a:pt x="0" y="43"/>
                                      </a:moveTo>
                                      <a:lnTo>
                                        <a:pt x="0" y="0"/>
                                      </a:lnTo>
                                      <a:lnTo>
                                        <a:pt x="0" y="4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4" name="Freeform 382"/>
                              <wps:cNvSpPr>
                                <a:spLocks/>
                              </wps:cNvSpPr>
                              <wps:spPr bwMode="auto">
                                <a:xfrm>
                                  <a:off x="1211" y="1010"/>
                                  <a:ext cx="1" cy="58"/>
                                </a:xfrm>
                                <a:custGeom>
                                  <a:avLst/>
                                  <a:gdLst>
                                    <a:gd name="T0" fmla="*/ 0 w 1"/>
                                    <a:gd name="T1" fmla="*/ 57 h 58"/>
                                    <a:gd name="T2" fmla="*/ 0 w 1"/>
                                    <a:gd name="T3" fmla="*/ 0 h 58"/>
                                    <a:gd name="T4" fmla="*/ 0 w 1"/>
                                    <a:gd name="T5" fmla="*/ 57 h 58"/>
                                    <a:gd name="T6" fmla="*/ 0 60000 65536"/>
                                    <a:gd name="T7" fmla="*/ 0 60000 65536"/>
                                    <a:gd name="T8" fmla="*/ 0 60000 65536"/>
                                  </a:gdLst>
                                  <a:ahLst/>
                                  <a:cxnLst>
                                    <a:cxn ang="T6">
                                      <a:pos x="T0" y="T1"/>
                                    </a:cxn>
                                    <a:cxn ang="T7">
                                      <a:pos x="T2" y="T3"/>
                                    </a:cxn>
                                    <a:cxn ang="T8">
                                      <a:pos x="T4" y="T5"/>
                                    </a:cxn>
                                  </a:cxnLst>
                                  <a:rect l="0" t="0" r="r" b="b"/>
                                  <a:pathLst>
                                    <a:path w="1" h="58">
                                      <a:moveTo>
                                        <a:pt x="0" y="57"/>
                                      </a:moveTo>
                                      <a:lnTo>
                                        <a:pt x="0" y="0"/>
                                      </a:lnTo>
                                      <a:lnTo>
                                        <a:pt x="0" y="57"/>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5" name="Freeform 383"/>
                              <wps:cNvSpPr>
                                <a:spLocks/>
                              </wps:cNvSpPr>
                              <wps:spPr bwMode="auto">
                                <a:xfrm>
                                  <a:off x="1202" y="1005"/>
                                  <a:ext cx="1" cy="27"/>
                                </a:xfrm>
                                <a:custGeom>
                                  <a:avLst/>
                                  <a:gdLst>
                                    <a:gd name="T0" fmla="*/ 0 w 1"/>
                                    <a:gd name="T1" fmla="*/ 26 h 27"/>
                                    <a:gd name="T2" fmla="*/ 0 w 1"/>
                                    <a:gd name="T3" fmla="*/ 0 h 27"/>
                                    <a:gd name="T4" fmla="*/ 0 w 1"/>
                                    <a:gd name="T5" fmla="*/ 26 h 27"/>
                                    <a:gd name="T6" fmla="*/ 0 60000 65536"/>
                                    <a:gd name="T7" fmla="*/ 0 60000 65536"/>
                                    <a:gd name="T8" fmla="*/ 0 60000 65536"/>
                                  </a:gdLst>
                                  <a:ahLst/>
                                  <a:cxnLst>
                                    <a:cxn ang="T6">
                                      <a:pos x="T0" y="T1"/>
                                    </a:cxn>
                                    <a:cxn ang="T7">
                                      <a:pos x="T2" y="T3"/>
                                    </a:cxn>
                                    <a:cxn ang="T8">
                                      <a:pos x="T4" y="T5"/>
                                    </a:cxn>
                                  </a:cxnLst>
                                  <a:rect l="0" t="0" r="r" b="b"/>
                                  <a:pathLst>
                                    <a:path w="1" h="27">
                                      <a:moveTo>
                                        <a:pt x="0" y="26"/>
                                      </a:moveTo>
                                      <a:lnTo>
                                        <a:pt x="0" y="0"/>
                                      </a:lnTo>
                                      <a:lnTo>
                                        <a:pt x="0" y="26"/>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6" name="Freeform 384"/>
                              <wps:cNvSpPr>
                                <a:spLocks/>
                              </wps:cNvSpPr>
                              <wps:spPr bwMode="auto">
                                <a:xfrm>
                                  <a:off x="1156" y="1014"/>
                                  <a:ext cx="1" cy="68"/>
                                </a:xfrm>
                                <a:custGeom>
                                  <a:avLst/>
                                  <a:gdLst>
                                    <a:gd name="T0" fmla="*/ 0 w 1"/>
                                    <a:gd name="T1" fmla="*/ 0 h 68"/>
                                    <a:gd name="T2" fmla="*/ 0 w 1"/>
                                    <a:gd name="T3" fmla="*/ 67 h 68"/>
                                    <a:gd name="T4" fmla="*/ 0 w 1"/>
                                    <a:gd name="T5" fmla="*/ 0 h 68"/>
                                    <a:gd name="T6" fmla="*/ 0 60000 65536"/>
                                    <a:gd name="T7" fmla="*/ 0 60000 65536"/>
                                    <a:gd name="T8" fmla="*/ 0 60000 65536"/>
                                  </a:gdLst>
                                  <a:ahLst/>
                                  <a:cxnLst>
                                    <a:cxn ang="T6">
                                      <a:pos x="T0" y="T1"/>
                                    </a:cxn>
                                    <a:cxn ang="T7">
                                      <a:pos x="T2" y="T3"/>
                                    </a:cxn>
                                    <a:cxn ang="T8">
                                      <a:pos x="T4" y="T5"/>
                                    </a:cxn>
                                  </a:cxnLst>
                                  <a:rect l="0" t="0" r="r" b="b"/>
                                  <a:pathLst>
                                    <a:path w="1" h="68">
                                      <a:moveTo>
                                        <a:pt x="0" y="0"/>
                                      </a:moveTo>
                                      <a:lnTo>
                                        <a:pt x="0" y="6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7" name="Freeform 385"/>
                              <wps:cNvSpPr>
                                <a:spLocks/>
                              </wps:cNvSpPr>
                              <wps:spPr bwMode="auto">
                                <a:xfrm>
                                  <a:off x="1157" y="1092"/>
                                  <a:ext cx="1" cy="46"/>
                                </a:xfrm>
                                <a:custGeom>
                                  <a:avLst/>
                                  <a:gdLst>
                                    <a:gd name="T0" fmla="*/ 0 w 1"/>
                                    <a:gd name="T1" fmla="*/ 0 h 46"/>
                                    <a:gd name="T2" fmla="*/ 0 w 1"/>
                                    <a:gd name="T3" fmla="*/ 45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8" name="Freeform 386"/>
                              <wps:cNvSpPr>
                                <a:spLocks/>
                              </wps:cNvSpPr>
                              <wps:spPr bwMode="auto">
                                <a:xfrm>
                                  <a:off x="1156" y="1137"/>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39" name="Freeform 387"/>
                              <wps:cNvSpPr>
                                <a:spLocks/>
                              </wps:cNvSpPr>
                              <wps:spPr bwMode="auto">
                                <a:xfrm>
                                  <a:off x="830" y="1172"/>
                                  <a:ext cx="35" cy="53"/>
                                </a:xfrm>
                                <a:custGeom>
                                  <a:avLst/>
                                  <a:gdLst>
                                    <a:gd name="T0" fmla="*/ 33 w 35"/>
                                    <a:gd name="T1" fmla="*/ 2 h 53"/>
                                    <a:gd name="T2" fmla="*/ 32 w 35"/>
                                    <a:gd name="T3" fmla="*/ 0 h 53"/>
                                    <a:gd name="T4" fmla="*/ 30 w 35"/>
                                    <a:gd name="T5" fmla="*/ 0 h 53"/>
                                    <a:gd name="T6" fmla="*/ 28 w 35"/>
                                    <a:gd name="T7" fmla="*/ 2 h 53"/>
                                    <a:gd name="T8" fmla="*/ 28 w 35"/>
                                    <a:gd name="T9" fmla="*/ 2 h 53"/>
                                    <a:gd name="T10" fmla="*/ 26 w 35"/>
                                    <a:gd name="T11" fmla="*/ 6 h 53"/>
                                    <a:gd name="T12" fmla="*/ 24 w 35"/>
                                    <a:gd name="T13" fmla="*/ 4 h 53"/>
                                    <a:gd name="T14" fmla="*/ 23 w 35"/>
                                    <a:gd name="T15" fmla="*/ 6 h 53"/>
                                    <a:gd name="T16" fmla="*/ 21 w 35"/>
                                    <a:gd name="T17" fmla="*/ 6 h 53"/>
                                    <a:gd name="T18" fmla="*/ 21 w 35"/>
                                    <a:gd name="T19" fmla="*/ 10 h 53"/>
                                    <a:gd name="T20" fmla="*/ 20 w 35"/>
                                    <a:gd name="T21" fmla="*/ 14 h 53"/>
                                    <a:gd name="T22" fmla="*/ 20 w 35"/>
                                    <a:gd name="T23" fmla="*/ 16 h 53"/>
                                    <a:gd name="T24" fmla="*/ 20 w 35"/>
                                    <a:gd name="T25" fmla="*/ 14 h 53"/>
                                    <a:gd name="T26" fmla="*/ 19 w 35"/>
                                    <a:gd name="T27" fmla="*/ 12 h 53"/>
                                    <a:gd name="T28" fmla="*/ 17 w 35"/>
                                    <a:gd name="T29" fmla="*/ 12 h 53"/>
                                    <a:gd name="T30" fmla="*/ 16 w 35"/>
                                    <a:gd name="T31" fmla="*/ 14 h 53"/>
                                    <a:gd name="T32" fmla="*/ 16 w 35"/>
                                    <a:gd name="T33" fmla="*/ 16 h 53"/>
                                    <a:gd name="T34" fmla="*/ 14 w 35"/>
                                    <a:gd name="T35" fmla="*/ 20 h 53"/>
                                    <a:gd name="T36" fmla="*/ 14 w 35"/>
                                    <a:gd name="T37" fmla="*/ 18 h 53"/>
                                    <a:gd name="T38" fmla="*/ 13 w 35"/>
                                    <a:gd name="T39" fmla="*/ 18 h 53"/>
                                    <a:gd name="T40" fmla="*/ 11 w 35"/>
                                    <a:gd name="T41" fmla="*/ 18 h 53"/>
                                    <a:gd name="T42" fmla="*/ 11 w 35"/>
                                    <a:gd name="T43" fmla="*/ 20 h 53"/>
                                    <a:gd name="T44" fmla="*/ 9 w 35"/>
                                    <a:gd name="T45" fmla="*/ 22 h 53"/>
                                    <a:gd name="T46" fmla="*/ 9 w 35"/>
                                    <a:gd name="T47" fmla="*/ 25 h 53"/>
                                    <a:gd name="T48" fmla="*/ 9 w 35"/>
                                    <a:gd name="T49" fmla="*/ 22 h 53"/>
                                    <a:gd name="T50" fmla="*/ 9 w 35"/>
                                    <a:gd name="T51" fmla="*/ 18 h 53"/>
                                    <a:gd name="T52" fmla="*/ 8 w 35"/>
                                    <a:gd name="T53" fmla="*/ 16 h 53"/>
                                    <a:gd name="T54" fmla="*/ 7 w 35"/>
                                    <a:gd name="T55" fmla="*/ 18 h 53"/>
                                    <a:gd name="T56" fmla="*/ 6 w 35"/>
                                    <a:gd name="T57" fmla="*/ 16 h 53"/>
                                    <a:gd name="T58" fmla="*/ 6 w 35"/>
                                    <a:gd name="T59" fmla="*/ 16 h 53"/>
                                    <a:gd name="T60" fmla="*/ 4 w 35"/>
                                    <a:gd name="T61" fmla="*/ 18 h 53"/>
                                    <a:gd name="T62" fmla="*/ 3 w 35"/>
                                    <a:gd name="T63" fmla="*/ 20 h 53"/>
                                    <a:gd name="T64" fmla="*/ 3 w 35"/>
                                    <a:gd name="T65" fmla="*/ 22 h 53"/>
                                    <a:gd name="T66" fmla="*/ 2 w 35"/>
                                    <a:gd name="T67" fmla="*/ 26 h 53"/>
                                    <a:gd name="T68" fmla="*/ 0 w 35"/>
                                    <a:gd name="T69" fmla="*/ 34 h 53"/>
                                    <a:gd name="T70" fmla="*/ 0 w 35"/>
                                    <a:gd name="T71" fmla="*/ 38 h 53"/>
                                    <a:gd name="T72" fmla="*/ 3 w 35"/>
                                    <a:gd name="T73" fmla="*/ 43 h 53"/>
                                    <a:gd name="T74" fmla="*/ 8 w 35"/>
                                    <a:gd name="T75" fmla="*/ 43 h 53"/>
                                    <a:gd name="T76" fmla="*/ 16 w 35"/>
                                    <a:gd name="T77" fmla="*/ 45 h 53"/>
                                    <a:gd name="T78" fmla="*/ 19 w 35"/>
                                    <a:gd name="T79" fmla="*/ 47 h 53"/>
                                    <a:gd name="T80" fmla="*/ 23 w 35"/>
                                    <a:gd name="T81" fmla="*/ 50 h 53"/>
                                    <a:gd name="T82" fmla="*/ 28 w 35"/>
                                    <a:gd name="T83" fmla="*/ 52 h 53"/>
                                    <a:gd name="T84" fmla="*/ 30 w 35"/>
                                    <a:gd name="T85" fmla="*/ 52 h 53"/>
                                    <a:gd name="T86" fmla="*/ 33 w 35"/>
                                    <a:gd name="T87" fmla="*/ 50 h 53"/>
                                    <a:gd name="T88" fmla="*/ 33 w 35"/>
                                    <a:gd name="T89" fmla="*/ 47 h 53"/>
                                    <a:gd name="T90" fmla="*/ 33 w 35"/>
                                    <a:gd name="T91" fmla="*/ 43 h 53"/>
                                    <a:gd name="T92" fmla="*/ 33 w 35"/>
                                    <a:gd name="T93" fmla="*/ 38 h 53"/>
                                    <a:gd name="T94" fmla="*/ 33 w 35"/>
                                    <a:gd name="T95" fmla="*/ 34 h 53"/>
                                    <a:gd name="T96" fmla="*/ 33 w 35"/>
                                    <a:gd name="T97" fmla="*/ 29 h 53"/>
                                    <a:gd name="T98" fmla="*/ 33 w 35"/>
                                    <a:gd name="T99" fmla="*/ 22 h 53"/>
                                    <a:gd name="T100" fmla="*/ 34 w 35"/>
                                    <a:gd name="T101" fmla="*/ 16 h 53"/>
                                    <a:gd name="T102" fmla="*/ 34 w 35"/>
                                    <a:gd name="T103" fmla="*/ 10 h 53"/>
                                    <a:gd name="T104" fmla="*/ 33 w 35"/>
                                    <a:gd name="T105" fmla="*/ 2 h 53"/>
                                    <a:gd name="T106" fmla="*/ 33 w 35"/>
                                    <a:gd name="T107" fmla="*/ 2 h 5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5" h="53">
                                      <a:moveTo>
                                        <a:pt x="33" y="2"/>
                                      </a:moveTo>
                                      <a:lnTo>
                                        <a:pt x="32" y="0"/>
                                      </a:lnTo>
                                      <a:lnTo>
                                        <a:pt x="30" y="0"/>
                                      </a:lnTo>
                                      <a:lnTo>
                                        <a:pt x="28" y="2"/>
                                      </a:lnTo>
                                      <a:lnTo>
                                        <a:pt x="26" y="6"/>
                                      </a:lnTo>
                                      <a:lnTo>
                                        <a:pt x="24" y="4"/>
                                      </a:lnTo>
                                      <a:lnTo>
                                        <a:pt x="23" y="6"/>
                                      </a:lnTo>
                                      <a:lnTo>
                                        <a:pt x="21" y="6"/>
                                      </a:lnTo>
                                      <a:lnTo>
                                        <a:pt x="21" y="10"/>
                                      </a:lnTo>
                                      <a:lnTo>
                                        <a:pt x="20" y="14"/>
                                      </a:lnTo>
                                      <a:lnTo>
                                        <a:pt x="20" y="16"/>
                                      </a:lnTo>
                                      <a:lnTo>
                                        <a:pt x="20" y="14"/>
                                      </a:lnTo>
                                      <a:lnTo>
                                        <a:pt x="19" y="12"/>
                                      </a:lnTo>
                                      <a:lnTo>
                                        <a:pt x="17" y="12"/>
                                      </a:lnTo>
                                      <a:lnTo>
                                        <a:pt x="16" y="14"/>
                                      </a:lnTo>
                                      <a:lnTo>
                                        <a:pt x="16" y="16"/>
                                      </a:lnTo>
                                      <a:lnTo>
                                        <a:pt x="14" y="20"/>
                                      </a:lnTo>
                                      <a:lnTo>
                                        <a:pt x="14" y="18"/>
                                      </a:lnTo>
                                      <a:lnTo>
                                        <a:pt x="13" y="18"/>
                                      </a:lnTo>
                                      <a:lnTo>
                                        <a:pt x="11" y="18"/>
                                      </a:lnTo>
                                      <a:lnTo>
                                        <a:pt x="11" y="20"/>
                                      </a:lnTo>
                                      <a:lnTo>
                                        <a:pt x="9" y="22"/>
                                      </a:lnTo>
                                      <a:lnTo>
                                        <a:pt x="9" y="25"/>
                                      </a:lnTo>
                                      <a:lnTo>
                                        <a:pt x="9" y="22"/>
                                      </a:lnTo>
                                      <a:lnTo>
                                        <a:pt x="9" y="18"/>
                                      </a:lnTo>
                                      <a:lnTo>
                                        <a:pt x="8" y="16"/>
                                      </a:lnTo>
                                      <a:lnTo>
                                        <a:pt x="7" y="18"/>
                                      </a:lnTo>
                                      <a:lnTo>
                                        <a:pt x="6" y="16"/>
                                      </a:lnTo>
                                      <a:lnTo>
                                        <a:pt x="4" y="18"/>
                                      </a:lnTo>
                                      <a:lnTo>
                                        <a:pt x="3" y="20"/>
                                      </a:lnTo>
                                      <a:lnTo>
                                        <a:pt x="3" y="22"/>
                                      </a:lnTo>
                                      <a:lnTo>
                                        <a:pt x="2" y="26"/>
                                      </a:lnTo>
                                      <a:lnTo>
                                        <a:pt x="0" y="34"/>
                                      </a:lnTo>
                                      <a:lnTo>
                                        <a:pt x="0" y="38"/>
                                      </a:lnTo>
                                      <a:lnTo>
                                        <a:pt x="3" y="43"/>
                                      </a:lnTo>
                                      <a:lnTo>
                                        <a:pt x="8" y="43"/>
                                      </a:lnTo>
                                      <a:lnTo>
                                        <a:pt x="16" y="45"/>
                                      </a:lnTo>
                                      <a:lnTo>
                                        <a:pt x="19" y="47"/>
                                      </a:lnTo>
                                      <a:lnTo>
                                        <a:pt x="23" y="50"/>
                                      </a:lnTo>
                                      <a:lnTo>
                                        <a:pt x="28" y="52"/>
                                      </a:lnTo>
                                      <a:lnTo>
                                        <a:pt x="30" y="52"/>
                                      </a:lnTo>
                                      <a:lnTo>
                                        <a:pt x="33" y="50"/>
                                      </a:lnTo>
                                      <a:lnTo>
                                        <a:pt x="33" y="47"/>
                                      </a:lnTo>
                                      <a:lnTo>
                                        <a:pt x="33" y="43"/>
                                      </a:lnTo>
                                      <a:lnTo>
                                        <a:pt x="33" y="38"/>
                                      </a:lnTo>
                                      <a:lnTo>
                                        <a:pt x="33" y="34"/>
                                      </a:lnTo>
                                      <a:lnTo>
                                        <a:pt x="33" y="29"/>
                                      </a:lnTo>
                                      <a:lnTo>
                                        <a:pt x="33" y="22"/>
                                      </a:lnTo>
                                      <a:lnTo>
                                        <a:pt x="34" y="16"/>
                                      </a:lnTo>
                                      <a:lnTo>
                                        <a:pt x="34" y="10"/>
                                      </a:lnTo>
                                      <a:lnTo>
                                        <a:pt x="33"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0" name="Freeform 388"/>
                              <wps:cNvSpPr>
                                <a:spLocks/>
                              </wps:cNvSpPr>
                              <wps:spPr bwMode="auto">
                                <a:xfrm>
                                  <a:off x="893" y="1174"/>
                                  <a:ext cx="35" cy="75"/>
                                </a:xfrm>
                                <a:custGeom>
                                  <a:avLst/>
                                  <a:gdLst>
                                    <a:gd name="T0" fmla="*/ 0 w 35"/>
                                    <a:gd name="T1" fmla="*/ 4 h 75"/>
                                    <a:gd name="T2" fmla="*/ 1 w 35"/>
                                    <a:gd name="T3" fmla="*/ 0 h 75"/>
                                    <a:gd name="T4" fmla="*/ 2 w 35"/>
                                    <a:gd name="T5" fmla="*/ 0 h 75"/>
                                    <a:gd name="T6" fmla="*/ 5 w 35"/>
                                    <a:gd name="T7" fmla="*/ 2 h 75"/>
                                    <a:gd name="T8" fmla="*/ 5 w 35"/>
                                    <a:gd name="T9" fmla="*/ 4 h 75"/>
                                    <a:gd name="T10" fmla="*/ 7 w 35"/>
                                    <a:gd name="T11" fmla="*/ 6 h 75"/>
                                    <a:gd name="T12" fmla="*/ 8 w 35"/>
                                    <a:gd name="T13" fmla="*/ 6 h 75"/>
                                    <a:gd name="T14" fmla="*/ 10 w 35"/>
                                    <a:gd name="T15" fmla="*/ 6 h 75"/>
                                    <a:gd name="T16" fmla="*/ 12 w 35"/>
                                    <a:gd name="T17" fmla="*/ 10 h 75"/>
                                    <a:gd name="T18" fmla="*/ 13 w 35"/>
                                    <a:gd name="T19" fmla="*/ 14 h 75"/>
                                    <a:gd name="T20" fmla="*/ 13 w 35"/>
                                    <a:gd name="T21" fmla="*/ 18 h 75"/>
                                    <a:gd name="T22" fmla="*/ 13 w 35"/>
                                    <a:gd name="T23" fmla="*/ 23 h 75"/>
                                    <a:gd name="T24" fmla="*/ 14 w 35"/>
                                    <a:gd name="T25" fmla="*/ 18 h 75"/>
                                    <a:gd name="T26" fmla="*/ 16 w 35"/>
                                    <a:gd name="T27" fmla="*/ 16 h 75"/>
                                    <a:gd name="T28" fmla="*/ 16 w 35"/>
                                    <a:gd name="T29" fmla="*/ 16 h 75"/>
                                    <a:gd name="T30" fmla="*/ 18 w 35"/>
                                    <a:gd name="T31" fmla="*/ 18 h 75"/>
                                    <a:gd name="T32" fmla="*/ 18 w 35"/>
                                    <a:gd name="T33" fmla="*/ 23 h 75"/>
                                    <a:gd name="T34" fmla="*/ 18 w 35"/>
                                    <a:gd name="T35" fmla="*/ 28 h 75"/>
                                    <a:gd name="T36" fmla="*/ 19 w 35"/>
                                    <a:gd name="T37" fmla="*/ 27 h 75"/>
                                    <a:gd name="T38" fmla="*/ 20 w 35"/>
                                    <a:gd name="T39" fmla="*/ 24 h 75"/>
                                    <a:gd name="T40" fmla="*/ 21 w 35"/>
                                    <a:gd name="T41" fmla="*/ 27 h 75"/>
                                    <a:gd name="T42" fmla="*/ 23 w 35"/>
                                    <a:gd name="T43" fmla="*/ 28 h 75"/>
                                    <a:gd name="T44" fmla="*/ 24 w 35"/>
                                    <a:gd name="T45" fmla="*/ 32 h 75"/>
                                    <a:gd name="T46" fmla="*/ 24 w 35"/>
                                    <a:gd name="T47" fmla="*/ 34 h 75"/>
                                    <a:gd name="T48" fmla="*/ 24 w 35"/>
                                    <a:gd name="T49" fmla="*/ 32 h 75"/>
                                    <a:gd name="T50" fmla="*/ 25 w 35"/>
                                    <a:gd name="T51" fmla="*/ 27 h 75"/>
                                    <a:gd name="T52" fmla="*/ 25 w 35"/>
                                    <a:gd name="T53" fmla="*/ 24 h 75"/>
                                    <a:gd name="T54" fmla="*/ 27 w 35"/>
                                    <a:gd name="T55" fmla="*/ 24 h 75"/>
                                    <a:gd name="T56" fmla="*/ 28 w 35"/>
                                    <a:gd name="T57" fmla="*/ 24 h 75"/>
                                    <a:gd name="T58" fmla="*/ 29 w 35"/>
                                    <a:gd name="T59" fmla="*/ 27 h 75"/>
                                    <a:gd name="T60" fmla="*/ 29 w 35"/>
                                    <a:gd name="T61" fmla="*/ 32 h 75"/>
                                    <a:gd name="T62" fmla="*/ 30 w 35"/>
                                    <a:gd name="T63" fmla="*/ 33 h 75"/>
                                    <a:gd name="T64" fmla="*/ 30 w 35"/>
                                    <a:gd name="T65" fmla="*/ 36 h 75"/>
                                    <a:gd name="T66" fmla="*/ 33 w 35"/>
                                    <a:gd name="T67" fmla="*/ 45 h 75"/>
                                    <a:gd name="T68" fmla="*/ 34 w 35"/>
                                    <a:gd name="T69" fmla="*/ 53 h 75"/>
                                    <a:gd name="T70" fmla="*/ 34 w 35"/>
                                    <a:gd name="T71" fmla="*/ 62 h 75"/>
                                    <a:gd name="T72" fmla="*/ 34 w 35"/>
                                    <a:gd name="T73" fmla="*/ 68 h 75"/>
                                    <a:gd name="T74" fmla="*/ 34 w 35"/>
                                    <a:gd name="T75" fmla="*/ 72 h 75"/>
                                    <a:gd name="T76" fmla="*/ 29 w 35"/>
                                    <a:gd name="T77" fmla="*/ 74 h 75"/>
                                    <a:gd name="T78" fmla="*/ 18 w 35"/>
                                    <a:gd name="T79" fmla="*/ 68 h 75"/>
                                    <a:gd name="T80" fmla="*/ 13 w 35"/>
                                    <a:gd name="T81" fmla="*/ 66 h 75"/>
                                    <a:gd name="T82" fmla="*/ 12 w 35"/>
                                    <a:gd name="T83" fmla="*/ 68 h 75"/>
                                    <a:gd name="T84" fmla="*/ 7 w 35"/>
                                    <a:gd name="T85" fmla="*/ 64 h 75"/>
                                    <a:gd name="T86" fmla="*/ 2 w 35"/>
                                    <a:gd name="T87" fmla="*/ 64 h 75"/>
                                    <a:gd name="T88" fmla="*/ 0 w 35"/>
                                    <a:gd name="T89" fmla="*/ 59 h 75"/>
                                    <a:gd name="T90" fmla="*/ 1 w 35"/>
                                    <a:gd name="T91" fmla="*/ 53 h 75"/>
                                    <a:gd name="T92" fmla="*/ 0 w 35"/>
                                    <a:gd name="T93" fmla="*/ 45 h 75"/>
                                    <a:gd name="T94" fmla="*/ 0 w 35"/>
                                    <a:gd name="T95" fmla="*/ 41 h 75"/>
                                    <a:gd name="T96" fmla="*/ 0 w 35"/>
                                    <a:gd name="T97" fmla="*/ 33 h 75"/>
                                    <a:gd name="T98" fmla="*/ 0 w 35"/>
                                    <a:gd name="T99" fmla="*/ 24 h 75"/>
                                    <a:gd name="T100" fmla="*/ 0 w 35"/>
                                    <a:gd name="T101" fmla="*/ 14 h 75"/>
                                    <a:gd name="T102" fmla="*/ 0 w 35"/>
                                    <a:gd name="T103" fmla="*/ 4 h 75"/>
                                    <a:gd name="T104" fmla="*/ 0 w 35"/>
                                    <a:gd name="T105" fmla="*/ 4 h 75"/>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35" h="75">
                                      <a:moveTo>
                                        <a:pt x="0" y="4"/>
                                      </a:moveTo>
                                      <a:lnTo>
                                        <a:pt x="1" y="0"/>
                                      </a:lnTo>
                                      <a:lnTo>
                                        <a:pt x="2" y="0"/>
                                      </a:lnTo>
                                      <a:lnTo>
                                        <a:pt x="5" y="2"/>
                                      </a:lnTo>
                                      <a:lnTo>
                                        <a:pt x="5" y="4"/>
                                      </a:lnTo>
                                      <a:lnTo>
                                        <a:pt x="7" y="6"/>
                                      </a:lnTo>
                                      <a:lnTo>
                                        <a:pt x="8" y="6"/>
                                      </a:lnTo>
                                      <a:lnTo>
                                        <a:pt x="10" y="6"/>
                                      </a:lnTo>
                                      <a:lnTo>
                                        <a:pt x="12" y="10"/>
                                      </a:lnTo>
                                      <a:lnTo>
                                        <a:pt x="13" y="14"/>
                                      </a:lnTo>
                                      <a:lnTo>
                                        <a:pt x="13" y="18"/>
                                      </a:lnTo>
                                      <a:lnTo>
                                        <a:pt x="13" y="23"/>
                                      </a:lnTo>
                                      <a:lnTo>
                                        <a:pt x="14" y="18"/>
                                      </a:lnTo>
                                      <a:lnTo>
                                        <a:pt x="16" y="16"/>
                                      </a:lnTo>
                                      <a:lnTo>
                                        <a:pt x="18" y="18"/>
                                      </a:lnTo>
                                      <a:lnTo>
                                        <a:pt x="18" y="23"/>
                                      </a:lnTo>
                                      <a:lnTo>
                                        <a:pt x="18" y="28"/>
                                      </a:lnTo>
                                      <a:lnTo>
                                        <a:pt x="19" y="27"/>
                                      </a:lnTo>
                                      <a:lnTo>
                                        <a:pt x="20" y="24"/>
                                      </a:lnTo>
                                      <a:lnTo>
                                        <a:pt x="21" y="27"/>
                                      </a:lnTo>
                                      <a:lnTo>
                                        <a:pt x="23" y="28"/>
                                      </a:lnTo>
                                      <a:lnTo>
                                        <a:pt x="24" y="32"/>
                                      </a:lnTo>
                                      <a:lnTo>
                                        <a:pt x="24" y="34"/>
                                      </a:lnTo>
                                      <a:lnTo>
                                        <a:pt x="24" y="32"/>
                                      </a:lnTo>
                                      <a:lnTo>
                                        <a:pt x="25" y="27"/>
                                      </a:lnTo>
                                      <a:lnTo>
                                        <a:pt x="25" y="24"/>
                                      </a:lnTo>
                                      <a:lnTo>
                                        <a:pt x="27" y="24"/>
                                      </a:lnTo>
                                      <a:lnTo>
                                        <a:pt x="28" y="24"/>
                                      </a:lnTo>
                                      <a:lnTo>
                                        <a:pt x="29" y="27"/>
                                      </a:lnTo>
                                      <a:lnTo>
                                        <a:pt x="29" y="32"/>
                                      </a:lnTo>
                                      <a:lnTo>
                                        <a:pt x="30" y="33"/>
                                      </a:lnTo>
                                      <a:lnTo>
                                        <a:pt x="30" y="36"/>
                                      </a:lnTo>
                                      <a:lnTo>
                                        <a:pt x="33" y="45"/>
                                      </a:lnTo>
                                      <a:lnTo>
                                        <a:pt x="34" y="53"/>
                                      </a:lnTo>
                                      <a:lnTo>
                                        <a:pt x="34" y="62"/>
                                      </a:lnTo>
                                      <a:lnTo>
                                        <a:pt x="34" y="68"/>
                                      </a:lnTo>
                                      <a:lnTo>
                                        <a:pt x="34" y="72"/>
                                      </a:lnTo>
                                      <a:lnTo>
                                        <a:pt x="29" y="74"/>
                                      </a:lnTo>
                                      <a:lnTo>
                                        <a:pt x="18" y="68"/>
                                      </a:lnTo>
                                      <a:lnTo>
                                        <a:pt x="13" y="66"/>
                                      </a:lnTo>
                                      <a:lnTo>
                                        <a:pt x="12" y="68"/>
                                      </a:lnTo>
                                      <a:lnTo>
                                        <a:pt x="7" y="64"/>
                                      </a:lnTo>
                                      <a:lnTo>
                                        <a:pt x="2" y="64"/>
                                      </a:lnTo>
                                      <a:lnTo>
                                        <a:pt x="0" y="59"/>
                                      </a:lnTo>
                                      <a:lnTo>
                                        <a:pt x="1" y="53"/>
                                      </a:lnTo>
                                      <a:lnTo>
                                        <a:pt x="0" y="45"/>
                                      </a:lnTo>
                                      <a:lnTo>
                                        <a:pt x="0" y="41"/>
                                      </a:lnTo>
                                      <a:lnTo>
                                        <a:pt x="0" y="33"/>
                                      </a:lnTo>
                                      <a:lnTo>
                                        <a:pt x="0" y="24"/>
                                      </a:lnTo>
                                      <a:lnTo>
                                        <a:pt x="0" y="14"/>
                                      </a:lnTo>
                                      <a:lnTo>
                                        <a:pt x="0"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grpSp>
                            <wpg:cNvPr id="1241" name="Group 389"/>
                            <wpg:cNvGrpSpPr>
                              <a:grpSpLocks/>
                            </wpg:cNvGrpSpPr>
                            <wpg:grpSpPr bwMode="auto">
                              <a:xfrm>
                                <a:off x="-2021" y="635"/>
                                <a:ext cx="714" cy="644"/>
                                <a:chOff x="1214" y="876"/>
                                <a:chExt cx="714" cy="644"/>
                              </a:xfrm>
                            </wpg:grpSpPr>
                            <wps:wsp>
                              <wps:cNvPr id="1242" name="Freeform 390"/>
                              <wps:cNvSpPr>
                                <a:spLocks/>
                              </wps:cNvSpPr>
                              <wps:spPr bwMode="auto">
                                <a:xfrm>
                                  <a:off x="1247" y="898"/>
                                  <a:ext cx="338" cy="603"/>
                                </a:xfrm>
                                <a:custGeom>
                                  <a:avLst/>
                                  <a:gdLst>
                                    <a:gd name="T0" fmla="*/ 0 w 338"/>
                                    <a:gd name="T1" fmla="*/ 506 h 603"/>
                                    <a:gd name="T2" fmla="*/ 337 w 338"/>
                                    <a:gd name="T3" fmla="*/ 602 h 603"/>
                                    <a:gd name="T4" fmla="*/ 337 w 338"/>
                                    <a:gd name="T5" fmla="*/ 233 h 603"/>
                                    <a:gd name="T6" fmla="*/ 121 w 338"/>
                                    <a:gd name="T7" fmla="*/ 0 h 603"/>
                                    <a:gd name="T8" fmla="*/ 0 w 338"/>
                                    <a:gd name="T9" fmla="*/ 412 h 603"/>
                                    <a:gd name="T10" fmla="*/ 0 w 338"/>
                                    <a:gd name="T11" fmla="*/ 506 h 603"/>
                                    <a:gd name="T12" fmla="*/ 0 w 338"/>
                                    <a:gd name="T13" fmla="*/ 506 h 60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8" h="603">
                                      <a:moveTo>
                                        <a:pt x="0" y="506"/>
                                      </a:moveTo>
                                      <a:lnTo>
                                        <a:pt x="337" y="602"/>
                                      </a:lnTo>
                                      <a:lnTo>
                                        <a:pt x="337" y="233"/>
                                      </a:lnTo>
                                      <a:lnTo>
                                        <a:pt x="121" y="0"/>
                                      </a:lnTo>
                                      <a:lnTo>
                                        <a:pt x="0" y="412"/>
                                      </a:lnTo>
                                      <a:lnTo>
                                        <a:pt x="0" y="506"/>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3" name="Freeform 391"/>
                              <wps:cNvSpPr>
                                <a:spLocks/>
                              </wps:cNvSpPr>
                              <wps:spPr bwMode="auto">
                                <a:xfrm>
                                  <a:off x="1450" y="1235"/>
                                  <a:ext cx="51" cy="241"/>
                                </a:xfrm>
                                <a:custGeom>
                                  <a:avLst/>
                                  <a:gdLst>
                                    <a:gd name="T0" fmla="*/ 0 w 51"/>
                                    <a:gd name="T1" fmla="*/ 224 h 241"/>
                                    <a:gd name="T2" fmla="*/ 50 w 51"/>
                                    <a:gd name="T3" fmla="*/ 240 h 241"/>
                                    <a:gd name="T4" fmla="*/ 38 w 51"/>
                                    <a:gd name="T5" fmla="*/ 0 h 241"/>
                                    <a:gd name="T6" fmla="*/ 0 w 51"/>
                                    <a:gd name="T7" fmla="*/ 224 h 241"/>
                                    <a:gd name="T8" fmla="*/ 0 w 51"/>
                                    <a:gd name="T9" fmla="*/ 224 h 24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1" h="241">
                                      <a:moveTo>
                                        <a:pt x="0" y="224"/>
                                      </a:moveTo>
                                      <a:lnTo>
                                        <a:pt x="50" y="240"/>
                                      </a:lnTo>
                                      <a:lnTo>
                                        <a:pt x="38" y="0"/>
                                      </a:lnTo>
                                      <a:lnTo>
                                        <a:pt x="0" y="22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4" name="Freeform 392"/>
                              <wps:cNvSpPr>
                                <a:spLocks/>
                              </wps:cNvSpPr>
                              <wps:spPr bwMode="auto">
                                <a:xfrm>
                                  <a:off x="1217" y="890"/>
                                  <a:ext cx="147" cy="433"/>
                                </a:xfrm>
                                <a:custGeom>
                                  <a:avLst/>
                                  <a:gdLst>
                                    <a:gd name="T0" fmla="*/ 0 w 147"/>
                                    <a:gd name="T1" fmla="*/ 432 h 433"/>
                                    <a:gd name="T2" fmla="*/ 31 w 147"/>
                                    <a:gd name="T3" fmla="*/ 432 h 433"/>
                                    <a:gd name="T4" fmla="*/ 146 w 147"/>
                                    <a:gd name="T5" fmla="*/ 42 h 433"/>
                                    <a:gd name="T6" fmla="*/ 115 w 147"/>
                                    <a:gd name="T7" fmla="*/ 0 h 433"/>
                                    <a:gd name="T8" fmla="*/ 0 w 147"/>
                                    <a:gd name="T9" fmla="*/ 432 h 433"/>
                                    <a:gd name="T10" fmla="*/ 0 w 147"/>
                                    <a:gd name="T11" fmla="*/ 432 h 43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7" h="433">
                                      <a:moveTo>
                                        <a:pt x="0" y="432"/>
                                      </a:moveTo>
                                      <a:lnTo>
                                        <a:pt x="31" y="432"/>
                                      </a:lnTo>
                                      <a:lnTo>
                                        <a:pt x="146" y="42"/>
                                      </a:lnTo>
                                      <a:lnTo>
                                        <a:pt x="115" y="0"/>
                                      </a:lnTo>
                                      <a:lnTo>
                                        <a:pt x="0" y="432"/>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5" name="Freeform 393"/>
                              <wps:cNvSpPr>
                                <a:spLocks/>
                              </wps:cNvSpPr>
                              <wps:spPr bwMode="auto">
                                <a:xfrm>
                                  <a:off x="1247" y="920"/>
                                  <a:ext cx="337" cy="458"/>
                                </a:xfrm>
                                <a:custGeom>
                                  <a:avLst/>
                                  <a:gdLst>
                                    <a:gd name="T0" fmla="*/ 0 w 337"/>
                                    <a:gd name="T1" fmla="*/ 362 h 458"/>
                                    <a:gd name="T2" fmla="*/ 107 w 337"/>
                                    <a:gd name="T3" fmla="*/ 0 h 458"/>
                                    <a:gd name="T4" fmla="*/ 336 w 337"/>
                                    <a:gd name="T5" fmla="*/ 278 h 458"/>
                                    <a:gd name="T6" fmla="*/ 336 w 337"/>
                                    <a:gd name="T7" fmla="*/ 359 h 458"/>
                                    <a:gd name="T8" fmla="*/ 276 w 337"/>
                                    <a:gd name="T9" fmla="*/ 457 h 458"/>
                                    <a:gd name="T10" fmla="*/ 276 w 337"/>
                                    <a:gd name="T11" fmla="*/ 292 h 458"/>
                                    <a:gd name="T12" fmla="*/ 252 w 337"/>
                                    <a:gd name="T13" fmla="*/ 292 h 458"/>
                                    <a:gd name="T14" fmla="*/ 239 w 337"/>
                                    <a:gd name="T15" fmla="*/ 219 h 458"/>
                                    <a:gd name="T16" fmla="*/ 111 w 337"/>
                                    <a:gd name="T17" fmla="*/ 49 h 458"/>
                                    <a:gd name="T18" fmla="*/ 111 w 337"/>
                                    <a:gd name="T19" fmla="*/ 79 h 458"/>
                                    <a:gd name="T20" fmla="*/ 97 w 337"/>
                                    <a:gd name="T21" fmla="*/ 98 h 458"/>
                                    <a:gd name="T22" fmla="*/ 95 w 337"/>
                                    <a:gd name="T23" fmla="*/ 85 h 458"/>
                                    <a:gd name="T24" fmla="*/ 0 w 337"/>
                                    <a:gd name="T25" fmla="*/ 409 h 458"/>
                                    <a:gd name="T26" fmla="*/ 0 w 337"/>
                                    <a:gd name="T27" fmla="*/ 362 h 458"/>
                                    <a:gd name="T28" fmla="*/ 0 w 337"/>
                                    <a:gd name="T29" fmla="*/ 362 h 45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37" h="458">
                                      <a:moveTo>
                                        <a:pt x="0" y="362"/>
                                      </a:moveTo>
                                      <a:lnTo>
                                        <a:pt x="107" y="0"/>
                                      </a:lnTo>
                                      <a:lnTo>
                                        <a:pt x="336" y="278"/>
                                      </a:lnTo>
                                      <a:lnTo>
                                        <a:pt x="336" y="359"/>
                                      </a:lnTo>
                                      <a:lnTo>
                                        <a:pt x="276" y="457"/>
                                      </a:lnTo>
                                      <a:lnTo>
                                        <a:pt x="276" y="292"/>
                                      </a:lnTo>
                                      <a:lnTo>
                                        <a:pt x="252" y="292"/>
                                      </a:lnTo>
                                      <a:lnTo>
                                        <a:pt x="239" y="219"/>
                                      </a:lnTo>
                                      <a:lnTo>
                                        <a:pt x="111" y="49"/>
                                      </a:lnTo>
                                      <a:lnTo>
                                        <a:pt x="111" y="79"/>
                                      </a:lnTo>
                                      <a:lnTo>
                                        <a:pt x="97" y="98"/>
                                      </a:lnTo>
                                      <a:lnTo>
                                        <a:pt x="95" y="85"/>
                                      </a:lnTo>
                                      <a:lnTo>
                                        <a:pt x="0" y="409"/>
                                      </a:lnTo>
                                      <a:lnTo>
                                        <a:pt x="0" y="36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6" name="Freeform 394"/>
                              <wps:cNvSpPr>
                                <a:spLocks/>
                              </wps:cNvSpPr>
                              <wps:spPr bwMode="auto">
                                <a:xfrm>
                                  <a:off x="1214" y="876"/>
                                  <a:ext cx="310" cy="447"/>
                                </a:xfrm>
                                <a:custGeom>
                                  <a:avLst/>
                                  <a:gdLst>
                                    <a:gd name="T0" fmla="*/ 3 w 310"/>
                                    <a:gd name="T1" fmla="*/ 446 h 447"/>
                                    <a:gd name="T2" fmla="*/ 121 w 310"/>
                                    <a:gd name="T3" fmla="*/ 27 h 447"/>
                                    <a:gd name="T4" fmla="*/ 289 w 310"/>
                                    <a:gd name="T5" fmla="*/ 250 h 447"/>
                                    <a:gd name="T6" fmla="*/ 309 w 310"/>
                                    <a:gd name="T7" fmla="*/ 250 h 447"/>
                                    <a:gd name="T8" fmla="*/ 118 w 310"/>
                                    <a:gd name="T9" fmla="*/ 0 h 447"/>
                                    <a:gd name="T10" fmla="*/ 0 w 310"/>
                                    <a:gd name="T11" fmla="*/ 428 h 447"/>
                                    <a:gd name="T12" fmla="*/ 3 w 310"/>
                                    <a:gd name="T13" fmla="*/ 446 h 447"/>
                                    <a:gd name="T14" fmla="*/ 3 w 310"/>
                                    <a:gd name="T15" fmla="*/ 446 h 44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0" h="447">
                                      <a:moveTo>
                                        <a:pt x="3" y="446"/>
                                      </a:moveTo>
                                      <a:lnTo>
                                        <a:pt x="121" y="27"/>
                                      </a:lnTo>
                                      <a:lnTo>
                                        <a:pt x="289" y="250"/>
                                      </a:lnTo>
                                      <a:lnTo>
                                        <a:pt x="309" y="250"/>
                                      </a:lnTo>
                                      <a:lnTo>
                                        <a:pt x="118" y="0"/>
                                      </a:lnTo>
                                      <a:lnTo>
                                        <a:pt x="0" y="428"/>
                                      </a:lnTo>
                                      <a:lnTo>
                                        <a:pt x="3" y="44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7" name="AutoShape 395"/>
                              <wps:cNvSpPr>
                                <a:spLocks noChangeArrowheads="1"/>
                              </wps:cNvSpPr>
                              <wps:spPr bwMode="auto">
                                <a:xfrm flipV="1">
                                  <a:off x="1510" y="1201"/>
                                  <a:ext cx="18" cy="319"/>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8" name="Freeform 396"/>
                              <wps:cNvSpPr>
                                <a:spLocks/>
                              </wps:cNvSpPr>
                              <wps:spPr bwMode="auto">
                                <a:xfrm>
                                  <a:off x="1486" y="1206"/>
                                  <a:ext cx="25" cy="312"/>
                                </a:xfrm>
                                <a:custGeom>
                                  <a:avLst/>
                                  <a:gdLst>
                                    <a:gd name="T0" fmla="*/ 24 w 25"/>
                                    <a:gd name="T1" fmla="*/ 311 h 312"/>
                                    <a:gd name="T2" fmla="*/ 0 w 25"/>
                                    <a:gd name="T3" fmla="*/ 300 h 312"/>
                                    <a:gd name="T4" fmla="*/ 0 w 25"/>
                                    <a:gd name="T5" fmla="*/ 0 h 312"/>
                                    <a:gd name="T6" fmla="*/ 24 w 25"/>
                                    <a:gd name="T7" fmla="*/ 0 h 312"/>
                                    <a:gd name="T8" fmla="*/ 24 w 25"/>
                                    <a:gd name="T9" fmla="*/ 311 h 312"/>
                                    <a:gd name="T10" fmla="*/ 24 w 25"/>
                                    <a:gd name="T11" fmla="*/ 311 h 3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312">
                                      <a:moveTo>
                                        <a:pt x="24" y="311"/>
                                      </a:moveTo>
                                      <a:lnTo>
                                        <a:pt x="0" y="300"/>
                                      </a:lnTo>
                                      <a:lnTo>
                                        <a:pt x="0" y="0"/>
                                      </a:lnTo>
                                      <a:lnTo>
                                        <a:pt x="24" y="0"/>
                                      </a:lnTo>
                                      <a:lnTo>
                                        <a:pt x="24" y="311"/>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49" name="Freeform 397"/>
                              <wps:cNvSpPr>
                                <a:spLocks/>
                              </wps:cNvSpPr>
                              <wps:spPr bwMode="auto">
                                <a:xfrm>
                                  <a:off x="1454" y="1120"/>
                                  <a:ext cx="46" cy="72"/>
                                </a:xfrm>
                                <a:custGeom>
                                  <a:avLst/>
                                  <a:gdLst>
                                    <a:gd name="T0" fmla="*/ 0 w 46"/>
                                    <a:gd name="T1" fmla="*/ 71 h 72"/>
                                    <a:gd name="T2" fmla="*/ 40 w 46"/>
                                    <a:gd name="T3" fmla="*/ 0 h 72"/>
                                    <a:gd name="T4" fmla="*/ 45 w 46"/>
                                    <a:gd name="T5" fmla="*/ 60 h 72"/>
                                    <a:gd name="T6" fmla="*/ 0 w 46"/>
                                    <a:gd name="T7" fmla="*/ 71 h 72"/>
                                    <a:gd name="T8" fmla="*/ 0 w 46"/>
                                    <a:gd name="T9" fmla="*/ 71 h 7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6" h="72">
                                      <a:moveTo>
                                        <a:pt x="0" y="71"/>
                                      </a:moveTo>
                                      <a:lnTo>
                                        <a:pt x="40" y="0"/>
                                      </a:lnTo>
                                      <a:lnTo>
                                        <a:pt x="45" y="60"/>
                                      </a:lnTo>
                                      <a:lnTo>
                                        <a:pt x="0" y="7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0" name="Freeform 398"/>
                              <wps:cNvSpPr>
                                <a:spLocks/>
                              </wps:cNvSpPr>
                              <wps:spPr bwMode="auto">
                                <a:xfrm>
                                  <a:off x="1459" y="1207"/>
                                  <a:ext cx="150" cy="14"/>
                                </a:xfrm>
                                <a:custGeom>
                                  <a:avLst/>
                                  <a:gdLst>
                                    <a:gd name="T0" fmla="*/ 0 w 150"/>
                                    <a:gd name="T1" fmla="*/ 6 h 14"/>
                                    <a:gd name="T2" fmla="*/ 43 w 150"/>
                                    <a:gd name="T3" fmla="*/ 0 h 14"/>
                                    <a:gd name="T4" fmla="*/ 149 w 150"/>
                                    <a:gd name="T5" fmla="*/ 3 h 14"/>
                                    <a:gd name="T6" fmla="*/ 43 w 150"/>
                                    <a:gd name="T7" fmla="*/ 13 h 14"/>
                                    <a:gd name="T8" fmla="*/ 0 w 150"/>
                                    <a:gd name="T9" fmla="*/ 6 h 14"/>
                                    <a:gd name="T10" fmla="*/ 0 w 150"/>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0" h="14">
                                      <a:moveTo>
                                        <a:pt x="0" y="6"/>
                                      </a:moveTo>
                                      <a:lnTo>
                                        <a:pt x="43" y="0"/>
                                      </a:lnTo>
                                      <a:lnTo>
                                        <a:pt x="149" y="3"/>
                                      </a:lnTo>
                                      <a:lnTo>
                                        <a:pt x="43" y="13"/>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1" name="Freeform 399"/>
                              <wps:cNvSpPr>
                                <a:spLocks/>
                              </wps:cNvSpPr>
                              <wps:spPr bwMode="auto">
                                <a:xfrm>
                                  <a:off x="1454" y="1180"/>
                                  <a:ext cx="51" cy="34"/>
                                </a:xfrm>
                                <a:custGeom>
                                  <a:avLst/>
                                  <a:gdLst>
                                    <a:gd name="T0" fmla="*/ 0 w 51"/>
                                    <a:gd name="T1" fmla="*/ 11 h 34"/>
                                    <a:gd name="T2" fmla="*/ 45 w 51"/>
                                    <a:gd name="T3" fmla="*/ 0 h 34"/>
                                    <a:gd name="T4" fmla="*/ 50 w 51"/>
                                    <a:gd name="T5" fmla="*/ 30 h 34"/>
                                    <a:gd name="T6" fmla="*/ 5 w 51"/>
                                    <a:gd name="T7" fmla="*/ 33 h 34"/>
                                    <a:gd name="T8" fmla="*/ 0 w 51"/>
                                    <a:gd name="T9" fmla="*/ 11 h 34"/>
                                    <a:gd name="T10" fmla="*/ 0 w 51"/>
                                    <a:gd name="T11" fmla="*/ 11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1" h="34">
                                      <a:moveTo>
                                        <a:pt x="0" y="11"/>
                                      </a:moveTo>
                                      <a:lnTo>
                                        <a:pt x="45" y="0"/>
                                      </a:lnTo>
                                      <a:lnTo>
                                        <a:pt x="50" y="30"/>
                                      </a:lnTo>
                                      <a:lnTo>
                                        <a:pt x="5" y="33"/>
                                      </a:lnTo>
                                      <a:lnTo>
                                        <a:pt x="0" y="1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2" name="Freeform 400"/>
                              <wps:cNvSpPr>
                                <a:spLocks/>
                              </wps:cNvSpPr>
                              <wps:spPr bwMode="auto">
                                <a:xfrm>
                                  <a:off x="1580" y="947"/>
                                  <a:ext cx="330" cy="552"/>
                                </a:xfrm>
                                <a:custGeom>
                                  <a:avLst/>
                                  <a:gdLst>
                                    <a:gd name="T0" fmla="*/ 0 w 330"/>
                                    <a:gd name="T1" fmla="*/ 551 h 552"/>
                                    <a:gd name="T2" fmla="*/ 329 w 330"/>
                                    <a:gd name="T3" fmla="*/ 510 h 552"/>
                                    <a:gd name="T4" fmla="*/ 329 w 330"/>
                                    <a:gd name="T5" fmla="*/ 289 h 552"/>
                                    <a:gd name="T6" fmla="*/ 153 w 330"/>
                                    <a:gd name="T7" fmla="*/ 50 h 552"/>
                                    <a:gd name="T8" fmla="*/ 3 w 330"/>
                                    <a:gd name="T9" fmla="*/ 0 h 552"/>
                                    <a:gd name="T10" fmla="*/ 0 w 330"/>
                                    <a:gd name="T11" fmla="*/ 551 h 552"/>
                                    <a:gd name="T12" fmla="*/ 0 w 330"/>
                                    <a:gd name="T13" fmla="*/ 551 h 55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0" h="552">
                                      <a:moveTo>
                                        <a:pt x="0" y="551"/>
                                      </a:moveTo>
                                      <a:lnTo>
                                        <a:pt x="329" y="510"/>
                                      </a:lnTo>
                                      <a:lnTo>
                                        <a:pt x="329" y="289"/>
                                      </a:lnTo>
                                      <a:lnTo>
                                        <a:pt x="153" y="50"/>
                                      </a:lnTo>
                                      <a:lnTo>
                                        <a:pt x="3" y="0"/>
                                      </a:lnTo>
                                      <a:lnTo>
                                        <a:pt x="0" y="551"/>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3" name="Freeform 401"/>
                              <wps:cNvSpPr>
                                <a:spLocks/>
                              </wps:cNvSpPr>
                              <wps:spPr bwMode="auto">
                                <a:xfrm>
                                  <a:off x="1331" y="876"/>
                                  <a:ext cx="597" cy="352"/>
                                </a:xfrm>
                                <a:custGeom>
                                  <a:avLst/>
                                  <a:gdLst>
                                    <a:gd name="T0" fmla="*/ 0 w 597"/>
                                    <a:gd name="T1" fmla="*/ 0 h 352"/>
                                    <a:gd name="T2" fmla="*/ 526 w 597"/>
                                    <a:gd name="T3" fmla="*/ 112 h 352"/>
                                    <a:gd name="T4" fmla="*/ 596 w 597"/>
                                    <a:gd name="T5" fmla="*/ 351 h 352"/>
                                    <a:gd name="T6" fmla="*/ 167 w 597"/>
                                    <a:gd name="T7" fmla="*/ 304 h 352"/>
                                    <a:gd name="T8" fmla="*/ 163 w 597"/>
                                    <a:gd name="T9" fmla="*/ 244 h 352"/>
                                    <a:gd name="T10" fmla="*/ 184 w 597"/>
                                    <a:gd name="T11" fmla="*/ 244 h 352"/>
                                    <a:gd name="T12" fmla="*/ 0 w 597"/>
                                    <a:gd name="T13" fmla="*/ 0 h 352"/>
                                    <a:gd name="T14" fmla="*/ 0 w 597"/>
                                    <a:gd name="T15" fmla="*/ 0 h 35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7" h="352">
                                      <a:moveTo>
                                        <a:pt x="0" y="0"/>
                                      </a:moveTo>
                                      <a:lnTo>
                                        <a:pt x="526" y="112"/>
                                      </a:lnTo>
                                      <a:lnTo>
                                        <a:pt x="596" y="351"/>
                                      </a:lnTo>
                                      <a:lnTo>
                                        <a:pt x="167" y="304"/>
                                      </a:lnTo>
                                      <a:lnTo>
                                        <a:pt x="163" y="244"/>
                                      </a:lnTo>
                                      <a:lnTo>
                                        <a:pt x="184" y="24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4" name="Freeform 402"/>
                              <wps:cNvSpPr>
                                <a:spLocks/>
                              </wps:cNvSpPr>
                              <wps:spPr bwMode="auto">
                                <a:xfrm>
                                  <a:off x="1311" y="1184"/>
                                  <a:ext cx="84" cy="65"/>
                                </a:xfrm>
                                <a:custGeom>
                                  <a:avLst/>
                                  <a:gdLst>
                                    <a:gd name="T0" fmla="*/ 0 w 84"/>
                                    <a:gd name="T1" fmla="*/ 64 h 65"/>
                                    <a:gd name="T2" fmla="*/ 49 w 84"/>
                                    <a:gd name="T3" fmla="*/ 0 h 65"/>
                                    <a:gd name="T4" fmla="*/ 83 w 84"/>
                                    <a:gd name="T5" fmla="*/ 64 h 65"/>
                                    <a:gd name="T6" fmla="*/ 0 w 84"/>
                                    <a:gd name="T7" fmla="*/ 64 h 65"/>
                                    <a:gd name="T8" fmla="*/ 0 w 84"/>
                                    <a:gd name="T9" fmla="*/ 64 h 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4" h="65">
                                      <a:moveTo>
                                        <a:pt x="0" y="64"/>
                                      </a:moveTo>
                                      <a:lnTo>
                                        <a:pt x="49" y="0"/>
                                      </a:lnTo>
                                      <a:lnTo>
                                        <a:pt x="83" y="64"/>
                                      </a:lnTo>
                                      <a:lnTo>
                                        <a:pt x="0" y="64"/>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5" name="Freeform 403"/>
                              <wps:cNvSpPr>
                                <a:spLocks/>
                              </wps:cNvSpPr>
                              <wps:spPr bwMode="auto">
                                <a:xfrm>
                                  <a:off x="1362" y="1252"/>
                                  <a:ext cx="34" cy="63"/>
                                </a:xfrm>
                                <a:custGeom>
                                  <a:avLst/>
                                  <a:gdLst>
                                    <a:gd name="T0" fmla="*/ 0 w 34"/>
                                    <a:gd name="T1" fmla="*/ 0 h 63"/>
                                    <a:gd name="T2" fmla="*/ 0 w 34"/>
                                    <a:gd name="T3" fmla="*/ 62 h 63"/>
                                    <a:gd name="T4" fmla="*/ 33 w 34"/>
                                    <a:gd name="T5" fmla="*/ 5 h 63"/>
                                    <a:gd name="T6" fmla="*/ 0 w 34"/>
                                    <a:gd name="T7" fmla="*/ 0 h 63"/>
                                    <a:gd name="T8" fmla="*/ 0 w 34"/>
                                    <a:gd name="T9" fmla="*/ 0 h 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4" h="63">
                                      <a:moveTo>
                                        <a:pt x="0" y="0"/>
                                      </a:moveTo>
                                      <a:lnTo>
                                        <a:pt x="0" y="62"/>
                                      </a:lnTo>
                                      <a:lnTo>
                                        <a:pt x="33" y="5"/>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6" name="Freeform 404"/>
                              <wps:cNvSpPr>
                                <a:spLocks/>
                              </wps:cNvSpPr>
                              <wps:spPr bwMode="auto">
                                <a:xfrm>
                                  <a:off x="1311" y="1245"/>
                                  <a:ext cx="85" cy="12"/>
                                </a:xfrm>
                                <a:custGeom>
                                  <a:avLst/>
                                  <a:gdLst>
                                    <a:gd name="T0" fmla="*/ 0 w 85"/>
                                    <a:gd name="T1" fmla="*/ 0 h 12"/>
                                    <a:gd name="T2" fmla="*/ 82 w 85"/>
                                    <a:gd name="T3" fmla="*/ 0 h 12"/>
                                    <a:gd name="T4" fmla="*/ 84 w 85"/>
                                    <a:gd name="T5" fmla="*/ 11 h 12"/>
                                    <a:gd name="T6" fmla="*/ 4 w 85"/>
                                    <a:gd name="T7" fmla="*/ 11 h 12"/>
                                    <a:gd name="T8" fmla="*/ 0 w 85"/>
                                    <a:gd name="T9" fmla="*/ 0 h 12"/>
                                    <a:gd name="T10" fmla="*/ 0 w 85"/>
                                    <a:gd name="T11" fmla="*/ 0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5" h="12">
                                      <a:moveTo>
                                        <a:pt x="0" y="0"/>
                                      </a:moveTo>
                                      <a:lnTo>
                                        <a:pt x="82" y="0"/>
                                      </a:lnTo>
                                      <a:lnTo>
                                        <a:pt x="84" y="11"/>
                                      </a:lnTo>
                                      <a:lnTo>
                                        <a:pt x="4" y="11"/>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7" name="Freeform 405"/>
                              <wps:cNvSpPr>
                                <a:spLocks/>
                              </wps:cNvSpPr>
                              <wps:spPr bwMode="auto">
                                <a:xfrm>
                                  <a:off x="1315" y="1256"/>
                                  <a:ext cx="48" cy="180"/>
                                </a:xfrm>
                                <a:custGeom>
                                  <a:avLst/>
                                  <a:gdLst>
                                    <a:gd name="T0" fmla="*/ 0 w 48"/>
                                    <a:gd name="T1" fmla="*/ 0 h 180"/>
                                    <a:gd name="T2" fmla="*/ 47 w 48"/>
                                    <a:gd name="T3" fmla="*/ 0 h 180"/>
                                    <a:gd name="T4" fmla="*/ 47 w 48"/>
                                    <a:gd name="T5" fmla="*/ 179 h 180"/>
                                    <a:gd name="T6" fmla="*/ 0 w 48"/>
                                    <a:gd name="T7" fmla="*/ 167 h 180"/>
                                    <a:gd name="T8" fmla="*/ 0 w 48"/>
                                    <a:gd name="T9" fmla="*/ 0 h 180"/>
                                    <a:gd name="T10" fmla="*/ 0 w 48"/>
                                    <a:gd name="T11" fmla="*/ 0 h 18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8" h="180">
                                      <a:moveTo>
                                        <a:pt x="0" y="0"/>
                                      </a:moveTo>
                                      <a:lnTo>
                                        <a:pt x="47" y="0"/>
                                      </a:lnTo>
                                      <a:lnTo>
                                        <a:pt x="47" y="179"/>
                                      </a:lnTo>
                                      <a:lnTo>
                                        <a:pt x="0" y="167"/>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8" name="Freeform 406"/>
                              <wps:cNvSpPr>
                                <a:spLocks/>
                              </wps:cNvSpPr>
                              <wps:spPr bwMode="auto">
                                <a:xfrm>
                                  <a:off x="1315" y="1257"/>
                                  <a:ext cx="48" cy="56"/>
                                </a:xfrm>
                                <a:custGeom>
                                  <a:avLst/>
                                  <a:gdLst>
                                    <a:gd name="T0" fmla="*/ 0 w 48"/>
                                    <a:gd name="T1" fmla="*/ 0 h 56"/>
                                    <a:gd name="T2" fmla="*/ 47 w 48"/>
                                    <a:gd name="T3" fmla="*/ 0 h 56"/>
                                    <a:gd name="T4" fmla="*/ 47 w 48"/>
                                    <a:gd name="T5" fmla="*/ 55 h 56"/>
                                    <a:gd name="T6" fmla="*/ 0 w 48"/>
                                    <a:gd name="T7" fmla="*/ 55 h 56"/>
                                    <a:gd name="T8" fmla="*/ 0 w 48"/>
                                    <a:gd name="T9" fmla="*/ 0 h 56"/>
                                    <a:gd name="T10" fmla="*/ 0 w 48"/>
                                    <a:gd name="T11" fmla="*/ 0 h 5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8" h="56">
                                      <a:moveTo>
                                        <a:pt x="0" y="0"/>
                                      </a:moveTo>
                                      <a:lnTo>
                                        <a:pt x="47" y="0"/>
                                      </a:lnTo>
                                      <a:lnTo>
                                        <a:pt x="47" y="55"/>
                                      </a:lnTo>
                                      <a:lnTo>
                                        <a:pt x="0" y="5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59" name="Freeform 407"/>
                              <wps:cNvSpPr>
                                <a:spLocks/>
                              </wps:cNvSpPr>
                              <wps:spPr bwMode="auto">
                                <a:xfrm>
                                  <a:off x="1320" y="1264"/>
                                  <a:ext cx="41" cy="172"/>
                                </a:xfrm>
                                <a:custGeom>
                                  <a:avLst/>
                                  <a:gdLst>
                                    <a:gd name="T0" fmla="*/ 0 w 41"/>
                                    <a:gd name="T1" fmla="*/ 159 h 172"/>
                                    <a:gd name="T2" fmla="*/ 0 w 41"/>
                                    <a:gd name="T3" fmla="*/ 0 h 172"/>
                                    <a:gd name="T4" fmla="*/ 40 w 41"/>
                                    <a:gd name="T5" fmla="*/ 0 h 172"/>
                                    <a:gd name="T6" fmla="*/ 40 w 41"/>
                                    <a:gd name="T7" fmla="*/ 171 h 17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1" h="172">
                                      <a:moveTo>
                                        <a:pt x="0" y="159"/>
                                      </a:moveTo>
                                      <a:lnTo>
                                        <a:pt x="0" y="0"/>
                                      </a:lnTo>
                                      <a:lnTo>
                                        <a:pt x="40" y="0"/>
                                      </a:lnTo>
                                      <a:lnTo>
                                        <a:pt x="40" y="17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0" name="Freeform 408"/>
                              <wps:cNvSpPr>
                                <a:spLocks/>
                              </wps:cNvSpPr>
                              <wps:spPr bwMode="auto">
                                <a:xfrm>
                                  <a:off x="1322" y="1274"/>
                                  <a:ext cx="16" cy="43"/>
                                </a:xfrm>
                                <a:custGeom>
                                  <a:avLst/>
                                  <a:gdLst>
                                    <a:gd name="T0" fmla="*/ 0 w 16"/>
                                    <a:gd name="T1" fmla="*/ 0 h 43"/>
                                    <a:gd name="T2" fmla="*/ 0 w 16"/>
                                    <a:gd name="T3" fmla="*/ 42 h 43"/>
                                    <a:gd name="T4" fmla="*/ 15 w 16"/>
                                    <a:gd name="T5" fmla="*/ 42 h 43"/>
                                    <a:gd name="T6" fmla="*/ 0 60000 65536"/>
                                    <a:gd name="T7" fmla="*/ 0 60000 65536"/>
                                    <a:gd name="T8" fmla="*/ 0 60000 65536"/>
                                  </a:gdLst>
                                  <a:ahLst/>
                                  <a:cxnLst>
                                    <a:cxn ang="T6">
                                      <a:pos x="T0" y="T1"/>
                                    </a:cxn>
                                    <a:cxn ang="T7">
                                      <a:pos x="T2" y="T3"/>
                                    </a:cxn>
                                    <a:cxn ang="T8">
                                      <a:pos x="T4" y="T5"/>
                                    </a:cxn>
                                  </a:cxnLst>
                                  <a:rect l="0" t="0" r="r" b="b"/>
                                  <a:pathLst>
                                    <a:path w="16" h="43">
                                      <a:moveTo>
                                        <a:pt x="0" y="0"/>
                                      </a:moveTo>
                                      <a:lnTo>
                                        <a:pt x="0" y="42"/>
                                      </a:lnTo>
                                      <a:lnTo>
                                        <a:pt x="15"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1" name="Freeform 409"/>
                              <wps:cNvSpPr>
                                <a:spLocks/>
                              </wps:cNvSpPr>
                              <wps:spPr bwMode="auto">
                                <a:xfrm>
                                  <a:off x="1323" y="127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2" name="Freeform 410"/>
                              <wps:cNvSpPr>
                                <a:spLocks/>
                              </wps:cNvSpPr>
                              <wps:spPr bwMode="auto">
                                <a:xfrm>
                                  <a:off x="1340" y="1274"/>
                                  <a:ext cx="16" cy="43"/>
                                </a:xfrm>
                                <a:custGeom>
                                  <a:avLst/>
                                  <a:gdLst>
                                    <a:gd name="T0" fmla="*/ 0 w 16"/>
                                    <a:gd name="T1" fmla="*/ 0 h 43"/>
                                    <a:gd name="T2" fmla="*/ 0 w 16"/>
                                    <a:gd name="T3" fmla="*/ 42 h 43"/>
                                    <a:gd name="T4" fmla="*/ 15 w 16"/>
                                    <a:gd name="T5" fmla="*/ 42 h 43"/>
                                    <a:gd name="T6" fmla="*/ 0 60000 65536"/>
                                    <a:gd name="T7" fmla="*/ 0 60000 65536"/>
                                    <a:gd name="T8" fmla="*/ 0 60000 65536"/>
                                  </a:gdLst>
                                  <a:ahLst/>
                                  <a:cxnLst>
                                    <a:cxn ang="T6">
                                      <a:pos x="T0" y="T1"/>
                                    </a:cxn>
                                    <a:cxn ang="T7">
                                      <a:pos x="T2" y="T3"/>
                                    </a:cxn>
                                    <a:cxn ang="T8">
                                      <a:pos x="T4" y="T5"/>
                                    </a:cxn>
                                  </a:cxnLst>
                                  <a:rect l="0" t="0" r="r" b="b"/>
                                  <a:pathLst>
                                    <a:path w="16" h="43">
                                      <a:moveTo>
                                        <a:pt x="0" y="0"/>
                                      </a:moveTo>
                                      <a:lnTo>
                                        <a:pt x="0" y="42"/>
                                      </a:lnTo>
                                      <a:lnTo>
                                        <a:pt x="15"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3" name="Freeform 411"/>
                              <wps:cNvSpPr>
                                <a:spLocks/>
                              </wps:cNvSpPr>
                              <wps:spPr bwMode="auto">
                                <a:xfrm>
                                  <a:off x="1342" y="127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4" name="Freeform 412"/>
                              <wps:cNvSpPr>
                                <a:spLocks/>
                              </wps:cNvSpPr>
                              <wps:spPr bwMode="auto">
                                <a:xfrm>
                                  <a:off x="1322" y="1324"/>
                                  <a:ext cx="16" cy="45"/>
                                </a:xfrm>
                                <a:custGeom>
                                  <a:avLst/>
                                  <a:gdLst>
                                    <a:gd name="T0" fmla="*/ 0 w 16"/>
                                    <a:gd name="T1" fmla="*/ 0 h 45"/>
                                    <a:gd name="T2" fmla="*/ 0 w 16"/>
                                    <a:gd name="T3" fmla="*/ 44 h 45"/>
                                    <a:gd name="T4" fmla="*/ 15 w 16"/>
                                    <a:gd name="T5" fmla="*/ 44 h 45"/>
                                    <a:gd name="T6" fmla="*/ 0 60000 65536"/>
                                    <a:gd name="T7" fmla="*/ 0 60000 65536"/>
                                    <a:gd name="T8" fmla="*/ 0 60000 65536"/>
                                  </a:gdLst>
                                  <a:ahLst/>
                                  <a:cxnLst>
                                    <a:cxn ang="T6">
                                      <a:pos x="T0" y="T1"/>
                                    </a:cxn>
                                    <a:cxn ang="T7">
                                      <a:pos x="T2" y="T3"/>
                                    </a:cxn>
                                    <a:cxn ang="T8">
                                      <a:pos x="T4" y="T5"/>
                                    </a:cxn>
                                  </a:cxnLst>
                                  <a:rect l="0" t="0" r="r" b="b"/>
                                  <a:pathLst>
                                    <a:path w="16" h="45">
                                      <a:moveTo>
                                        <a:pt x="0" y="0"/>
                                      </a:moveTo>
                                      <a:lnTo>
                                        <a:pt x="0" y="44"/>
                                      </a:lnTo>
                                      <a:lnTo>
                                        <a:pt x="15"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5" name="Freeform 413"/>
                              <wps:cNvSpPr>
                                <a:spLocks/>
                              </wps:cNvSpPr>
                              <wps:spPr bwMode="auto">
                                <a:xfrm>
                                  <a:off x="1323" y="132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6" name="Freeform 414"/>
                              <wps:cNvSpPr>
                                <a:spLocks/>
                              </wps:cNvSpPr>
                              <wps:spPr bwMode="auto">
                                <a:xfrm>
                                  <a:off x="1340" y="1324"/>
                                  <a:ext cx="16" cy="45"/>
                                </a:xfrm>
                                <a:custGeom>
                                  <a:avLst/>
                                  <a:gdLst>
                                    <a:gd name="T0" fmla="*/ 0 w 16"/>
                                    <a:gd name="T1" fmla="*/ 0 h 45"/>
                                    <a:gd name="T2" fmla="*/ 0 w 16"/>
                                    <a:gd name="T3" fmla="*/ 44 h 45"/>
                                    <a:gd name="T4" fmla="*/ 15 w 16"/>
                                    <a:gd name="T5" fmla="*/ 44 h 45"/>
                                    <a:gd name="T6" fmla="*/ 0 60000 65536"/>
                                    <a:gd name="T7" fmla="*/ 0 60000 65536"/>
                                    <a:gd name="T8" fmla="*/ 0 60000 65536"/>
                                  </a:gdLst>
                                  <a:ahLst/>
                                  <a:cxnLst>
                                    <a:cxn ang="T6">
                                      <a:pos x="T0" y="T1"/>
                                    </a:cxn>
                                    <a:cxn ang="T7">
                                      <a:pos x="T2" y="T3"/>
                                    </a:cxn>
                                    <a:cxn ang="T8">
                                      <a:pos x="T4" y="T5"/>
                                    </a:cxn>
                                  </a:cxnLst>
                                  <a:rect l="0" t="0" r="r" b="b"/>
                                  <a:pathLst>
                                    <a:path w="16" h="45">
                                      <a:moveTo>
                                        <a:pt x="0" y="0"/>
                                      </a:moveTo>
                                      <a:lnTo>
                                        <a:pt x="0" y="44"/>
                                      </a:lnTo>
                                      <a:lnTo>
                                        <a:pt x="15"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7" name="Freeform 415"/>
                              <wps:cNvSpPr>
                                <a:spLocks/>
                              </wps:cNvSpPr>
                              <wps:spPr bwMode="auto">
                                <a:xfrm>
                                  <a:off x="1342" y="1326"/>
                                  <a:ext cx="15" cy="43"/>
                                </a:xfrm>
                                <a:custGeom>
                                  <a:avLst/>
                                  <a:gdLst>
                                    <a:gd name="T0" fmla="*/ 0 w 15"/>
                                    <a:gd name="T1" fmla="*/ 0 h 43"/>
                                    <a:gd name="T2" fmla="*/ 0 w 15"/>
                                    <a:gd name="T3" fmla="*/ 42 h 43"/>
                                    <a:gd name="T4" fmla="*/ 14 w 15"/>
                                    <a:gd name="T5" fmla="*/ 42 h 43"/>
                                    <a:gd name="T6" fmla="*/ 0 60000 65536"/>
                                    <a:gd name="T7" fmla="*/ 0 60000 65536"/>
                                    <a:gd name="T8" fmla="*/ 0 60000 65536"/>
                                  </a:gdLst>
                                  <a:ahLst/>
                                  <a:cxnLst>
                                    <a:cxn ang="T6">
                                      <a:pos x="T0" y="T1"/>
                                    </a:cxn>
                                    <a:cxn ang="T7">
                                      <a:pos x="T2" y="T3"/>
                                    </a:cxn>
                                    <a:cxn ang="T8">
                                      <a:pos x="T4" y="T5"/>
                                    </a:cxn>
                                  </a:cxnLst>
                                  <a:rect l="0" t="0" r="r" b="b"/>
                                  <a:pathLst>
                                    <a:path w="15" h="43">
                                      <a:moveTo>
                                        <a:pt x="0" y="0"/>
                                      </a:moveTo>
                                      <a:lnTo>
                                        <a:pt x="0" y="42"/>
                                      </a:lnTo>
                                      <a:lnTo>
                                        <a:pt x="14" y="4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8" name="Freeform 416"/>
                              <wps:cNvSpPr>
                                <a:spLocks/>
                              </wps:cNvSpPr>
                              <wps:spPr bwMode="auto">
                                <a:xfrm>
                                  <a:off x="1263" y="1293"/>
                                  <a:ext cx="24" cy="97"/>
                                </a:xfrm>
                                <a:custGeom>
                                  <a:avLst/>
                                  <a:gdLst>
                                    <a:gd name="T0" fmla="*/ 0 w 24"/>
                                    <a:gd name="T1" fmla="*/ 2 h 97"/>
                                    <a:gd name="T2" fmla="*/ 23 w 24"/>
                                    <a:gd name="T3" fmla="*/ 0 h 97"/>
                                    <a:gd name="T4" fmla="*/ 23 w 24"/>
                                    <a:gd name="T5" fmla="*/ 96 h 97"/>
                                    <a:gd name="T6" fmla="*/ 0 w 24"/>
                                    <a:gd name="T7" fmla="*/ 92 h 97"/>
                                    <a:gd name="T8" fmla="*/ 0 w 24"/>
                                    <a:gd name="T9" fmla="*/ 2 h 97"/>
                                    <a:gd name="T10" fmla="*/ 0 w 24"/>
                                    <a:gd name="T11" fmla="*/ 2 h 9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97">
                                      <a:moveTo>
                                        <a:pt x="0" y="2"/>
                                      </a:moveTo>
                                      <a:lnTo>
                                        <a:pt x="23" y="0"/>
                                      </a:lnTo>
                                      <a:lnTo>
                                        <a:pt x="23" y="96"/>
                                      </a:lnTo>
                                      <a:lnTo>
                                        <a:pt x="0" y="92"/>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69" name="Freeform 417"/>
                              <wps:cNvSpPr>
                                <a:spLocks/>
                              </wps:cNvSpPr>
                              <wps:spPr bwMode="auto">
                                <a:xfrm>
                                  <a:off x="1265" y="1298"/>
                                  <a:ext cx="20" cy="41"/>
                                </a:xfrm>
                                <a:custGeom>
                                  <a:avLst/>
                                  <a:gdLst>
                                    <a:gd name="T0" fmla="*/ 0 w 20"/>
                                    <a:gd name="T1" fmla="*/ 1 h 41"/>
                                    <a:gd name="T2" fmla="*/ 0 w 20"/>
                                    <a:gd name="T3" fmla="*/ 40 h 41"/>
                                    <a:gd name="T4" fmla="*/ 19 w 20"/>
                                    <a:gd name="T5" fmla="*/ 40 h 41"/>
                                    <a:gd name="T6" fmla="*/ 19 w 20"/>
                                    <a:gd name="T7" fmla="*/ 0 h 41"/>
                                    <a:gd name="T8" fmla="*/ 0 w 20"/>
                                    <a:gd name="T9" fmla="*/ 1 h 41"/>
                                    <a:gd name="T10" fmla="*/ 0 w 20"/>
                                    <a:gd name="T11" fmla="*/ 1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41">
                                      <a:moveTo>
                                        <a:pt x="0" y="1"/>
                                      </a:moveTo>
                                      <a:lnTo>
                                        <a:pt x="0" y="40"/>
                                      </a:lnTo>
                                      <a:lnTo>
                                        <a:pt x="19" y="40"/>
                                      </a:lnTo>
                                      <a:lnTo>
                                        <a:pt x="19" y="0"/>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0" name="Freeform 418"/>
                              <wps:cNvSpPr>
                                <a:spLocks/>
                              </wps:cNvSpPr>
                              <wps:spPr bwMode="auto">
                                <a:xfrm>
                                  <a:off x="1265" y="1343"/>
                                  <a:ext cx="20" cy="43"/>
                                </a:xfrm>
                                <a:custGeom>
                                  <a:avLst/>
                                  <a:gdLst>
                                    <a:gd name="T0" fmla="*/ 0 w 20"/>
                                    <a:gd name="T1" fmla="*/ 0 h 43"/>
                                    <a:gd name="T2" fmla="*/ 19 w 20"/>
                                    <a:gd name="T3" fmla="*/ 0 h 43"/>
                                    <a:gd name="T4" fmla="*/ 19 w 20"/>
                                    <a:gd name="T5" fmla="*/ 42 h 43"/>
                                    <a:gd name="T6" fmla="*/ 0 w 20"/>
                                    <a:gd name="T7" fmla="*/ 37 h 43"/>
                                    <a:gd name="T8" fmla="*/ 0 w 20"/>
                                    <a:gd name="T9" fmla="*/ 0 h 43"/>
                                    <a:gd name="T10" fmla="*/ 0 w 20"/>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43">
                                      <a:moveTo>
                                        <a:pt x="0" y="0"/>
                                      </a:moveTo>
                                      <a:lnTo>
                                        <a:pt x="19" y="0"/>
                                      </a:lnTo>
                                      <a:lnTo>
                                        <a:pt x="19" y="42"/>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1" name="Freeform 419"/>
                              <wps:cNvSpPr>
                                <a:spLocks/>
                              </wps:cNvSpPr>
                              <wps:spPr bwMode="auto">
                                <a:xfrm>
                                  <a:off x="1386" y="1306"/>
                                  <a:ext cx="51" cy="99"/>
                                </a:xfrm>
                                <a:custGeom>
                                  <a:avLst/>
                                  <a:gdLst>
                                    <a:gd name="T0" fmla="*/ 0 w 51"/>
                                    <a:gd name="T1" fmla="*/ 0 h 99"/>
                                    <a:gd name="T2" fmla="*/ 50 w 51"/>
                                    <a:gd name="T3" fmla="*/ 0 h 99"/>
                                    <a:gd name="T4" fmla="*/ 50 w 51"/>
                                    <a:gd name="T5" fmla="*/ 98 h 99"/>
                                    <a:gd name="T6" fmla="*/ 0 w 51"/>
                                    <a:gd name="T7" fmla="*/ 92 h 99"/>
                                    <a:gd name="T8" fmla="*/ 0 w 51"/>
                                    <a:gd name="T9" fmla="*/ 0 h 99"/>
                                    <a:gd name="T10" fmla="*/ 0 w 51"/>
                                    <a:gd name="T11" fmla="*/ 0 h 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1" h="99">
                                      <a:moveTo>
                                        <a:pt x="0" y="0"/>
                                      </a:moveTo>
                                      <a:lnTo>
                                        <a:pt x="50" y="0"/>
                                      </a:lnTo>
                                      <a:lnTo>
                                        <a:pt x="50" y="98"/>
                                      </a:lnTo>
                                      <a:lnTo>
                                        <a:pt x="0" y="92"/>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2" name="AutoShape 420"/>
                              <wps:cNvSpPr>
                                <a:spLocks noChangeArrowheads="1"/>
                              </wps:cNvSpPr>
                              <wps:spPr bwMode="auto">
                                <a:xfrm flipV="1">
                                  <a:off x="1389" y="1310"/>
                                  <a:ext cx="22"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3" name="Freeform 421"/>
                              <wps:cNvSpPr>
                                <a:spLocks/>
                              </wps:cNvSpPr>
                              <wps:spPr bwMode="auto">
                                <a:xfrm>
                                  <a:off x="1389" y="1356"/>
                                  <a:ext cx="20" cy="38"/>
                                </a:xfrm>
                                <a:custGeom>
                                  <a:avLst/>
                                  <a:gdLst>
                                    <a:gd name="T0" fmla="*/ 0 w 20"/>
                                    <a:gd name="T1" fmla="*/ 0 h 38"/>
                                    <a:gd name="T2" fmla="*/ 19 w 20"/>
                                    <a:gd name="T3" fmla="*/ 0 h 38"/>
                                    <a:gd name="T4" fmla="*/ 19 w 20"/>
                                    <a:gd name="T5" fmla="*/ 37 h 38"/>
                                    <a:gd name="T6" fmla="*/ 0 w 20"/>
                                    <a:gd name="T7" fmla="*/ 35 h 38"/>
                                    <a:gd name="T8" fmla="*/ 0 w 20"/>
                                    <a:gd name="T9" fmla="*/ 0 h 38"/>
                                    <a:gd name="T10" fmla="*/ 0 w 20"/>
                                    <a:gd name="T11" fmla="*/ 0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38">
                                      <a:moveTo>
                                        <a:pt x="0" y="0"/>
                                      </a:moveTo>
                                      <a:lnTo>
                                        <a:pt x="19" y="0"/>
                                      </a:lnTo>
                                      <a:lnTo>
                                        <a:pt x="19" y="37"/>
                                      </a:lnTo>
                                      <a:lnTo>
                                        <a:pt x="0" y="35"/>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4" name="AutoShape 422"/>
                              <wps:cNvSpPr>
                                <a:spLocks noChangeArrowheads="1"/>
                              </wps:cNvSpPr>
                              <wps:spPr bwMode="auto">
                                <a:xfrm flipV="1">
                                  <a:off x="1412" y="1310"/>
                                  <a:ext cx="22"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5" name="Freeform 423"/>
                              <wps:cNvSpPr>
                                <a:spLocks/>
                              </wps:cNvSpPr>
                              <wps:spPr bwMode="auto">
                                <a:xfrm>
                                  <a:off x="1412" y="1356"/>
                                  <a:ext cx="21" cy="43"/>
                                </a:xfrm>
                                <a:custGeom>
                                  <a:avLst/>
                                  <a:gdLst>
                                    <a:gd name="T0" fmla="*/ 0 w 21"/>
                                    <a:gd name="T1" fmla="*/ 0 h 43"/>
                                    <a:gd name="T2" fmla="*/ 20 w 21"/>
                                    <a:gd name="T3" fmla="*/ 0 h 43"/>
                                    <a:gd name="T4" fmla="*/ 20 w 21"/>
                                    <a:gd name="T5" fmla="*/ 42 h 43"/>
                                    <a:gd name="T6" fmla="*/ 0 w 21"/>
                                    <a:gd name="T7" fmla="*/ 40 h 43"/>
                                    <a:gd name="T8" fmla="*/ 0 w 21"/>
                                    <a:gd name="T9" fmla="*/ 0 h 43"/>
                                    <a:gd name="T10" fmla="*/ 0 w 21"/>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1" h="43">
                                      <a:moveTo>
                                        <a:pt x="0" y="0"/>
                                      </a:moveTo>
                                      <a:lnTo>
                                        <a:pt x="20" y="0"/>
                                      </a:lnTo>
                                      <a:lnTo>
                                        <a:pt x="20" y="42"/>
                                      </a:lnTo>
                                      <a:lnTo>
                                        <a:pt x="0" y="40"/>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6" name="Freeform 424"/>
                              <wps:cNvSpPr>
                                <a:spLocks/>
                              </wps:cNvSpPr>
                              <wps:spPr bwMode="auto">
                                <a:xfrm>
                                  <a:off x="1651" y="1242"/>
                                  <a:ext cx="121" cy="183"/>
                                </a:xfrm>
                                <a:custGeom>
                                  <a:avLst/>
                                  <a:gdLst>
                                    <a:gd name="T0" fmla="*/ 0 w 121"/>
                                    <a:gd name="T1" fmla="*/ 0 h 183"/>
                                    <a:gd name="T2" fmla="*/ 120 w 121"/>
                                    <a:gd name="T3" fmla="*/ 0 h 183"/>
                                    <a:gd name="T4" fmla="*/ 120 w 121"/>
                                    <a:gd name="T5" fmla="*/ 15 h 183"/>
                                    <a:gd name="T6" fmla="*/ 113 w 121"/>
                                    <a:gd name="T7" fmla="*/ 15 h 183"/>
                                    <a:gd name="T8" fmla="*/ 113 w 121"/>
                                    <a:gd name="T9" fmla="*/ 159 h 183"/>
                                    <a:gd name="T10" fmla="*/ 120 w 121"/>
                                    <a:gd name="T11" fmla="*/ 159 h 183"/>
                                    <a:gd name="T12" fmla="*/ 120 w 121"/>
                                    <a:gd name="T13" fmla="*/ 174 h 183"/>
                                    <a:gd name="T14" fmla="*/ 0 w 121"/>
                                    <a:gd name="T15" fmla="*/ 182 h 183"/>
                                    <a:gd name="T16" fmla="*/ 0 w 121"/>
                                    <a:gd name="T17" fmla="*/ 167 h 183"/>
                                    <a:gd name="T18" fmla="*/ 6 w 121"/>
                                    <a:gd name="T19" fmla="*/ 167 h 183"/>
                                    <a:gd name="T20" fmla="*/ 6 w 121"/>
                                    <a:gd name="T21" fmla="*/ 16 h 183"/>
                                    <a:gd name="T22" fmla="*/ 0 w 121"/>
                                    <a:gd name="T23" fmla="*/ 16 h 183"/>
                                    <a:gd name="T24" fmla="*/ 0 w 121"/>
                                    <a:gd name="T25" fmla="*/ 0 h 183"/>
                                    <a:gd name="T26" fmla="*/ 0 w 121"/>
                                    <a:gd name="T27" fmla="*/ 0 h 18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 h="183">
                                      <a:moveTo>
                                        <a:pt x="0" y="0"/>
                                      </a:moveTo>
                                      <a:lnTo>
                                        <a:pt x="120" y="0"/>
                                      </a:lnTo>
                                      <a:lnTo>
                                        <a:pt x="120" y="15"/>
                                      </a:lnTo>
                                      <a:lnTo>
                                        <a:pt x="113" y="15"/>
                                      </a:lnTo>
                                      <a:lnTo>
                                        <a:pt x="113" y="159"/>
                                      </a:lnTo>
                                      <a:lnTo>
                                        <a:pt x="120" y="159"/>
                                      </a:lnTo>
                                      <a:lnTo>
                                        <a:pt x="120" y="174"/>
                                      </a:lnTo>
                                      <a:lnTo>
                                        <a:pt x="0" y="182"/>
                                      </a:lnTo>
                                      <a:lnTo>
                                        <a:pt x="0" y="167"/>
                                      </a:lnTo>
                                      <a:lnTo>
                                        <a:pt x="6" y="167"/>
                                      </a:lnTo>
                                      <a:lnTo>
                                        <a:pt x="6" y="16"/>
                                      </a:lnTo>
                                      <a:lnTo>
                                        <a:pt x="0" y="16"/>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7" name="Freeform 425"/>
                              <wps:cNvSpPr>
                                <a:spLocks/>
                              </wps:cNvSpPr>
                              <wps:spPr bwMode="auto">
                                <a:xfrm>
                                  <a:off x="1653" y="1238"/>
                                  <a:ext cx="122" cy="182"/>
                                </a:xfrm>
                                <a:custGeom>
                                  <a:avLst/>
                                  <a:gdLst>
                                    <a:gd name="T0" fmla="*/ 0 w 122"/>
                                    <a:gd name="T1" fmla="*/ 0 h 182"/>
                                    <a:gd name="T2" fmla="*/ 121 w 122"/>
                                    <a:gd name="T3" fmla="*/ 0 h 182"/>
                                    <a:gd name="T4" fmla="*/ 121 w 122"/>
                                    <a:gd name="T5" fmla="*/ 14 h 182"/>
                                    <a:gd name="T6" fmla="*/ 113 w 122"/>
                                    <a:gd name="T7" fmla="*/ 14 h 182"/>
                                    <a:gd name="T8" fmla="*/ 113 w 122"/>
                                    <a:gd name="T9" fmla="*/ 160 h 182"/>
                                    <a:gd name="T10" fmla="*/ 121 w 122"/>
                                    <a:gd name="T11" fmla="*/ 160 h 182"/>
                                    <a:gd name="T12" fmla="*/ 121 w 122"/>
                                    <a:gd name="T13" fmla="*/ 173 h 182"/>
                                    <a:gd name="T14" fmla="*/ 0 w 122"/>
                                    <a:gd name="T15" fmla="*/ 181 h 182"/>
                                    <a:gd name="T16" fmla="*/ 0 w 122"/>
                                    <a:gd name="T17" fmla="*/ 168 h 182"/>
                                    <a:gd name="T18" fmla="*/ 7 w 122"/>
                                    <a:gd name="T19" fmla="*/ 168 h 182"/>
                                    <a:gd name="T20" fmla="*/ 7 w 122"/>
                                    <a:gd name="T21" fmla="*/ 17 h 182"/>
                                    <a:gd name="T22" fmla="*/ 0 w 122"/>
                                    <a:gd name="T23" fmla="*/ 17 h 182"/>
                                    <a:gd name="T24" fmla="*/ 0 w 122"/>
                                    <a:gd name="T25" fmla="*/ 0 h 182"/>
                                    <a:gd name="T26" fmla="*/ 0 w 122"/>
                                    <a:gd name="T27" fmla="*/ 0 h 18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2" h="182">
                                      <a:moveTo>
                                        <a:pt x="0" y="0"/>
                                      </a:moveTo>
                                      <a:lnTo>
                                        <a:pt x="121" y="0"/>
                                      </a:lnTo>
                                      <a:lnTo>
                                        <a:pt x="121" y="14"/>
                                      </a:lnTo>
                                      <a:lnTo>
                                        <a:pt x="113" y="14"/>
                                      </a:lnTo>
                                      <a:lnTo>
                                        <a:pt x="113" y="160"/>
                                      </a:lnTo>
                                      <a:lnTo>
                                        <a:pt x="121" y="160"/>
                                      </a:lnTo>
                                      <a:lnTo>
                                        <a:pt x="121" y="173"/>
                                      </a:lnTo>
                                      <a:lnTo>
                                        <a:pt x="0" y="181"/>
                                      </a:lnTo>
                                      <a:lnTo>
                                        <a:pt x="0" y="168"/>
                                      </a:lnTo>
                                      <a:lnTo>
                                        <a:pt x="7" y="168"/>
                                      </a:lnTo>
                                      <a:lnTo>
                                        <a:pt x="7" y="17"/>
                                      </a:lnTo>
                                      <a:lnTo>
                                        <a:pt x="0" y="17"/>
                                      </a:lnTo>
                                      <a:lnTo>
                                        <a:pt x="0" y="0"/>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8" name="Freeform 426"/>
                              <wps:cNvSpPr>
                                <a:spLocks/>
                              </wps:cNvSpPr>
                              <wps:spPr bwMode="auto">
                                <a:xfrm>
                                  <a:off x="1676" y="1257"/>
                                  <a:ext cx="37" cy="145"/>
                                </a:xfrm>
                                <a:custGeom>
                                  <a:avLst/>
                                  <a:gdLst>
                                    <a:gd name="T0" fmla="*/ 0 w 37"/>
                                    <a:gd name="T1" fmla="*/ 1 h 145"/>
                                    <a:gd name="T2" fmla="*/ 36 w 37"/>
                                    <a:gd name="T3" fmla="*/ 0 h 145"/>
                                    <a:gd name="T4" fmla="*/ 36 w 37"/>
                                    <a:gd name="T5" fmla="*/ 142 h 145"/>
                                    <a:gd name="T6" fmla="*/ 0 w 37"/>
                                    <a:gd name="T7" fmla="*/ 144 h 145"/>
                                    <a:gd name="T8" fmla="*/ 0 w 37"/>
                                    <a:gd name="T9" fmla="*/ 1 h 145"/>
                                    <a:gd name="T10" fmla="*/ 0 w 37"/>
                                    <a:gd name="T11" fmla="*/ 1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145">
                                      <a:moveTo>
                                        <a:pt x="0" y="1"/>
                                      </a:moveTo>
                                      <a:lnTo>
                                        <a:pt x="36" y="0"/>
                                      </a:lnTo>
                                      <a:lnTo>
                                        <a:pt x="36" y="142"/>
                                      </a:lnTo>
                                      <a:lnTo>
                                        <a:pt x="0" y="144"/>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79" name="Freeform 427"/>
                              <wps:cNvSpPr>
                                <a:spLocks/>
                              </wps:cNvSpPr>
                              <wps:spPr bwMode="auto">
                                <a:xfrm>
                                  <a:off x="1674" y="1267"/>
                                  <a:ext cx="35" cy="132"/>
                                </a:xfrm>
                                <a:custGeom>
                                  <a:avLst/>
                                  <a:gdLst>
                                    <a:gd name="T0" fmla="*/ 0 w 35"/>
                                    <a:gd name="T1" fmla="*/ 0 h 132"/>
                                    <a:gd name="T2" fmla="*/ 34 w 35"/>
                                    <a:gd name="T3" fmla="*/ 0 h 132"/>
                                    <a:gd name="T4" fmla="*/ 34 w 35"/>
                                    <a:gd name="T5" fmla="*/ 131 h 132"/>
                                    <a:gd name="T6" fmla="*/ 0 w 35"/>
                                    <a:gd name="T7" fmla="*/ 131 h 132"/>
                                    <a:gd name="T8" fmla="*/ 0 w 35"/>
                                    <a:gd name="T9" fmla="*/ 0 h 132"/>
                                    <a:gd name="T10" fmla="*/ 0 w 35"/>
                                    <a:gd name="T11" fmla="*/ 0 h 1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132">
                                      <a:moveTo>
                                        <a:pt x="0" y="0"/>
                                      </a:moveTo>
                                      <a:lnTo>
                                        <a:pt x="34" y="0"/>
                                      </a:lnTo>
                                      <a:lnTo>
                                        <a:pt x="34" y="131"/>
                                      </a:lnTo>
                                      <a:lnTo>
                                        <a:pt x="0" y="131"/>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0" name="Freeform 428"/>
                              <wps:cNvSpPr>
                                <a:spLocks/>
                              </wps:cNvSpPr>
                              <wps:spPr bwMode="auto">
                                <a:xfrm>
                                  <a:off x="1718" y="1255"/>
                                  <a:ext cx="37" cy="145"/>
                                </a:xfrm>
                                <a:custGeom>
                                  <a:avLst/>
                                  <a:gdLst>
                                    <a:gd name="T0" fmla="*/ 0 w 37"/>
                                    <a:gd name="T1" fmla="*/ 2 h 145"/>
                                    <a:gd name="T2" fmla="*/ 36 w 37"/>
                                    <a:gd name="T3" fmla="*/ 0 h 145"/>
                                    <a:gd name="T4" fmla="*/ 36 w 37"/>
                                    <a:gd name="T5" fmla="*/ 143 h 145"/>
                                    <a:gd name="T6" fmla="*/ 0 w 37"/>
                                    <a:gd name="T7" fmla="*/ 144 h 145"/>
                                    <a:gd name="T8" fmla="*/ 0 w 37"/>
                                    <a:gd name="T9" fmla="*/ 2 h 145"/>
                                    <a:gd name="T10" fmla="*/ 0 w 37"/>
                                    <a:gd name="T11" fmla="*/ 2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145">
                                      <a:moveTo>
                                        <a:pt x="0" y="2"/>
                                      </a:moveTo>
                                      <a:lnTo>
                                        <a:pt x="36" y="0"/>
                                      </a:lnTo>
                                      <a:lnTo>
                                        <a:pt x="36" y="143"/>
                                      </a:lnTo>
                                      <a:lnTo>
                                        <a:pt x="0" y="144"/>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1" name="Freeform 429"/>
                              <wps:cNvSpPr>
                                <a:spLocks/>
                              </wps:cNvSpPr>
                              <wps:spPr bwMode="auto">
                                <a:xfrm>
                                  <a:off x="1716" y="1264"/>
                                  <a:ext cx="35" cy="135"/>
                                </a:xfrm>
                                <a:custGeom>
                                  <a:avLst/>
                                  <a:gdLst>
                                    <a:gd name="T0" fmla="*/ 0 w 35"/>
                                    <a:gd name="T1" fmla="*/ 2 h 135"/>
                                    <a:gd name="T2" fmla="*/ 34 w 35"/>
                                    <a:gd name="T3" fmla="*/ 0 h 135"/>
                                    <a:gd name="T4" fmla="*/ 34 w 35"/>
                                    <a:gd name="T5" fmla="*/ 132 h 135"/>
                                    <a:gd name="T6" fmla="*/ 0 w 35"/>
                                    <a:gd name="T7" fmla="*/ 134 h 135"/>
                                    <a:gd name="T8" fmla="*/ 0 w 35"/>
                                    <a:gd name="T9" fmla="*/ 2 h 135"/>
                                    <a:gd name="T10" fmla="*/ 0 w 35"/>
                                    <a:gd name="T11" fmla="*/ 2 h 1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135">
                                      <a:moveTo>
                                        <a:pt x="0" y="2"/>
                                      </a:moveTo>
                                      <a:lnTo>
                                        <a:pt x="34" y="0"/>
                                      </a:lnTo>
                                      <a:lnTo>
                                        <a:pt x="34" y="132"/>
                                      </a:lnTo>
                                      <a:lnTo>
                                        <a:pt x="0" y="134"/>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2" name="Freeform 430"/>
                              <wps:cNvSpPr>
                                <a:spLocks/>
                              </wps:cNvSpPr>
                              <wps:spPr bwMode="auto">
                                <a:xfrm>
                                  <a:off x="1674" y="1361"/>
                                  <a:ext cx="89" cy="2"/>
                                </a:xfrm>
                                <a:custGeom>
                                  <a:avLst/>
                                  <a:gdLst>
                                    <a:gd name="T0" fmla="*/ 0 w 89"/>
                                    <a:gd name="T1" fmla="*/ 1 h 2"/>
                                    <a:gd name="T2" fmla="*/ 88 w 89"/>
                                    <a:gd name="T3" fmla="*/ 0 h 2"/>
                                    <a:gd name="T4" fmla="*/ 0 w 89"/>
                                    <a:gd name="T5" fmla="*/ 1 h 2"/>
                                    <a:gd name="T6" fmla="*/ 0 60000 65536"/>
                                    <a:gd name="T7" fmla="*/ 0 60000 65536"/>
                                    <a:gd name="T8" fmla="*/ 0 60000 65536"/>
                                  </a:gdLst>
                                  <a:ahLst/>
                                  <a:cxnLst>
                                    <a:cxn ang="T6">
                                      <a:pos x="T0" y="T1"/>
                                    </a:cxn>
                                    <a:cxn ang="T7">
                                      <a:pos x="T2" y="T3"/>
                                    </a:cxn>
                                    <a:cxn ang="T8">
                                      <a:pos x="T4" y="T5"/>
                                    </a:cxn>
                                  </a:cxnLst>
                                  <a:rect l="0" t="0" r="r" b="b"/>
                                  <a:pathLst>
                                    <a:path w="89" h="2">
                                      <a:moveTo>
                                        <a:pt x="0" y="1"/>
                                      </a:moveTo>
                                      <a:lnTo>
                                        <a:pt x="88"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3" name="Freeform 431"/>
                              <wps:cNvSpPr>
                                <a:spLocks/>
                              </wps:cNvSpPr>
                              <wps:spPr bwMode="auto">
                                <a:xfrm>
                                  <a:off x="1674" y="1285"/>
                                  <a:ext cx="88" cy="1"/>
                                </a:xfrm>
                                <a:custGeom>
                                  <a:avLst/>
                                  <a:gdLst>
                                    <a:gd name="T0" fmla="*/ 0 w 88"/>
                                    <a:gd name="T1" fmla="*/ 0 h 1"/>
                                    <a:gd name="T2" fmla="*/ 87 w 88"/>
                                    <a:gd name="T3" fmla="*/ 0 h 1"/>
                                    <a:gd name="T4" fmla="*/ 0 w 88"/>
                                    <a:gd name="T5" fmla="*/ 0 h 1"/>
                                    <a:gd name="T6" fmla="*/ 0 60000 65536"/>
                                    <a:gd name="T7" fmla="*/ 0 60000 65536"/>
                                    <a:gd name="T8" fmla="*/ 0 60000 65536"/>
                                  </a:gdLst>
                                  <a:ahLst/>
                                  <a:cxnLst>
                                    <a:cxn ang="T6">
                                      <a:pos x="T0" y="T1"/>
                                    </a:cxn>
                                    <a:cxn ang="T7">
                                      <a:pos x="T2" y="T3"/>
                                    </a:cxn>
                                    <a:cxn ang="T8">
                                      <a:pos x="T4" y="T5"/>
                                    </a:cxn>
                                  </a:cxnLst>
                                  <a:rect l="0" t="0" r="r" b="b"/>
                                  <a:pathLst>
                                    <a:path w="88" h="1">
                                      <a:moveTo>
                                        <a:pt x="0" y="0"/>
                                      </a:moveTo>
                                      <a:lnTo>
                                        <a:pt x="87"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4" name="Freeform 432"/>
                              <wps:cNvSpPr>
                                <a:spLocks/>
                              </wps:cNvSpPr>
                              <wps:spPr bwMode="auto">
                                <a:xfrm>
                                  <a:off x="1675" y="1324"/>
                                  <a:ext cx="87" cy="1"/>
                                </a:xfrm>
                                <a:custGeom>
                                  <a:avLst/>
                                  <a:gdLst>
                                    <a:gd name="T0" fmla="*/ 0 w 87"/>
                                    <a:gd name="T1" fmla="*/ 0 h 1"/>
                                    <a:gd name="T2" fmla="*/ 86 w 87"/>
                                    <a:gd name="T3" fmla="*/ 0 h 1"/>
                                    <a:gd name="T4" fmla="*/ 0 w 87"/>
                                    <a:gd name="T5" fmla="*/ 0 h 1"/>
                                    <a:gd name="T6" fmla="*/ 0 60000 65536"/>
                                    <a:gd name="T7" fmla="*/ 0 60000 65536"/>
                                    <a:gd name="T8" fmla="*/ 0 60000 65536"/>
                                  </a:gdLst>
                                  <a:ahLst/>
                                  <a:cxnLst>
                                    <a:cxn ang="T6">
                                      <a:pos x="T0" y="T1"/>
                                    </a:cxn>
                                    <a:cxn ang="T7">
                                      <a:pos x="T2" y="T3"/>
                                    </a:cxn>
                                    <a:cxn ang="T8">
                                      <a:pos x="T4" y="T5"/>
                                    </a:cxn>
                                  </a:cxnLst>
                                  <a:rect l="0" t="0" r="r" b="b"/>
                                  <a:pathLst>
                                    <a:path w="87" h="1">
                                      <a:moveTo>
                                        <a:pt x="0" y="0"/>
                                      </a:moveTo>
                                      <a:lnTo>
                                        <a:pt x="86"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5" name="Freeform 433"/>
                              <wps:cNvSpPr>
                                <a:spLocks/>
                              </wps:cNvSpPr>
                              <wps:spPr bwMode="auto">
                                <a:xfrm>
                                  <a:off x="1687" y="1258"/>
                                  <a:ext cx="1" cy="159"/>
                                </a:xfrm>
                                <a:custGeom>
                                  <a:avLst/>
                                  <a:gdLst>
                                    <a:gd name="T0" fmla="*/ 0 w 1"/>
                                    <a:gd name="T1" fmla="*/ 0 h 159"/>
                                    <a:gd name="T2" fmla="*/ 0 w 1"/>
                                    <a:gd name="T3" fmla="*/ 158 h 159"/>
                                    <a:gd name="T4" fmla="*/ 0 w 1"/>
                                    <a:gd name="T5" fmla="*/ 0 h 159"/>
                                    <a:gd name="T6" fmla="*/ 0 60000 65536"/>
                                    <a:gd name="T7" fmla="*/ 0 60000 65536"/>
                                    <a:gd name="T8" fmla="*/ 0 60000 65536"/>
                                  </a:gdLst>
                                  <a:ahLst/>
                                  <a:cxnLst>
                                    <a:cxn ang="T6">
                                      <a:pos x="T0" y="T1"/>
                                    </a:cxn>
                                    <a:cxn ang="T7">
                                      <a:pos x="T2" y="T3"/>
                                    </a:cxn>
                                    <a:cxn ang="T8">
                                      <a:pos x="T4" y="T5"/>
                                    </a:cxn>
                                  </a:cxnLst>
                                  <a:rect l="0" t="0" r="r" b="b"/>
                                  <a:pathLst>
                                    <a:path w="1" h="159">
                                      <a:moveTo>
                                        <a:pt x="0" y="0"/>
                                      </a:moveTo>
                                      <a:lnTo>
                                        <a:pt x="0" y="15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6" name="Freeform 434"/>
                              <wps:cNvSpPr>
                                <a:spLocks/>
                              </wps:cNvSpPr>
                              <wps:spPr bwMode="auto">
                                <a:xfrm>
                                  <a:off x="1700" y="1258"/>
                                  <a:ext cx="1" cy="159"/>
                                </a:xfrm>
                                <a:custGeom>
                                  <a:avLst/>
                                  <a:gdLst>
                                    <a:gd name="T0" fmla="*/ 0 w 1"/>
                                    <a:gd name="T1" fmla="*/ 0 h 159"/>
                                    <a:gd name="T2" fmla="*/ 0 w 1"/>
                                    <a:gd name="T3" fmla="*/ 158 h 159"/>
                                    <a:gd name="T4" fmla="*/ 0 w 1"/>
                                    <a:gd name="T5" fmla="*/ 0 h 159"/>
                                    <a:gd name="T6" fmla="*/ 0 60000 65536"/>
                                    <a:gd name="T7" fmla="*/ 0 60000 65536"/>
                                    <a:gd name="T8" fmla="*/ 0 60000 65536"/>
                                  </a:gdLst>
                                  <a:ahLst/>
                                  <a:cxnLst>
                                    <a:cxn ang="T6">
                                      <a:pos x="T0" y="T1"/>
                                    </a:cxn>
                                    <a:cxn ang="T7">
                                      <a:pos x="T2" y="T3"/>
                                    </a:cxn>
                                    <a:cxn ang="T8">
                                      <a:pos x="T4" y="T5"/>
                                    </a:cxn>
                                  </a:cxnLst>
                                  <a:rect l="0" t="0" r="r" b="b"/>
                                  <a:pathLst>
                                    <a:path w="1" h="159">
                                      <a:moveTo>
                                        <a:pt x="0" y="0"/>
                                      </a:moveTo>
                                      <a:lnTo>
                                        <a:pt x="0" y="15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7" name="Freeform 435"/>
                              <wps:cNvSpPr>
                                <a:spLocks/>
                              </wps:cNvSpPr>
                              <wps:spPr bwMode="auto">
                                <a:xfrm>
                                  <a:off x="1728" y="1257"/>
                                  <a:ext cx="1" cy="158"/>
                                </a:xfrm>
                                <a:custGeom>
                                  <a:avLst/>
                                  <a:gdLst>
                                    <a:gd name="T0" fmla="*/ 0 w 1"/>
                                    <a:gd name="T1" fmla="*/ 0 h 158"/>
                                    <a:gd name="T2" fmla="*/ 0 w 1"/>
                                    <a:gd name="T3" fmla="*/ 157 h 158"/>
                                    <a:gd name="T4" fmla="*/ 0 w 1"/>
                                    <a:gd name="T5" fmla="*/ 0 h 158"/>
                                    <a:gd name="T6" fmla="*/ 0 60000 65536"/>
                                    <a:gd name="T7" fmla="*/ 0 60000 65536"/>
                                    <a:gd name="T8" fmla="*/ 0 60000 65536"/>
                                  </a:gdLst>
                                  <a:ahLst/>
                                  <a:cxnLst>
                                    <a:cxn ang="T6">
                                      <a:pos x="T0" y="T1"/>
                                    </a:cxn>
                                    <a:cxn ang="T7">
                                      <a:pos x="T2" y="T3"/>
                                    </a:cxn>
                                    <a:cxn ang="T8">
                                      <a:pos x="T4" y="T5"/>
                                    </a:cxn>
                                  </a:cxnLst>
                                  <a:rect l="0" t="0" r="r" b="b"/>
                                  <a:pathLst>
                                    <a:path w="1" h="158">
                                      <a:moveTo>
                                        <a:pt x="0" y="0"/>
                                      </a:moveTo>
                                      <a:lnTo>
                                        <a:pt x="0" y="157"/>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8" name="Freeform 436"/>
                              <wps:cNvSpPr>
                                <a:spLocks/>
                              </wps:cNvSpPr>
                              <wps:spPr bwMode="auto">
                                <a:xfrm>
                                  <a:off x="1741" y="1258"/>
                                  <a:ext cx="1" cy="157"/>
                                </a:xfrm>
                                <a:custGeom>
                                  <a:avLst/>
                                  <a:gdLst>
                                    <a:gd name="T0" fmla="*/ 0 w 1"/>
                                    <a:gd name="T1" fmla="*/ 0 h 157"/>
                                    <a:gd name="T2" fmla="*/ 0 w 1"/>
                                    <a:gd name="T3" fmla="*/ 156 h 157"/>
                                    <a:gd name="T4" fmla="*/ 0 w 1"/>
                                    <a:gd name="T5" fmla="*/ 0 h 157"/>
                                    <a:gd name="T6" fmla="*/ 0 60000 65536"/>
                                    <a:gd name="T7" fmla="*/ 0 60000 65536"/>
                                    <a:gd name="T8" fmla="*/ 0 60000 65536"/>
                                  </a:gdLst>
                                  <a:ahLst/>
                                  <a:cxnLst>
                                    <a:cxn ang="T6">
                                      <a:pos x="T0" y="T1"/>
                                    </a:cxn>
                                    <a:cxn ang="T7">
                                      <a:pos x="T2" y="T3"/>
                                    </a:cxn>
                                    <a:cxn ang="T8">
                                      <a:pos x="T4" y="T5"/>
                                    </a:cxn>
                                  </a:cxnLst>
                                  <a:rect l="0" t="0" r="r" b="b"/>
                                  <a:pathLst>
                                    <a:path w="1" h="157">
                                      <a:moveTo>
                                        <a:pt x="0" y="0"/>
                                      </a:moveTo>
                                      <a:lnTo>
                                        <a:pt x="0" y="15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89" name="Freeform 437"/>
                              <wps:cNvSpPr>
                                <a:spLocks/>
                              </wps:cNvSpPr>
                              <wps:spPr bwMode="auto">
                                <a:xfrm>
                                  <a:off x="1675" y="1284"/>
                                  <a:ext cx="87" cy="1"/>
                                </a:xfrm>
                                <a:custGeom>
                                  <a:avLst/>
                                  <a:gdLst>
                                    <a:gd name="T0" fmla="*/ 0 w 87"/>
                                    <a:gd name="T1" fmla="*/ 0 h 1"/>
                                    <a:gd name="T2" fmla="*/ 86 w 87"/>
                                    <a:gd name="T3" fmla="*/ 0 h 1"/>
                                    <a:gd name="T4" fmla="*/ 0 w 87"/>
                                    <a:gd name="T5" fmla="*/ 0 h 1"/>
                                    <a:gd name="T6" fmla="*/ 0 60000 65536"/>
                                    <a:gd name="T7" fmla="*/ 0 60000 65536"/>
                                    <a:gd name="T8" fmla="*/ 0 60000 65536"/>
                                  </a:gdLst>
                                  <a:ahLst/>
                                  <a:cxnLst>
                                    <a:cxn ang="T6">
                                      <a:pos x="T0" y="T1"/>
                                    </a:cxn>
                                    <a:cxn ang="T7">
                                      <a:pos x="T2" y="T3"/>
                                    </a:cxn>
                                    <a:cxn ang="T8">
                                      <a:pos x="T4" y="T5"/>
                                    </a:cxn>
                                  </a:cxnLst>
                                  <a:rect l="0" t="0" r="r" b="b"/>
                                  <a:pathLst>
                                    <a:path w="87" h="1">
                                      <a:moveTo>
                                        <a:pt x="0" y="0"/>
                                      </a:moveTo>
                                      <a:lnTo>
                                        <a:pt x="86"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0" name="Freeform 438"/>
                              <wps:cNvSpPr>
                                <a:spLocks/>
                              </wps:cNvSpPr>
                              <wps:spPr bwMode="auto">
                                <a:xfrm>
                                  <a:off x="1675" y="1323"/>
                                  <a:ext cx="87" cy="1"/>
                                </a:xfrm>
                                <a:custGeom>
                                  <a:avLst/>
                                  <a:gdLst>
                                    <a:gd name="T0" fmla="*/ 0 w 87"/>
                                    <a:gd name="T1" fmla="*/ 0 h 1"/>
                                    <a:gd name="T2" fmla="*/ 86 w 87"/>
                                    <a:gd name="T3" fmla="*/ 0 h 1"/>
                                    <a:gd name="T4" fmla="*/ 0 w 87"/>
                                    <a:gd name="T5" fmla="*/ 0 h 1"/>
                                    <a:gd name="T6" fmla="*/ 0 60000 65536"/>
                                    <a:gd name="T7" fmla="*/ 0 60000 65536"/>
                                    <a:gd name="T8" fmla="*/ 0 60000 65536"/>
                                  </a:gdLst>
                                  <a:ahLst/>
                                  <a:cxnLst>
                                    <a:cxn ang="T6">
                                      <a:pos x="T0" y="T1"/>
                                    </a:cxn>
                                    <a:cxn ang="T7">
                                      <a:pos x="T2" y="T3"/>
                                    </a:cxn>
                                    <a:cxn ang="T8">
                                      <a:pos x="T4" y="T5"/>
                                    </a:cxn>
                                  </a:cxnLst>
                                  <a:rect l="0" t="0" r="r" b="b"/>
                                  <a:pathLst>
                                    <a:path w="87" h="1">
                                      <a:moveTo>
                                        <a:pt x="0" y="0"/>
                                      </a:moveTo>
                                      <a:lnTo>
                                        <a:pt x="86"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1" name="Freeform 439"/>
                              <wps:cNvSpPr>
                                <a:spLocks/>
                              </wps:cNvSpPr>
                              <wps:spPr bwMode="auto">
                                <a:xfrm>
                                  <a:off x="1674" y="1358"/>
                                  <a:ext cx="90" cy="5"/>
                                </a:xfrm>
                                <a:custGeom>
                                  <a:avLst/>
                                  <a:gdLst>
                                    <a:gd name="T0" fmla="*/ 0 w 90"/>
                                    <a:gd name="T1" fmla="*/ 4 h 5"/>
                                    <a:gd name="T2" fmla="*/ 89 w 90"/>
                                    <a:gd name="T3" fmla="*/ 0 h 5"/>
                                    <a:gd name="T4" fmla="*/ 0 w 90"/>
                                    <a:gd name="T5" fmla="*/ 4 h 5"/>
                                    <a:gd name="T6" fmla="*/ 0 60000 65536"/>
                                    <a:gd name="T7" fmla="*/ 0 60000 65536"/>
                                    <a:gd name="T8" fmla="*/ 0 60000 65536"/>
                                  </a:gdLst>
                                  <a:ahLst/>
                                  <a:cxnLst>
                                    <a:cxn ang="T6">
                                      <a:pos x="T0" y="T1"/>
                                    </a:cxn>
                                    <a:cxn ang="T7">
                                      <a:pos x="T2" y="T3"/>
                                    </a:cxn>
                                    <a:cxn ang="T8">
                                      <a:pos x="T4" y="T5"/>
                                    </a:cxn>
                                  </a:cxnLst>
                                  <a:rect l="0" t="0" r="r" b="b"/>
                                  <a:pathLst>
                                    <a:path w="90" h="5">
                                      <a:moveTo>
                                        <a:pt x="0" y="4"/>
                                      </a:moveTo>
                                      <a:lnTo>
                                        <a:pt x="89"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2" name="Freeform 440"/>
                              <wps:cNvSpPr>
                                <a:spLocks/>
                              </wps:cNvSpPr>
                              <wps:spPr bwMode="auto">
                                <a:xfrm>
                                  <a:off x="1688" y="1258"/>
                                  <a:ext cx="1" cy="157"/>
                                </a:xfrm>
                                <a:custGeom>
                                  <a:avLst/>
                                  <a:gdLst>
                                    <a:gd name="T0" fmla="*/ 0 w 1"/>
                                    <a:gd name="T1" fmla="*/ 0 h 157"/>
                                    <a:gd name="T2" fmla="*/ 0 w 1"/>
                                    <a:gd name="T3" fmla="*/ 156 h 157"/>
                                    <a:gd name="T4" fmla="*/ 0 w 1"/>
                                    <a:gd name="T5" fmla="*/ 0 h 157"/>
                                    <a:gd name="T6" fmla="*/ 0 60000 65536"/>
                                    <a:gd name="T7" fmla="*/ 0 60000 65536"/>
                                    <a:gd name="T8" fmla="*/ 0 60000 65536"/>
                                  </a:gdLst>
                                  <a:ahLst/>
                                  <a:cxnLst>
                                    <a:cxn ang="T6">
                                      <a:pos x="T0" y="T1"/>
                                    </a:cxn>
                                    <a:cxn ang="T7">
                                      <a:pos x="T2" y="T3"/>
                                    </a:cxn>
                                    <a:cxn ang="T8">
                                      <a:pos x="T4" y="T5"/>
                                    </a:cxn>
                                  </a:cxnLst>
                                  <a:rect l="0" t="0" r="r" b="b"/>
                                  <a:pathLst>
                                    <a:path w="1" h="157">
                                      <a:moveTo>
                                        <a:pt x="0" y="0"/>
                                      </a:moveTo>
                                      <a:lnTo>
                                        <a:pt x="0" y="15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3" name="Freeform 441"/>
                              <wps:cNvSpPr>
                                <a:spLocks/>
                              </wps:cNvSpPr>
                              <wps:spPr bwMode="auto">
                                <a:xfrm>
                                  <a:off x="1700" y="1258"/>
                                  <a:ext cx="1" cy="157"/>
                                </a:xfrm>
                                <a:custGeom>
                                  <a:avLst/>
                                  <a:gdLst>
                                    <a:gd name="T0" fmla="*/ 0 w 1"/>
                                    <a:gd name="T1" fmla="*/ 0 h 157"/>
                                    <a:gd name="T2" fmla="*/ 0 w 1"/>
                                    <a:gd name="T3" fmla="*/ 156 h 157"/>
                                    <a:gd name="T4" fmla="*/ 0 w 1"/>
                                    <a:gd name="T5" fmla="*/ 0 h 157"/>
                                    <a:gd name="T6" fmla="*/ 0 60000 65536"/>
                                    <a:gd name="T7" fmla="*/ 0 60000 65536"/>
                                    <a:gd name="T8" fmla="*/ 0 60000 65536"/>
                                  </a:gdLst>
                                  <a:ahLst/>
                                  <a:cxnLst>
                                    <a:cxn ang="T6">
                                      <a:pos x="T0" y="T1"/>
                                    </a:cxn>
                                    <a:cxn ang="T7">
                                      <a:pos x="T2" y="T3"/>
                                    </a:cxn>
                                    <a:cxn ang="T8">
                                      <a:pos x="T4" y="T5"/>
                                    </a:cxn>
                                  </a:cxnLst>
                                  <a:rect l="0" t="0" r="r" b="b"/>
                                  <a:pathLst>
                                    <a:path w="1" h="157">
                                      <a:moveTo>
                                        <a:pt x="0" y="0"/>
                                      </a:moveTo>
                                      <a:lnTo>
                                        <a:pt x="0" y="15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4" name="Freeform 442"/>
                              <wps:cNvSpPr>
                                <a:spLocks/>
                              </wps:cNvSpPr>
                              <wps:spPr bwMode="auto">
                                <a:xfrm>
                                  <a:off x="1728" y="1257"/>
                                  <a:ext cx="1" cy="156"/>
                                </a:xfrm>
                                <a:custGeom>
                                  <a:avLst/>
                                  <a:gdLst>
                                    <a:gd name="T0" fmla="*/ 0 w 1"/>
                                    <a:gd name="T1" fmla="*/ 0 h 156"/>
                                    <a:gd name="T2" fmla="*/ 0 w 1"/>
                                    <a:gd name="T3" fmla="*/ 155 h 156"/>
                                    <a:gd name="T4" fmla="*/ 0 w 1"/>
                                    <a:gd name="T5" fmla="*/ 0 h 156"/>
                                    <a:gd name="T6" fmla="*/ 0 60000 65536"/>
                                    <a:gd name="T7" fmla="*/ 0 60000 65536"/>
                                    <a:gd name="T8" fmla="*/ 0 60000 65536"/>
                                  </a:gdLst>
                                  <a:ahLst/>
                                  <a:cxnLst>
                                    <a:cxn ang="T6">
                                      <a:pos x="T0" y="T1"/>
                                    </a:cxn>
                                    <a:cxn ang="T7">
                                      <a:pos x="T2" y="T3"/>
                                    </a:cxn>
                                    <a:cxn ang="T8">
                                      <a:pos x="T4" y="T5"/>
                                    </a:cxn>
                                  </a:cxnLst>
                                  <a:rect l="0" t="0" r="r" b="b"/>
                                  <a:pathLst>
                                    <a:path w="1" h="156">
                                      <a:moveTo>
                                        <a:pt x="0" y="0"/>
                                      </a:moveTo>
                                      <a:lnTo>
                                        <a:pt x="0" y="15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5" name="Freeform 443"/>
                              <wps:cNvSpPr>
                                <a:spLocks/>
                              </wps:cNvSpPr>
                              <wps:spPr bwMode="auto">
                                <a:xfrm>
                                  <a:off x="1741" y="1258"/>
                                  <a:ext cx="1" cy="155"/>
                                </a:xfrm>
                                <a:custGeom>
                                  <a:avLst/>
                                  <a:gdLst>
                                    <a:gd name="T0" fmla="*/ 0 w 1"/>
                                    <a:gd name="T1" fmla="*/ 0 h 155"/>
                                    <a:gd name="T2" fmla="*/ 0 w 1"/>
                                    <a:gd name="T3" fmla="*/ 154 h 155"/>
                                    <a:gd name="T4" fmla="*/ 0 w 1"/>
                                    <a:gd name="T5" fmla="*/ 0 h 155"/>
                                    <a:gd name="T6" fmla="*/ 0 60000 65536"/>
                                    <a:gd name="T7" fmla="*/ 0 60000 65536"/>
                                    <a:gd name="T8" fmla="*/ 0 60000 65536"/>
                                  </a:gdLst>
                                  <a:ahLst/>
                                  <a:cxnLst>
                                    <a:cxn ang="T6">
                                      <a:pos x="T0" y="T1"/>
                                    </a:cxn>
                                    <a:cxn ang="T7">
                                      <a:pos x="T2" y="T3"/>
                                    </a:cxn>
                                    <a:cxn ang="T8">
                                      <a:pos x="T4" y="T5"/>
                                    </a:cxn>
                                  </a:cxnLst>
                                  <a:rect l="0" t="0" r="r" b="b"/>
                                  <a:pathLst>
                                    <a:path w="1" h="155">
                                      <a:moveTo>
                                        <a:pt x="0" y="0"/>
                                      </a:moveTo>
                                      <a:lnTo>
                                        <a:pt x="0" y="15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6" name="Freeform 444"/>
                              <wps:cNvSpPr>
                                <a:spLocks/>
                              </wps:cNvSpPr>
                              <wps:spPr bwMode="auto">
                                <a:xfrm>
                                  <a:off x="1658" y="1253"/>
                                  <a:ext cx="113" cy="152"/>
                                </a:xfrm>
                                <a:custGeom>
                                  <a:avLst/>
                                  <a:gdLst>
                                    <a:gd name="T0" fmla="*/ 0 w 113"/>
                                    <a:gd name="T1" fmla="*/ 2 h 152"/>
                                    <a:gd name="T2" fmla="*/ 16 w 113"/>
                                    <a:gd name="T3" fmla="*/ 2 h 152"/>
                                    <a:gd name="T4" fmla="*/ 16 w 113"/>
                                    <a:gd name="T5" fmla="*/ 148 h 152"/>
                                    <a:gd name="T6" fmla="*/ 52 w 113"/>
                                    <a:gd name="T7" fmla="*/ 146 h 152"/>
                                    <a:gd name="T8" fmla="*/ 52 w 113"/>
                                    <a:gd name="T9" fmla="*/ 0 h 152"/>
                                    <a:gd name="T10" fmla="*/ 60 w 113"/>
                                    <a:gd name="T11" fmla="*/ 0 h 152"/>
                                    <a:gd name="T12" fmla="*/ 60 w 113"/>
                                    <a:gd name="T13" fmla="*/ 146 h 152"/>
                                    <a:gd name="T14" fmla="*/ 94 w 113"/>
                                    <a:gd name="T15" fmla="*/ 145 h 152"/>
                                    <a:gd name="T16" fmla="*/ 94 w 113"/>
                                    <a:gd name="T17" fmla="*/ 0 h 152"/>
                                    <a:gd name="T18" fmla="*/ 112 w 113"/>
                                    <a:gd name="T19" fmla="*/ 0 h 152"/>
                                    <a:gd name="T20" fmla="*/ 112 w 113"/>
                                    <a:gd name="T21" fmla="*/ 148 h 152"/>
                                    <a:gd name="T22" fmla="*/ 0 w 113"/>
                                    <a:gd name="T23" fmla="*/ 151 h 152"/>
                                    <a:gd name="T24" fmla="*/ 0 w 113"/>
                                    <a:gd name="T25" fmla="*/ 2 h 152"/>
                                    <a:gd name="T26" fmla="*/ 0 w 113"/>
                                    <a:gd name="T27" fmla="*/ 2 h 15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3" h="152">
                                      <a:moveTo>
                                        <a:pt x="0" y="2"/>
                                      </a:moveTo>
                                      <a:lnTo>
                                        <a:pt x="16" y="2"/>
                                      </a:lnTo>
                                      <a:lnTo>
                                        <a:pt x="16" y="148"/>
                                      </a:lnTo>
                                      <a:lnTo>
                                        <a:pt x="52" y="146"/>
                                      </a:lnTo>
                                      <a:lnTo>
                                        <a:pt x="52" y="0"/>
                                      </a:lnTo>
                                      <a:lnTo>
                                        <a:pt x="60" y="0"/>
                                      </a:lnTo>
                                      <a:lnTo>
                                        <a:pt x="60" y="146"/>
                                      </a:lnTo>
                                      <a:lnTo>
                                        <a:pt x="94" y="145"/>
                                      </a:lnTo>
                                      <a:lnTo>
                                        <a:pt x="94" y="0"/>
                                      </a:lnTo>
                                      <a:lnTo>
                                        <a:pt x="112" y="0"/>
                                      </a:lnTo>
                                      <a:lnTo>
                                        <a:pt x="112" y="148"/>
                                      </a:lnTo>
                                      <a:lnTo>
                                        <a:pt x="0" y="151"/>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7" name="Freeform 445"/>
                              <wps:cNvSpPr>
                                <a:spLocks/>
                              </wps:cNvSpPr>
                              <wps:spPr bwMode="auto">
                                <a:xfrm>
                                  <a:off x="1660" y="1252"/>
                                  <a:ext cx="111" cy="153"/>
                                </a:xfrm>
                                <a:custGeom>
                                  <a:avLst/>
                                  <a:gdLst>
                                    <a:gd name="T0" fmla="*/ 0 w 111"/>
                                    <a:gd name="T1" fmla="*/ 1 h 153"/>
                                    <a:gd name="T2" fmla="*/ 15 w 111"/>
                                    <a:gd name="T3" fmla="*/ 1 h 153"/>
                                    <a:gd name="T4" fmla="*/ 16 w 111"/>
                                    <a:gd name="T5" fmla="*/ 149 h 153"/>
                                    <a:gd name="T6" fmla="*/ 52 w 111"/>
                                    <a:gd name="T7" fmla="*/ 147 h 153"/>
                                    <a:gd name="T8" fmla="*/ 52 w 111"/>
                                    <a:gd name="T9" fmla="*/ 0 h 153"/>
                                    <a:gd name="T10" fmla="*/ 60 w 111"/>
                                    <a:gd name="T11" fmla="*/ 0 h 153"/>
                                    <a:gd name="T12" fmla="*/ 60 w 111"/>
                                    <a:gd name="T13" fmla="*/ 146 h 153"/>
                                    <a:gd name="T14" fmla="*/ 93 w 111"/>
                                    <a:gd name="T15" fmla="*/ 146 h 153"/>
                                    <a:gd name="T16" fmla="*/ 93 w 111"/>
                                    <a:gd name="T17" fmla="*/ 0 h 153"/>
                                    <a:gd name="T18" fmla="*/ 110 w 111"/>
                                    <a:gd name="T19" fmla="*/ 0 h 153"/>
                                    <a:gd name="T20" fmla="*/ 110 w 111"/>
                                    <a:gd name="T21" fmla="*/ 149 h 153"/>
                                    <a:gd name="T22" fmla="*/ 0 w 111"/>
                                    <a:gd name="T23" fmla="*/ 152 h 153"/>
                                    <a:gd name="T24" fmla="*/ 0 w 111"/>
                                    <a:gd name="T25" fmla="*/ 1 h 153"/>
                                    <a:gd name="T26" fmla="*/ 0 w 111"/>
                                    <a:gd name="T27" fmla="*/ 1 h 1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1" h="153">
                                      <a:moveTo>
                                        <a:pt x="0" y="1"/>
                                      </a:moveTo>
                                      <a:lnTo>
                                        <a:pt x="15" y="1"/>
                                      </a:lnTo>
                                      <a:lnTo>
                                        <a:pt x="16" y="149"/>
                                      </a:lnTo>
                                      <a:lnTo>
                                        <a:pt x="52" y="147"/>
                                      </a:lnTo>
                                      <a:lnTo>
                                        <a:pt x="52" y="0"/>
                                      </a:lnTo>
                                      <a:lnTo>
                                        <a:pt x="60" y="0"/>
                                      </a:lnTo>
                                      <a:lnTo>
                                        <a:pt x="60" y="146"/>
                                      </a:lnTo>
                                      <a:lnTo>
                                        <a:pt x="93" y="146"/>
                                      </a:lnTo>
                                      <a:lnTo>
                                        <a:pt x="93" y="0"/>
                                      </a:lnTo>
                                      <a:lnTo>
                                        <a:pt x="110" y="0"/>
                                      </a:lnTo>
                                      <a:lnTo>
                                        <a:pt x="110" y="149"/>
                                      </a:lnTo>
                                      <a:lnTo>
                                        <a:pt x="0" y="152"/>
                                      </a:lnTo>
                                      <a:lnTo>
                                        <a:pt x="0" y="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8" name="Freeform 446"/>
                              <wps:cNvSpPr>
                                <a:spLocks/>
                              </wps:cNvSpPr>
                              <wps:spPr bwMode="auto">
                                <a:xfrm>
                                  <a:off x="1664" y="1262"/>
                                  <a:ext cx="1" cy="63"/>
                                </a:xfrm>
                                <a:custGeom>
                                  <a:avLst/>
                                  <a:gdLst>
                                    <a:gd name="T0" fmla="*/ 0 w 1"/>
                                    <a:gd name="T1" fmla="*/ 0 h 63"/>
                                    <a:gd name="T2" fmla="*/ 0 w 1"/>
                                    <a:gd name="T3" fmla="*/ 62 h 63"/>
                                    <a:gd name="T4" fmla="*/ 0 w 1"/>
                                    <a:gd name="T5" fmla="*/ 0 h 63"/>
                                    <a:gd name="T6" fmla="*/ 0 60000 65536"/>
                                    <a:gd name="T7" fmla="*/ 0 60000 65536"/>
                                    <a:gd name="T8" fmla="*/ 0 60000 65536"/>
                                  </a:gdLst>
                                  <a:ahLst/>
                                  <a:cxnLst>
                                    <a:cxn ang="T6">
                                      <a:pos x="T0" y="T1"/>
                                    </a:cxn>
                                    <a:cxn ang="T7">
                                      <a:pos x="T2" y="T3"/>
                                    </a:cxn>
                                    <a:cxn ang="T8">
                                      <a:pos x="T4" y="T5"/>
                                    </a:cxn>
                                  </a:cxnLst>
                                  <a:rect l="0" t="0" r="r" b="b"/>
                                  <a:pathLst>
                                    <a:path w="1" h="63">
                                      <a:moveTo>
                                        <a:pt x="0" y="0"/>
                                      </a:moveTo>
                                      <a:lnTo>
                                        <a:pt x="0" y="6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299" name="Freeform 447"/>
                              <wps:cNvSpPr>
                                <a:spLocks/>
                              </wps:cNvSpPr>
                              <wps:spPr bwMode="auto">
                                <a:xfrm>
                                  <a:off x="1670" y="1298"/>
                                  <a:ext cx="1" cy="40"/>
                                </a:xfrm>
                                <a:custGeom>
                                  <a:avLst/>
                                  <a:gdLst>
                                    <a:gd name="T0" fmla="*/ 0 w 1"/>
                                    <a:gd name="T1" fmla="*/ 0 h 40"/>
                                    <a:gd name="T2" fmla="*/ 0 w 1"/>
                                    <a:gd name="T3" fmla="*/ 39 h 40"/>
                                    <a:gd name="T4" fmla="*/ 0 w 1"/>
                                    <a:gd name="T5" fmla="*/ 0 h 40"/>
                                    <a:gd name="T6" fmla="*/ 0 60000 65536"/>
                                    <a:gd name="T7" fmla="*/ 0 60000 65536"/>
                                    <a:gd name="T8" fmla="*/ 0 60000 65536"/>
                                  </a:gdLst>
                                  <a:ahLst/>
                                  <a:cxnLst>
                                    <a:cxn ang="T6">
                                      <a:pos x="T0" y="T1"/>
                                    </a:cxn>
                                    <a:cxn ang="T7">
                                      <a:pos x="T2" y="T3"/>
                                    </a:cxn>
                                    <a:cxn ang="T8">
                                      <a:pos x="T4" y="T5"/>
                                    </a:cxn>
                                  </a:cxnLst>
                                  <a:rect l="0" t="0" r="r" b="b"/>
                                  <a:pathLst>
                                    <a:path w="1" h="40">
                                      <a:moveTo>
                                        <a:pt x="0" y="0"/>
                                      </a:moveTo>
                                      <a:lnTo>
                                        <a:pt x="0" y="39"/>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0" name="Freeform 448"/>
                              <wps:cNvSpPr>
                                <a:spLocks/>
                              </wps:cNvSpPr>
                              <wps:spPr bwMode="auto">
                                <a:xfrm>
                                  <a:off x="1666" y="1341"/>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1" name="Freeform 449"/>
                              <wps:cNvSpPr>
                                <a:spLocks/>
                              </wps:cNvSpPr>
                              <wps:spPr bwMode="auto">
                                <a:xfrm>
                                  <a:off x="1672" y="1360"/>
                                  <a:ext cx="1" cy="50"/>
                                </a:xfrm>
                                <a:custGeom>
                                  <a:avLst/>
                                  <a:gdLst>
                                    <a:gd name="T0" fmla="*/ 0 w 1"/>
                                    <a:gd name="T1" fmla="*/ 0 h 50"/>
                                    <a:gd name="T2" fmla="*/ 0 w 1"/>
                                    <a:gd name="T3" fmla="*/ 49 h 50"/>
                                    <a:gd name="T4" fmla="*/ 0 w 1"/>
                                    <a:gd name="T5" fmla="*/ 0 h 50"/>
                                    <a:gd name="T6" fmla="*/ 0 60000 65536"/>
                                    <a:gd name="T7" fmla="*/ 0 60000 65536"/>
                                    <a:gd name="T8" fmla="*/ 0 60000 65536"/>
                                  </a:gdLst>
                                  <a:ahLst/>
                                  <a:cxnLst>
                                    <a:cxn ang="T6">
                                      <a:pos x="T0" y="T1"/>
                                    </a:cxn>
                                    <a:cxn ang="T7">
                                      <a:pos x="T2" y="T3"/>
                                    </a:cxn>
                                    <a:cxn ang="T8">
                                      <a:pos x="T4" y="T5"/>
                                    </a:cxn>
                                  </a:cxnLst>
                                  <a:rect l="0" t="0" r="r" b="b"/>
                                  <a:pathLst>
                                    <a:path w="1" h="50">
                                      <a:moveTo>
                                        <a:pt x="0" y="0"/>
                                      </a:moveTo>
                                      <a:lnTo>
                                        <a:pt x="0" y="49"/>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2" name="Freeform 450"/>
                              <wps:cNvSpPr>
                                <a:spLocks/>
                              </wps:cNvSpPr>
                              <wps:spPr bwMode="auto">
                                <a:xfrm>
                                  <a:off x="1664" y="1388"/>
                                  <a:ext cx="1" cy="20"/>
                                </a:xfrm>
                                <a:custGeom>
                                  <a:avLst/>
                                  <a:gdLst>
                                    <a:gd name="T0" fmla="*/ 0 w 1"/>
                                    <a:gd name="T1" fmla="*/ 0 h 20"/>
                                    <a:gd name="T2" fmla="*/ 0 w 1"/>
                                    <a:gd name="T3" fmla="*/ 19 h 20"/>
                                    <a:gd name="T4" fmla="*/ 0 w 1"/>
                                    <a:gd name="T5" fmla="*/ 0 h 20"/>
                                    <a:gd name="T6" fmla="*/ 0 60000 65536"/>
                                    <a:gd name="T7" fmla="*/ 0 60000 65536"/>
                                    <a:gd name="T8" fmla="*/ 0 60000 65536"/>
                                  </a:gdLst>
                                  <a:ahLst/>
                                  <a:cxnLst>
                                    <a:cxn ang="T6">
                                      <a:pos x="T0" y="T1"/>
                                    </a:cxn>
                                    <a:cxn ang="T7">
                                      <a:pos x="T2" y="T3"/>
                                    </a:cxn>
                                    <a:cxn ang="T8">
                                      <a:pos x="T4" y="T5"/>
                                    </a:cxn>
                                  </a:cxnLst>
                                  <a:rect l="0" t="0" r="r" b="b"/>
                                  <a:pathLst>
                                    <a:path w="1" h="20">
                                      <a:moveTo>
                                        <a:pt x="0" y="0"/>
                                      </a:moveTo>
                                      <a:lnTo>
                                        <a:pt x="0" y="19"/>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3" name="Freeform 451"/>
                              <wps:cNvSpPr>
                                <a:spLocks/>
                              </wps:cNvSpPr>
                              <wps:spPr bwMode="auto">
                                <a:xfrm>
                                  <a:off x="1759" y="1346"/>
                                  <a:ext cx="1" cy="62"/>
                                </a:xfrm>
                                <a:custGeom>
                                  <a:avLst/>
                                  <a:gdLst>
                                    <a:gd name="T0" fmla="*/ 0 w 1"/>
                                    <a:gd name="T1" fmla="*/ 61 h 62"/>
                                    <a:gd name="T2" fmla="*/ 0 w 1"/>
                                    <a:gd name="T3" fmla="*/ 0 h 62"/>
                                    <a:gd name="T4" fmla="*/ 0 w 1"/>
                                    <a:gd name="T5" fmla="*/ 61 h 62"/>
                                    <a:gd name="T6" fmla="*/ 0 60000 65536"/>
                                    <a:gd name="T7" fmla="*/ 0 60000 65536"/>
                                    <a:gd name="T8" fmla="*/ 0 60000 65536"/>
                                  </a:gdLst>
                                  <a:ahLst/>
                                  <a:cxnLst>
                                    <a:cxn ang="T6">
                                      <a:pos x="T0" y="T1"/>
                                    </a:cxn>
                                    <a:cxn ang="T7">
                                      <a:pos x="T2" y="T3"/>
                                    </a:cxn>
                                    <a:cxn ang="T8">
                                      <a:pos x="T4" y="T5"/>
                                    </a:cxn>
                                  </a:cxnLst>
                                  <a:rect l="0" t="0" r="r" b="b"/>
                                  <a:pathLst>
                                    <a:path w="1" h="62">
                                      <a:moveTo>
                                        <a:pt x="0" y="61"/>
                                      </a:moveTo>
                                      <a:lnTo>
                                        <a:pt x="0" y="0"/>
                                      </a:lnTo>
                                      <a:lnTo>
                                        <a:pt x="0" y="6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4" name="Freeform 452"/>
                              <wps:cNvSpPr>
                                <a:spLocks/>
                              </wps:cNvSpPr>
                              <wps:spPr bwMode="auto">
                                <a:xfrm>
                                  <a:off x="1764" y="1332"/>
                                  <a:ext cx="1" cy="41"/>
                                </a:xfrm>
                                <a:custGeom>
                                  <a:avLst/>
                                  <a:gdLst>
                                    <a:gd name="T0" fmla="*/ 0 w 1"/>
                                    <a:gd name="T1" fmla="*/ 40 h 41"/>
                                    <a:gd name="T2" fmla="*/ 0 w 1"/>
                                    <a:gd name="T3" fmla="*/ 0 h 41"/>
                                    <a:gd name="T4" fmla="*/ 0 w 1"/>
                                    <a:gd name="T5" fmla="*/ 40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5" name="Freeform 453"/>
                              <wps:cNvSpPr>
                                <a:spLocks/>
                              </wps:cNvSpPr>
                              <wps:spPr bwMode="auto">
                                <a:xfrm>
                                  <a:off x="1761" y="1294"/>
                                  <a:ext cx="1" cy="36"/>
                                </a:xfrm>
                                <a:custGeom>
                                  <a:avLst/>
                                  <a:gdLst>
                                    <a:gd name="T0" fmla="*/ 0 w 1"/>
                                    <a:gd name="T1" fmla="*/ 35 h 36"/>
                                    <a:gd name="T2" fmla="*/ 0 w 1"/>
                                    <a:gd name="T3" fmla="*/ 0 h 36"/>
                                    <a:gd name="T4" fmla="*/ 0 w 1"/>
                                    <a:gd name="T5" fmla="*/ 35 h 36"/>
                                    <a:gd name="T6" fmla="*/ 0 60000 65536"/>
                                    <a:gd name="T7" fmla="*/ 0 60000 65536"/>
                                    <a:gd name="T8" fmla="*/ 0 60000 65536"/>
                                  </a:gdLst>
                                  <a:ahLst/>
                                  <a:cxnLst>
                                    <a:cxn ang="T6">
                                      <a:pos x="T0" y="T1"/>
                                    </a:cxn>
                                    <a:cxn ang="T7">
                                      <a:pos x="T2" y="T3"/>
                                    </a:cxn>
                                    <a:cxn ang="T8">
                                      <a:pos x="T4" y="T5"/>
                                    </a:cxn>
                                  </a:cxnLst>
                                  <a:rect l="0" t="0" r="r" b="b"/>
                                  <a:pathLst>
                                    <a:path w="1" h="36">
                                      <a:moveTo>
                                        <a:pt x="0" y="35"/>
                                      </a:moveTo>
                                      <a:lnTo>
                                        <a:pt x="0" y="0"/>
                                      </a:lnTo>
                                      <a:lnTo>
                                        <a:pt x="0" y="3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6" name="Freeform 454"/>
                              <wps:cNvSpPr>
                                <a:spLocks/>
                              </wps:cNvSpPr>
                              <wps:spPr bwMode="auto">
                                <a:xfrm>
                                  <a:off x="1766" y="1262"/>
                                  <a:ext cx="1" cy="48"/>
                                </a:xfrm>
                                <a:custGeom>
                                  <a:avLst/>
                                  <a:gdLst>
                                    <a:gd name="T0" fmla="*/ 0 w 1"/>
                                    <a:gd name="T1" fmla="*/ 47 h 48"/>
                                    <a:gd name="T2" fmla="*/ 0 w 1"/>
                                    <a:gd name="T3" fmla="*/ 0 h 48"/>
                                    <a:gd name="T4" fmla="*/ 0 w 1"/>
                                    <a:gd name="T5" fmla="*/ 47 h 48"/>
                                    <a:gd name="T6" fmla="*/ 0 60000 65536"/>
                                    <a:gd name="T7" fmla="*/ 0 60000 65536"/>
                                    <a:gd name="T8" fmla="*/ 0 60000 65536"/>
                                  </a:gdLst>
                                  <a:ahLst/>
                                  <a:cxnLst>
                                    <a:cxn ang="T6">
                                      <a:pos x="T0" y="T1"/>
                                    </a:cxn>
                                    <a:cxn ang="T7">
                                      <a:pos x="T2" y="T3"/>
                                    </a:cxn>
                                    <a:cxn ang="T8">
                                      <a:pos x="T4" y="T5"/>
                                    </a:cxn>
                                  </a:cxnLst>
                                  <a:rect l="0" t="0" r="r" b="b"/>
                                  <a:pathLst>
                                    <a:path w="1" h="48">
                                      <a:moveTo>
                                        <a:pt x="0" y="47"/>
                                      </a:moveTo>
                                      <a:lnTo>
                                        <a:pt x="0" y="0"/>
                                      </a:lnTo>
                                      <a:lnTo>
                                        <a:pt x="0" y="47"/>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7" name="Freeform 455"/>
                              <wps:cNvSpPr>
                                <a:spLocks/>
                              </wps:cNvSpPr>
                              <wps:spPr bwMode="auto">
                                <a:xfrm>
                                  <a:off x="1758" y="1258"/>
                                  <a:ext cx="1" cy="22"/>
                                </a:xfrm>
                                <a:custGeom>
                                  <a:avLst/>
                                  <a:gdLst>
                                    <a:gd name="T0" fmla="*/ 0 w 1"/>
                                    <a:gd name="T1" fmla="*/ 21 h 22"/>
                                    <a:gd name="T2" fmla="*/ 0 w 1"/>
                                    <a:gd name="T3" fmla="*/ 0 h 22"/>
                                    <a:gd name="T4" fmla="*/ 0 w 1"/>
                                    <a:gd name="T5" fmla="*/ 21 h 22"/>
                                    <a:gd name="T6" fmla="*/ 0 60000 65536"/>
                                    <a:gd name="T7" fmla="*/ 0 60000 65536"/>
                                    <a:gd name="T8" fmla="*/ 0 60000 65536"/>
                                  </a:gdLst>
                                  <a:ahLst/>
                                  <a:cxnLst>
                                    <a:cxn ang="T6">
                                      <a:pos x="T0" y="T1"/>
                                    </a:cxn>
                                    <a:cxn ang="T7">
                                      <a:pos x="T2" y="T3"/>
                                    </a:cxn>
                                    <a:cxn ang="T8">
                                      <a:pos x="T4" y="T5"/>
                                    </a:cxn>
                                  </a:cxnLst>
                                  <a:rect l="0" t="0" r="r" b="b"/>
                                  <a:pathLst>
                                    <a:path w="1" h="22">
                                      <a:moveTo>
                                        <a:pt x="0" y="21"/>
                                      </a:moveTo>
                                      <a:lnTo>
                                        <a:pt x="0" y="0"/>
                                      </a:lnTo>
                                      <a:lnTo>
                                        <a:pt x="0" y="2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8" name="Freeform 456"/>
                              <wps:cNvSpPr>
                                <a:spLocks/>
                              </wps:cNvSpPr>
                              <wps:spPr bwMode="auto">
                                <a:xfrm>
                                  <a:off x="1715" y="1266"/>
                                  <a:ext cx="1" cy="54"/>
                                </a:xfrm>
                                <a:custGeom>
                                  <a:avLst/>
                                  <a:gdLst>
                                    <a:gd name="T0" fmla="*/ 0 w 1"/>
                                    <a:gd name="T1" fmla="*/ 0 h 54"/>
                                    <a:gd name="T2" fmla="*/ 0 w 1"/>
                                    <a:gd name="T3" fmla="*/ 53 h 54"/>
                                    <a:gd name="T4" fmla="*/ 0 w 1"/>
                                    <a:gd name="T5" fmla="*/ 0 h 54"/>
                                    <a:gd name="T6" fmla="*/ 0 60000 65536"/>
                                    <a:gd name="T7" fmla="*/ 0 60000 65536"/>
                                    <a:gd name="T8" fmla="*/ 0 60000 65536"/>
                                  </a:gdLst>
                                  <a:ahLst/>
                                  <a:cxnLst>
                                    <a:cxn ang="T6">
                                      <a:pos x="T0" y="T1"/>
                                    </a:cxn>
                                    <a:cxn ang="T7">
                                      <a:pos x="T2" y="T3"/>
                                    </a:cxn>
                                    <a:cxn ang="T8">
                                      <a:pos x="T4" y="T5"/>
                                    </a:cxn>
                                  </a:cxnLst>
                                  <a:rect l="0" t="0" r="r" b="b"/>
                                  <a:pathLst>
                                    <a:path w="1" h="54">
                                      <a:moveTo>
                                        <a:pt x="0" y="0"/>
                                      </a:moveTo>
                                      <a:lnTo>
                                        <a:pt x="0" y="53"/>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09" name="Freeform 457"/>
                              <wps:cNvSpPr>
                                <a:spLocks/>
                              </wps:cNvSpPr>
                              <wps:spPr bwMode="auto">
                                <a:xfrm>
                                  <a:off x="1717" y="1329"/>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0" name="Freeform 458"/>
                              <wps:cNvSpPr>
                                <a:spLocks/>
                              </wps:cNvSpPr>
                              <wps:spPr bwMode="auto">
                                <a:xfrm>
                                  <a:off x="1715" y="1364"/>
                                  <a:ext cx="1" cy="21"/>
                                </a:xfrm>
                                <a:custGeom>
                                  <a:avLst/>
                                  <a:gdLst>
                                    <a:gd name="T0" fmla="*/ 0 w 1"/>
                                    <a:gd name="T1" fmla="*/ 0 h 21"/>
                                    <a:gd name="T2" fmla="*/ 0 w 1"/>
                                    <a:gd name="T3" fmla="*/ 20 h 21"/>
                                    <a:gd name="T4" fmla="*/ 0 w 1"/>
                                    <a:gd name="T5" fmla="*/ 0 h 21"/>
                                    <a:gd name="T6" fmla="*/ 0 60000 65536"/>
                                    <a:gd name="T7" fmla="*/ 0 60000 65536"/>
                                    <a:gd name="T8" fmla="*/ 0 60000 65536"/>
                                  </a:gdLst>
                                  <a:ahLst/>
                                  <a:cxnLst>
                                    <a:cxn ang="T6">
                                      <a:pos x="T0" y="T1"/>
                                    </a:cxn>
                                    <a:cxn ang="T7">
                                      <a:pos x="T2" y="T3"/>
                                    </a:cxn>
                                    <a:cxn ang="T8">
                                      <a:pos x="T4" y="T5"/>
                                    </a:cxn>
                                  </a:cxnLst>
                                  <a:rect l="0" t="0" r="r" b="b"/>
                                  <a:pathLst>
                                    <a:path w="1" h="21">
                                      <a:moveTo>
                                        <a:pt x="0" y="0"/>
                                      </a:moveTo>
                                      <a:lnTo>
                                        <a:pt x="0" y="2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1" name="Freeform 459"/>
                              <wps:cNvSpPr>
                                <a:spLocks/>
                              </wps:cNvSpPr>
                              <wps:spPr bwMode="auto">
                                <a:xfrm>
                                  <a:off x="1273" y="1374"/>
                                  <a:ext cx="48" cy="54"/>
                                </a:xfrm>
                                <a:custGeom>
                                  <a:avLst/>
                                  <a:gdLst>
                                    <a:gd name="T0" fmla="*/ 47 w 48"/>
                                    <a:gd name="T1" fmla="*/ 3 h 54"/>
                                    <a:gd name="T2" fmla="*/ 44 w 48"/>
                                    <a:gd name="T3" fmla="*/ 0 h 54"/>
                                    <a:gd name="T4" fmla="*/ 42 w 48"/>
                                    <a:gd name="T5" fmla="*/ 0 h 54"/>
                                    <a:gd name="T6" fmla="*/ 39 w 48"/>
                                    <a:gd name="T7" fmla="*/ 3 h 54"/>
                                    <a:gd name="T8" fmla="*/ 37 w 48"/>
                                    <a:gd name="T9" fmla="*/ 3 h 54"/>
                                    <a:gd name="T10" fmla="*/ 36 w 48"/>
                                    <a:gd name="T11" fmla="*/ 6 h 54"/>
                                    <a:gd name="T12" fmla="*/ 33 w 48"/>
                                    <a:gd name="T13" fmla="*/ 5 h 54"/>
                                    <a:gd name="T14" fmla="*/ 31 w 48"/>
                                    <a:gd name="T15" fmla="*/ 6 h 54"/>
                                    <a:gd name="T16" fmla="*/ 29 w 48"/>
                                    <a:gd name="T17" fmla="*/ 6 h 54"/>
                                    <a:gd name="T18" fmla="*/ 29 w 48"/>
                                    <a:gd name="T19" fmla="*/ 11 h 54"/>
                                    <a:gd name="T20" fmla="*/ 28 w 48"/>
                                    <a:gd name="T21" fmla="*/ 15 h 54"/>
                                    <a:gd name="T22" fmla="*/ 28 w 48"/>
                                    <a:gd name="T23" fmla="*/ 17 h 54"/>
                                    <a:gd name="T24" fmla="*/ 27 w 48"/>
                                    <a:gd name="T25" fmla="*/ 15 h 54"/>
                                    <a:gd name="T26" fmla="*/ 26 w 48"/>
                                    <a:gd name="T27" fmla="*/ 13 h 54"/>
                                    <a:gd name="T28" fmla="*/ 24 w 48"/>
                                    <a:gd name="T29" fmla="*/ 13 h 54"/>
                                    <a:gd name="T30" fmla="*/ 22 w 48"/>
                                    <a:gd name="T31" fmla="*/ 15 h 54"/>
                                    <a:gd name="T32" fmla="*/ 21 w 48"/>
                                    <a:gd name="T33" fmla="*/ 17 h 54"/>
                                    <a:gd name="T34" fmla="*/ 21 w 48"/>
                                    <a:gd name="T35" fmla="*/ 22 h 54"/>
                                    <a:gd name="T36" fmla="*/ 19 w 48"/>
                                    <a:gd name="T37" fmla="*/ 19 h 54"/>
                                    <a:gd name="T38" fmla="*/ 18 w 48"/>
                                    <a:gd name="T39" fmla="*/ 19 h 54"/>
                                    <a:gd name="T40" fmla="*/ 16 w 48"/>
                                    <a:gd name="T41" fmla="*/ 19 h 54"/>
                                    <a:gd name="T42" fmla="*/ 14 w 48"/>
                                    <a:gd name="T43" fmla="*/ 22 h 54"/>
                                    <a:gd name="T44" fmla="*/ 13 w 48"/>
                                    <a:gd name="T45" fmla="*/ 24 h 54"/>
                                    <a:gd name="T46" fmla="*/ 13 w 48"/>
                                    <a:gd name="T47" fmla="*/ 26 h 54"/>
                                    <a:gd name="T48" fmla="*/ 12 w 48"/>
                                    <a:gd name="T49" fmla="*/ 24 h 54"/>
                                    <a:gd name="T50" fmla="*/ 12 w 48"/>
                                    <a:gd name="T51" fmla="*/ 19 h 54"/>
                                    <a:gd name="T52" fmla="*/ 11 w 48"/>
                                    <a:gd name="T53" fmla="*/ 17 h 54"/>
                                    <a:gd name="T54" fmla="*/ 9 w 48"/>
                                    <a:gd name="T55" fmla="*/ 19 h 54"/>
                                    <a:gd name="T56" fmla="*/ 9 w 48"/>
                                    <a:gd name="T57" fmla="*/ 17 h 54"/>
                                    <a:gd name="T58" fmla="*/ 7 w 48"/>
                                    <a:gd name="T59" fmla="*/ 17 h 54"/>
                                    <a:gd name="T60" fmla="*/ 7 w 48"/>
                                    <a:gd name="T61" fmla="*/ 19 h 54"/>
                                    <a:gd name="T62" fmla="*/ 5 w 48"/>
                                    <a:gd name="T63" fmla="*/ 22 h 54"/>
                                    <a:gd name="T64" fmla="*/ 4 w 48"/>
                                    <a:gd name="T65" fmla="*/ 24 h 54"/>
                                    <a:gd name="T66" fmla="*/ 3 w 48"/>
                                    <a:gd name="T67" fmla="*/ 28 h 54"/>
                                    <a:gd name="T68" fmla="*/ 0 w 48"/>
                                    <a:gd name="T69" fmla="*/ 34 h 54"/>
                                    <a:gd name="T70" fmla="*/ 0 w 48"/>
                                    <a:gd name="T71" fmla="*/ 40 h 54"/>
                                    <a:gd name="T72" fmla="*/ 4 w 48"/>
                                    <a:gd name="T73" fmla="*/ 44 h 54"/>
                                    <a:gd name="T74" fmla="*/ 11 w 48"/>
                                    <a:gd name="T75" fmla="*/ 44 h 54"/>
                                    <a:gd name="T76" fmla="*/ 21 w 48"/>
                                    <a:gd name="T77" fmla="*/ 46 h 54"/>
                                    <a:gd name="T78" fmla="*/ 26 w 48"/>
                                    <a:gd name="T79" fmla="*/ 49 h 54"/>
                                    <a:gd name="T80" fmla="*/ 33 w 48"/>
                                    <a:gd name="T81" fmla="*/ 50 h 54"/>
                                    <a:gd name="T82" fmla="*/ 39 w 48"/>
                                    <a:gd name="T83" fmla="*/ 53 h 54"/>
                                    <a:gd name="T84" fmla="*/ 42 w 48"/>
                                    <a:gd name="T85" fmla="*/ 53 h 54"/>
                                    <a:gd name="T86" fmla="*/ 45 w 48"/>
                                    <a:gd name="T87" fmla="*/ 50 h 54"/>
                                    <a:gd name="T88" fmla="*/ 47 w 48"/>
                                    <a:gd name="T89" fmla="*/ 49 h 54"/>
                                    <a:gd name="T90" fmla="*/ 47 w 48"/>
                                    <a:gd name="T91" fmla="*/ 44 h 54"/>
                                    <a:gd name="T92" fmla="*/ 45 w 48"/>
                                    <a:gd name="T93" fmla="*/ 40 h 54"/>
                                    <a:gd name="T94" fmla="*/ 45 w 48"/>
                                    <a:gd name="T95" fmla="*/ 34 h 54"/>
                                    <a:gd name="T96" fmla="*/ 47 w 48"/>
                                    <a:gd name="T97" fmla="*/ 30 h 54"/>
                                    <a:gd name="T98" fmla="*/ 47 w 48"/>
                                    <a:gd name="T99" fmla="*/ 24 h 54"/>
                                    <a:gd name="T100" fmla="*/ 47 w 48"/>
                                    <a:gd name="T101" fmla="*/ 17 h 54"/>
                                    <a:gd name="T102" fmla="*/ 47 w 48"/>
                                    <a:gd name="T103" fmla="*/ 11 h 54"/>
                                    <a:gd name="T104" fmla="*/ 47 w 48"/>
                                    <a:gd name="T105" fmla="*/ 3 h 54"/>
                                    <a:gd name="T106" fmla="*/ 47 w 48"/>
                                    <a:gd name="T107" fmla="*/ 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48" h="54">
                                      <a:moveTo>
                                        <a:pt x="47" y="3"/>
                                      </a:moveTo>
                                      <a:lnTo>
                                        <a:pt x="44" y="0"/>
                                      </a:lnTo>
                                      <a:lnTo>
                                        <a:pt x="42" y="0"/>
                                      </a:lnTo>
                                      <a:lnTo>
                                        <a:pt x="39" y="3"/>
                                      </a:lnTo>
                                      <a:lnTo>
                                        <a:pt x="37" y="3"/>
                                      </a:lnTo>
                                      <a:lnTo>
                                        <a:pt x="36" y="6"/>
                                      </a:lnTo>
                                      <a:lnTo>
                                        <a:pt x="33" y="5"/>
                                      </a:lnTo>
                                      <a:lnTo>
                                        <a:pt x="31" y="6"/>
                                      </a:lnTo>
                                      <a:lnTo>
                                        <a:pt x="29" y="6"/>
                                      </a:lnTo>
                                      <a:lnTo>
                                        <a:pt x="29" y="11"/>
                                      </a:lnTo>
                                      <a:lnTo>
                                        <a:pt x="28" y="15"/>
                                      </a:lnTo>
                                      <a:lnTo>
                                        <a:pt x="28" y="17"/>
                                      </a:lnTo>
                                      <a:lnTo>
                                        <a:pt x="27" y="15"/>
                                      </a:lnTo>
                                      <a:lnTo>
                                        <a:pt x="26" y="13"/>
                                      </a:lnTo>
                                      <a:lnTo>
                                        <a:pt x="24" y="13"/>
                                      </a:lnTo>
                                      <a:lnTo>
                                        <a:pt x="22" y="15"/>
                                      </a:lnTo>
                                      <a:lnTo>
                                        <a:pt x="21" y="17"/>
                                      </a:lnTo>
                                      <a:lnTo>
                                        <a:pt x="21" y="22"/>
                                      </a:lnTo>
                                      <a:lnTo>
                                        <a:pt x="19" y="19"/>
                                      </a:lnTo>
                                      <a:lnTo>
                                        <a:pt x="18" y="19"/>
                                      </a:lnTo>
                                      <a:lnTo>
                                        <a:pt x="16" y="19"/>
                                      </a:lnTo>
                                      <a:lnTo>
                                        <a:pt x="14" y="22"/>
                                      </a:lnTo>
                                      <a:lnTo>
                                        <a:pt x="13" y="24"/>
                                      </a:lnTo>
                                      <a:lnTo>
                                        <a:pt x="13" y="26"/>
                                      </a:lnTo>
                                      <a:lnTo>
                                        <a:pt x="12" y="24"/>
                                      </a:lnTo>
                                      <a:lnTo>
                                        <a:pt x="12" y="19"/>
                                      </a:lnTo>
                                      <a:lnTo>
                                        <a:pt x="11" y="17"/>
                                      </a:lnTo>
                                      <a:lnTo>
                                        <a:pt x="9" y="19"/>
                                      </a:lnTo>
                                      <a:lnTo>
                                        <a:pt x="9" y="17"/>
                                      </a:lnTo>
                                      <a:lnTo>
                                        <a:pt x="7" y="17"/>
                                      </a:lnTo>
                                      <a:lnTo>
                                        <a:pt x="7" y="19"/>
                                      </a:lnTo>
                                      <a:lnTo>
                                        <a:pt x="5" y="22"/>
                                      </a:lnTo>
                                      <a:lnTo>
                                        <a:pt x="4" y="24"/>
                                      </a:lnTo>
                                      <a:lnTo>
                                        <a:pt x="3" y="28"/>
                                      </a:lnTo>
                                      <a:lnTo>
                                        <a:pt x="0" y="34"/>
                                      </a:lnTo>
                                      <a:lnTo>
                                        <a:pt x="0" y="40"/>
                                      </a:lnTo>
                                      <a:lnTo>
                                        <a:pt x="4" y="44"/>
                                      </a:lnTo>
                                      <a:lnTo>
                                        <a:pt x="11" y="44"/>
                                      </a:lnTo>
                                      <a:lnTo>
                                        <a:pt x="21" y="46"/>
                                      </a:lnTo>
                                      <a:lnTo>
                                        <a:pt x="26" y="49"/>
                                      </a:lnTo>
                                      <a:lnTo>
                                        <a:pt x="33" y="50"/>
                                      </a:lnTo>
                                      <a:lnTo>
                                        <a:pt x="39" y="53"/>
                                      </a:lnTo>
                                      <a:lnTo>
                                        <a:pt x="42" y="53"/>
                                      </a:lnTo>
                                      <a:lnTo>
                                        <a:pt x="45" y="50"/>
                                      </a:lnTo>
                                      <a:lnTo>
                                        <a:pt x="47" y="49"/>
                                      </a:lnTo>
                                      <a:lnTo>
                                        <a:pt x="47" y="44"/>
                                      </a:lnTo>
                                      <a:lnTo>
                                        <a:pt x="45" y="40"/>
                                      </a:lnTo>
                                      <a:lnTo>
                                        <a:pt x="45" y="34"/>
                                      </a:lnTo>
                                      <a:lnTo>
                                        <a:pt x="47" y="30"/>
                                      </a:lnTo>
                                      <a:lnTo>
                                        <a:pt x="47" y="24"/>
                                      </a:lnTo>
                                      <a:lnTo>
                                        <a:pt x="47" y="17"/>
                                      </a:lnTo>
                                      <a:lnTo>
                                        <a:pt x="47" y="11"/>
                                      </a:lnTo>
                                      <a:lnTo>
                                        <a:pt x="47"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2" name="Freeform 460"/>
                              <wps:cNvSpPr>
                                <a:spLocks/>
                              </wps:cNvSpPr>
                              <wps:spPr bwMode="auto">
                                <a:xfrm>
                                  <a:off x="1360" y="1377"/>
                                  <a:ext cx="48" cy="76"/>
                                </a:xfrm>
                                <a:custGeom>
                                  <a:avLst/>
                                  <a:gdLst>
                                    <a:gd name="T0" fmla="*/ 1 w 48"/>
                                    <a:gd name="T1" fmla="*/ 3 h 76"/>
                                    <a:gd name="T2" fmla="*/ 2 w 48"/>
                                    <a:gd name="T3" fmla="*/ 0 h 76"/>
                                    <a:gd name="T4" fmla="*/ 4 w 48"/>
                                    <a:gd name="T5" fmla="*/ 0 h 76"/>
                                    <a:gd name="T6" fmla="*/ 7 w 48"/>
                                    <a:gd name="T7" fmla="*/ 2 h 76"/>
                                    <a:gd name="T8" fmla="*/ 9 w 48"/>
                                    <a:gd name="T9" fmla="*/ 3 h 76"/>
                                    <a:gd name="T10" fmla="*/ 12 w 48"/>
                                    <a:gd name="T11" fmla="*/ 6 h 76"/>
                                    <a:gd name="T12" fmla="*/ 12 w 48"/>
                                    <a:gd name="T13" fmla="*/ 6 h 76"/>
                                    <a:gd name="T14" fmla="*/ 15 w 48"/>
                                    <a:gd name="T15" fmla="*/ 6 h 76"/>
                                    <a:gd name="T16" fmla="*/ 17 w 48"/>
                                    <a:gd name="T17" fmla="*/ 10 h 76"/>
                                    <a:gd name="T18" fmla="*/ 18 w 48"/>
                                    <a:gd name="T19" fmla="*/ 14 h 76"/>
                                    <a:gd name="T20" fmla="*/ 18 w 48"/>
                                    <a:gd name="T21" fmla="*/ 19 h 76"/>
                                    <a:gd name="T22" fmla="*/ 18 w 48"/>
                                    <a:gd name="T23" fmla="*/ 23 h 76"/>
                                    <a:gd name="T24" fmla="*/ 20 w 48"/>
                                    <a:gd name="T25" fmla="*/ 19 h 76"/>
                                    <a:gd name="T26" fmla="*/ 21 w 48"/>
                                    <a:gd name="T27" fmla="*/ 16 h 76"/>
                                    <a:gd name="T28" fmla="*/ 22 w 48"/>
                                    <a:gd name="T29" fmla="*/ 16 h 76"/>
                                    <a:gd name="T30" fmla="*/ 25 w 48"/>
                                    <a:gd name="T31" fmla="*/ 19 h 76"/>
                                    <a:gd name="T32" fmla="*/ 26 w 48"/>
                                    <a:gd name="T33" fmla="*/ 23 h 76"/>
                                    <a:gd name="T34" fmla="*/ 26 w 48"/>
                                    <a:gd name="T35" fmla="*/ 29 h 76"/>
                                    <a:gd name="T36" fmla="*/ 26 w 48"/>
                                    <a:gd name="T37" fmla="*/ 27 h 76"/>
                                    <a:gd name="T38" fmla="*/ 28 w 48"/>
                                    <a:gd name="T39" fmla="*/ 25 h 76"/>
                                    <a:gd name="T40" fmla="*/ 30 w 48"/>
                                    <a:gd name="T41" fmla="*/ 27 h 76"/>
                                    <a:gd name="T42" fmla="*/ 31 w 48"/>
                                    <a:gd name="T43" fmla="*/ 29 h 76"/>
                                    <a:gd name="T44" fmla="*/ 33 w 48"/>
                                    <a:gd name="T45" fmla="*/ 31 h 76"/>
                                    <a:gd name="T46" fmla="*/ 34 w 48"/>
                                    <a:gd name="T47" fmla="*/ 35 h 76"/>
                                    <a:gd name="T48" fmla="*/ 34 w 48"/>
                                    <a:gd name="T49" fmla="*/ 31 h 76"/>
                                    <a:gd name="T50" fmla="*/ 35 w 48"/>
                                    <a:gd name="T51" fmla="*/ 27 h 76"/>
                                    <a:gd name="T52" fmla="*/ 35 w 48"/>
                                    <a:gd name="T53" fmla="*/ 25 h 76"/>
                                    <a:gd name="T54" fmla="*/ 37 w 48"/>
                                    <a:gd name="T55" fmla="*/ 25 h 76"/>
                                    <a:gd name="T56" fmla="*/ 38 w 48"/>
                                    <a:gd name="T57" fmla="*/ 25 h 76"/>
                                    <a:gd name="T58" fmla="*/ 40 w 48"/>
                                    <a:gd name="T59" fmla="*/ 27 h 76"/>
                                    <a:gd name="T60" fmla="*/ 40 w 48"/>
                                    <a:gd name="T61" fmla="*/ 31 h 76"/>
                                    <a:gd name="T62" fmla="*/ 43 w 48"/>
                                    <a:gd name="T63" fmla="*/ 33 h 76"/>
                                    <a:gd name="T64" fmla="*/ 43 w 48"/>
                                    <a:gd name="T65" fmla="*/ 37 h 76"/>
                                    <a:gd name="T66" fmla="*/ 46 w 48"/>
                                    <a:gd name="T67" fmla="*/ 46 h 76"/>
                                    <a:gd name="T68" fmla="*/ 47 w 48"/>
                                    <a:gd name="T69" fmla="*/ 54 h 76"/>
                                    <a:gd name="T70" fmla="*/ 47 w 48"/>
                                    <a:gd name="T71" fmla="*/ 62 h 76"/>
                                    <a:gd name="T72" fmla="*/ 47 w 48"/>
                                    <a:gd name="T73" fmla="*/ 68 h 76"/>
                                    <a:gd name="T74" fmla="*/ 47 w 48"/>
                                    <a:gd name="T75" fmla="*/ 73 h 76"/>
                                    <a:gd name="T76" fmla="*/ 40 w 48"/>
                                    <a:gd name="T77" fmla="*/ 75 h 76"/>
                                    <a:gd name="T78" fmla="*/ 26 w 48"/>
                                    <a:gd name="T79" fmla="*/ 68 h 76"/>
                                    <a:gd name="T80" fmla="*/ 18 w 48"/>
                                    <a:gd name="T81" fmla="*/ 66 h 76"/>
                                    <a:gd name="T82" fmla="*/ 17 w 48"/>
                                    <a:gd name="T83" fmla="*/ 68 h 76"/>
                                    <a:gd name="T84" fmla="*/ 10 w 48"/>
                                    <a:gd name="T85" fmla="*/ 65 h 76"/>
                                    <a:gd name="T86" fmla="*/ 3 w 48"/>
                                    <a:gd name="T87" fmla="*/ 65 h 76"/>
                                    <a:gd name="T88" fmla="*/ 1 w 48"/>
                                    <a:gd name="T89" fmla="*/ 60 h 76"/>
                                    <a:gd name="T90" fmla="*/ 2 w 48"/>
                                    <a:gd name="T91" fmla="*/ 54 h 76"/>
                                    <a:gd name="T92" fmla="*/ 1 w 48"/>
                                    <a:gd name="T93" fmla="*/ 46 h 76"/>
                                    <a:gd name="T94" fmla="*/ 1 w 48"/>
                                    <a:gd name="T95" fmla="*/ 41 h 76"/>
                                    <a:gd name="T96" fmla="*/ 1 w 48"/>
                                    <a:gd name="T97" fmla="*/ 33 h 76"/>
                                    <a:gd name="T98" fmla="*/ 0 w 48"/>
                                    <a:gd name="T99" fmla="*/ 25 h 76"/>
                                    <a:gd name="T100" fmla="*/ 0 w 48"/>
                                    <a:gd name="T101" fmla="*/ 14 h 76"/>
                                    <a:gd name="T102" fmla="*/ 1 w 48"/>
                                    <a:gd name="T103" fmla="*/ 3 h 76"/>
                                    <a:gd name="T104" fmla="*/ 1 w 48"/>
                                    <a:gd name="T105" fmla="*/ 3 h 7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48" h="76">
                                      <a:moveTo>
                                        <a:pt x="1" y="3"/>
                                      </a:moveTo>
                                      <a:lnTo>
                                        <a:pt x="2" y="0"/>
                                      </a:lnTo>
                                      <a:lnTo>
                                        <a:pt x="4" y="0"/>
                                      </a:lnTo>
                                      <a:lnTo>
                                        <a:pt x="7" y="2"/>
                                      </a:lnTo>
                                      <a:lnTo>
                                        <a:pt x="9" y="3"/>
                                      </a:lnTo>
                                      <a:lnTo>
                                        <a:pt x="12" y="6"/>
                                      </a:lnTo>
                                      <a:lnTo>
                                        <a:pt x="15" y="6"/>
                                      </a:lnTo>
                                      <a:lnTo>
                                        <a:pt x="17" y="10"/>
                                      </a:lnTo>
                                      <a:lnTo>
                                        <a:pt x="18" y="14"/>
                                      </a:lnTo>
                                      <a:lnTo>
                                        <a:pt x="18" y="19"/>
                                      </a:lnTo>
                                      <a:lnTo>
                                        <a:pt x="18" y="23"/>
                                      </a:lnTo>
                                      <a:lnTo>
                                        <a:pt x="20" y="19"/>
                                      </a:lnTo>
                                      <a:lnTo>
                                        <a:pt x="21" y="16"/>
                                      </a:lnTo>
                                      <a:lnTo>
                                        <a:pt x="22" y="16"/>
                                      </a:lnTo>
                                      <a:lnTo>
                                        <a:pt x="25" y="19"/>
                                      </a:lnTo>
                                      <a:lnTo>
                                        <a:pt x="26" y="23"/>
                                      </a:lnTo>
                                      <a:lnTo>
                                        <a:pt x="26" y="29"/>
                                      </a:lnTo>
                                      <a:lnTo>
                                        <a:pt x="26" y="27"/>
                                      </a:lnTo>
                                      <a:lnTo>
                                        <a:pt x="28" y="25"/>
                                      </a:lnTo>
                                      <a:lnTo>
                                        <a:pt x="30" y="27"/>
                                      </a:lnTo>
                                      <a:lnTo>
                                        <a:pt x="31" y="29"/>
                                      </a:lnTo>
                                      <a:lnTo>
                                        <a:pt x="33" y="31"/>
                                      </a:lnTo>
                                      <a:lnTo>
                                        <a:pt x="34" y="35"/>
                                      </a:lnTo>
                                      <a:lnTo>
                                        <a:pt x="34" y="31"/>
                                      </a:lnTo>
                                      <a:lnTo>
                                        <a:pt x="35" y="27"/>
                                      </a:lnTo>
                                      <a:lnTo>
                                        <a:pt x="35" y="25"/>
                                      </a:lnTo>
                                      <a:lnTo>
                                        <a:pt x="37" y="25"/>
                                      </a:lnTo>
                                      <a:lnTo>
                                        <a:pt x="38" y="25"/>
                                      </a:lnTo>
                                      <a:lnTo>
                                        <a:pt x="40" y="27"/>
                                      </a:lnTo>
                                      <a:lnTo>
                                        <a:pt x="40" y="31"/>
                                      </a:lnTo>
                                      <a:lnTo>
                                        <a:pt x="43" y="33"/>
                                      </a:lnTo>
                                      <a:lnTo>
                                        <a:pt x="43" y="37"/>
                                      </a:lnTo>
                                      <a:lnTo>
                                        <a:pt x="46" y="46"/>
                                      </a:lnTo>
                                      <a:lnTo>
                                        <a:pt x="47" y="54"/>
                                      </a:lnTo>
                                      <a:lnTo>
                                        <a:pt x="47" y="62"/>
                                      </a:lnTo>
                                      <a:lnTo>
                                        <a:pt x="47" y="68"/>
                                      </a:lnTo>
                                      <a:lnTo>
                                        <a:pt x="47" y="73"/>
                                      </a:lnTo>
                                      <a:lnTo>
                                        <a:pt x="40" y="75"/>
                                      </a:lnTo>
                                      <a:lnTo>
                                        <a:pt x="26" y="68"/>
                                      </a:lnTo>
                                      <a:lnTo>
                                        <a:pt x="18" y="66"/>
                                      </a:lnTo>
                                      <a:lnTo>
                                        <a:pt x="17" y="68"/>
                                      </a:lnTo>
                                      <a:lnTo>
                                        <a:pt x="10" y="65"/>
                                      </a:lnTo>
                                      <a:lnTo>
                                        <a:pt x="3" y="65"/>
                                      </a:lnTo>
                                      <a:lnTo>
                                        <a:pt x="1" y="60"/>
                                      </a:lnTo>
                                      <a:lnTo>
                                        <a:pt x="2" y="54"/>
                                      </a:lnTo>
                                      <a:lnTo>
                                        <a:pt x="1" y="46"/>
                                      </a:lnTo>
                                      <a:lnTo>
                                        <a:pt x="1" y="41"/>
                                      </a:lnTo>
                                      <a:lnTo>
                                        <a:pt x="1" y="33"/>
                                      </a:lnTo>
                                      <a:lnTo>
                                        <a:pt x="0" y="25"/>
                                      </a:lnTo>
                                      <a:lnTo>
                                        <a:pt x="0" y="14"/>
                                      </a:lnTo>
                                      <a:lnTo>
                                        <a:pt x="1"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grpSp>
                            <wpg:cNvPr id="1313" name="Group 461"/>
                            <wpg:cNvGrpSpPr>
                              <a:grpSpLocks/>
                            </wpg:cNvGrpSpPr>
                            <wpg:grpSpPr bwMode="auto">
                              <a:xfrm>
                                <a:off x="-3135" y="651"/>
                                <a:ext cx="843" cy="670"/>
                                <a:chOff x="100" y="892"/>
                                <a:chExt cx="843" cy="670"/>
                              </a:xfrm>
                            </wpg:grpSpPr>
                            <wps:wsp>
                              <wps:cNvPr id="1314" name="Freeform 462"/>
                              <wps:cNvSpPr>
                                <a:spLocks/>
                              </wps:cNvSpPr>
                              <wps:spPr bwMode="auto">
                                <a:xfrm>
                                  <a:off x="505" y="917"/>
                                  <a:ext cx="399" cy="624"/>
                                </a:xfrm>
                                <a:custGeom>
                                  <a:avLst/>
                                  <a:gdLst>
                                    <a:gd name="T0" fmla="*/ 398 w 399"/>
                                    <a:gd name="T1" fmla="*/ 523 h 624"/>
                                    <a:gd name="T2" fmla="*/ 0 w 399"/>
                                    <a:gd name="T3" fmla="*/ 623 h 624"/>
                                    <a:gd name="T4" fmla="*/ 0 w 399"/>
                                    <a:gd name="T5" fmla="*/ 240 h 624"/>
                                    <a:gd name="T6" fmla="*/ 255 w 399"/>
                                    <a:gd name="T7" fmla="*/ 0 h 624"/>
                                    <a:gd name="T8" fmla="*/ 398 w 399"/>
                                    <a:gd name="T9" fmla="*/ 426 h 624"/>
                                    <a:gd name="T10" fmla="*/ 398 w 399"/>
                                    <a:gd name="T11" fmla="*/ 523 h 624"/>
                                    <a:gd name="T12" fmla="*/ 398 w 399"/>
                                    <a:gd name="T13" fmla="*/ 523 h 62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9" h="624">
                                      <a:moveTo>
                                        <a:pt x="398" y="523"/>
                                      </a:moveTo>
                                      <a:lnTo>
                                        <a:pt x="0" y="623"/>
                                      </a:lnTo>
                                      <a:lnTo>
                                        <a:pt x="0" y="240"/>
                                      </a:lnTo>
                                      <a:lnTo>
                                        <a:pt x="255" y="0"/>
                                      </a:lnTo>
                                      <a:lnTo>
                                        <a:pt x="398" y="426"/>
                                      </a:lnTo>
                                      <a:lnTo>
                                        <a:pt x="398" y="52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5" name="Freeform 463"/>
                              <wps:cNvSpPr>
                                <a:spLocks/>
                              </wps:cNvSpPr>
                              <wps:spPr bwMode="auto">
                                <a:xfrm>
                                  <a:off x="603" y="1266"/>
                                  <a:ext cx="60" cy="249"/>
                                </a:xfrm>
                                <a:custGeom>
                                  <a:avLst/>
                                  <a:gdLst>
                                    <a:gd name="T0" fmla="*/ 59 w 60"/>
                                    <a:gd name="T1" fmla="*/ 233 h 249"/>
                                    <a:gd name="T2" fmla="*/ 0 w 60"/>
                                    <a:gd name="T3" fmla="*/ 248 h 249"/>
                                    <a:gd name="T4" fmla="*/ 15 w 60"/>
                                    <a:gd name="T5" fmla="*/ 0 h 249"/>
                                    <a:gd name="T6" fmla="*/ 59 w 60"/>
                                    <a:gd name="T7" fmla="*/ 233 h 249"/>
                                    <a:gd name="T8" fmla="*/ 59 w 60"/>
                                    <a:gd name="T9" fmla="*/ 233 h 24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 h="249">
                                      <a:moveTo>
                                        <a:pt x="59" y="233"/>
                                      </a:moveTo>
                                      <a:lnTo>
                                        <a:pt x="0" y="248"/>
                                      </a:lnTo>
                                      <a:lnTo>
                                        <a:pt x="15" y="0"/>
                                      </a:lnTo>
                                      <a:lnTo>
                                        <a:pt x="59" y="23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6" name="Freeform 464"/>
                              <wps:cNvSpPr>
                                <a:spLocks/>
                              </wps:cNvSpPr>
                              <wps:spPr bwMode="auto">
                                <a:xfrm>
                                  <a:off x="765" y="908"/>
                                  <a:ext cx="173" cy="449"/>
                                </a:xfrm>
                                <a:custGeom>
                                  <a:avLst/>
                                  <a:gdLst>
                                    <a:gd name="T0" fmla="*/ 172 w 173"/>
                                    <a:gd name="T1" fmla="*/ 448 h 449"/>
                                    <a:gd name="T2" fmla="*/ 137 w 173"/>
                                    <a:gd name="T3" fmla="*/ 448 h 449"/>
                                    <a:gd name="T4" fmla="*/ 0 w 173"/>
                                    <a:gd name="T5" fmla="*/ 42 h 449"/>
                                    <a:gd name="T6" fmla="*/ 36 w 173"/>
                                    <a:gd name="T7" fmla="*/ 0 h 449"/>
                                    <a:gd name="T8" fmla="*/ 172 w 173"/>
                                    <a:gd name="T9" fmla="*/ 448 h 449"/>
                                    <a:gd name="T10" fmla="*/ 172 w 173"/>
                                    <a:gd name="T11" fmla="*/ 448 h 44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3" h="449">
                                      <a:moveTo>
                                        <a:pt x="172" y="448"/>
                                      </a:moveTo>
                                      <a:lnTo>
                                        <a:pt x="137" y="448"/>
                                      </a:lnTo>
                                      <a:lnTo>
                                        <a:pt x="0" y="42"/>
                                      </a:lnTo>
                                      <a:lnTo>
                                        <a:pt x="36" y="0"/>
                                      </a:lnTo>
                                      <a:lnTo>
                                        <a:pt x="172" y="448"/>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7" name="Freeform 465"/>
                              <wps:cNvSpPr>
                                <a:spLocks/>
                              </wps:cNvSpPr>
                              <wps:spPr bwMode="auto">
                                <a:xfrm>
                                  <a:off x="506" y="938"/>
                                  <a:ext cx="398" cy="475"/>
                                </a:xfrm>
                                <a:custGeom>
                                  <a:avLst/>
                                  <a:gdLst>
                                    <a:gd name="T0" fmla="*/ 397 w 398"/>
                                    <a:gd name="T1" fmla="*/ 377 h 475"/>
                                    <a:gd name="T2" fmla="*/ 270 w 398"/>
                                    <a:gd name="T3" fmla="*/ 0 h 475"/>
                                    <a:gd name="T4" fmla="*/ 0 w 398"/>
                                    <a:gd name="T5" fmla="*/ 288 h 475"/>
                                    <a:gd name="T6" fmla="*/ 0 w 398"/>
                                    <a:gd name="T7" fmla="*/ 373 h 475"/>
                                    <a:gd name="T8" fmla="*/ 71 w 398"/>
                                    <a:gd name="T9" fmla="*/ 474 h 475"/>
                                    <a:gd name="T10" fmla="*/ 71 w 398"/>
                                    <a:gd name="T11" fmla="*/ 304 h 475"/>
                                    <a:gd name="T12" fmla="*/ 98 w 398"/>
                                    <a:gd name="T13" fmla="*/ 304 h 475"/>
                                    <a:gd name="T14" fmla="*/ 114 w 398"/>
                                    <a:gd name="T15" fmla="*/ 228 h 475"/>
                                    <a:gd name="T16" fmla="*/ 266 w 398"/>
                                    <a:gd name="T17" fmla="*/ 52 h 475"/>
                                    <a:gd name="T18" fmla="*/ 266 w 398"/>
                                    <a:gd name="T19" fmla="*/ 82 h 475"/>
                                    <a:gd name="T20" fmla="*/ 282 w 398"/>
                                    <a:gd name="T21" fmla="*/ 102 h 475"/>
                                    <a:gd name="T22" fmla="*/ 284 w 398"/>
                                    <a:gd name="T23" fmla="*/ 89 h 475"/>
                                    <a:gd name="T24" fmla="*/ 397 w 398"/>
                                    <a:gd name="T25" fmla="*/ 424 h 475"/>
                                    <a:gd name="T26" fmla="*/ 397 w 398"/>
                                    <a:gd name="T27" fmla="*/ 377 h 475"/>
                                    <a:gd name="T28" fmla="*/ 397 w 398"/>
                                    <a:gd name="T29" fmla="*/ 377 h 47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8" h="475">
                                      <a:moveTo>
                                        <a:pt x="397" y="377"/>
                                      </a:moveTo>
                                      <a:lnTo>
                                        <a:pt x="270" y="0"/>
                                      </a:lnTo>
                                      <a:lnTo>
                                        <a:pt x="0" y="288"/>
                                      </a:lnTo>
                                      <a:lnTo>
                                        <a:pt x="0" y="373"/>
                                      </a:lnTo>
                                      <a:lnTo>
                                        <a:pt x="71" y="474"/>
                                      </a:lnTo>
                                      <a:lnTo>
                                        <a:pt x="71" y="304"/>
                                      </a:lnTo>
                                      <a:lnTo>
                                        <a:pt x="98" y="304"/>
                                      </a:lnTo>
                                      <a:lnTo>
                                        <a:pt x="114" y="228"/>
                                      </a:lnTo>
                                      <a:lnTo>
                                        <a:pt x="266" y="52"/>
                                      </a:lnTo>
                                      <a:lnTo>
                                        <a:pt x="266" y="82"/>
                                      </a:lnTo>
                                      <a:lnTo>
                                        <a:pt x="282" y="102"/>
                                      </a:lnTo>
                                      <a:lnTo>
                                        <a:pt x="284" y="89"/>
                                      </a:lnTo>
                                      <a:lnTo>
                                        <a:pt x="397" y="424"/>
                                      </a:lnTo>
                                      <a:lnTo>
                                        <a:pt x="397" y="377"/>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8" name="Freeform 466"/>
                              <wps:cNvSpPr>
                                <a:spLocks/>
                              </wps:cNvSpPr>
                              <wps:spPr bwMode="auto">
                                <a:xfrm>
                                  <a:off x="577" y="892"/>
                                  <a:ext cx="366" cy="465"/>
                                </a:xfrm>
                                <a:custGeom>
                                  <a:avLst/>
                                  <a:gdLst>
                                    <a:gd name="T0" fmla="*/ 360 w 366"/>
                                    <a:gd name="T1" fmla="*/ 464 h 465"/>
                                    <a:gd name="T2" fmla="*/ 222 w 366"/>
                                    <a:gd name="T3" fmla="*/ 29 h 465"/>
                                    <a:gd name="T4" fmla="*/ 23 w 366"/>
                                    <a:gd name="T5" fmla="*/ 261 h 465"/>
                                    <a:gd name="T6" fmla="*/ 0 w 366"/>
                                    <a:gd name="T7" fmla="*/ 261 h 465"/>
                                    <a:gd name="T8" fmla="*/ 224 w 366"/>
                                    <a:gd name="T9" fmla="*/ 0 h 465"/>
                                    <a:gd name="T10" fmla="*/ 365 w 366"/>
                                    <a:gd name="T11" fmla="*/ 445 h 465"/>
                                    <a:gd name="T12" fmla="*/ 360 w 366"/>
                                    <a:gd name="T13" fmla="*/ 464 h 465"/>
                                    <a:gd name="T14" fmla="*/ 360 w 366"/>
                                    <a:gd name="T15" fmla="*/ 464 h 46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66" h="465">
                                      <a:moveTo>
                                        <a:pt x="360" y="464"/>
                                      </a:moveTo>
                                      <a:lnTo>
                                        <a:pt x="222" y="29"/>
                                      </a:lnTo>
                                      <a:lnTo>
                                        <a:pt x="23" y="261"/>
                                      </a:lnTo>
                                      <a:lnTo>
                                        <a:pt x="0" y="261"/>
                                      </a:lnTo>
                                      <a:lnTo>
                                        <a:pt x="224" y="0"/>
                                      </a:lnTo>
                                      <a:lnTo>
                                        <a:pt x="365" y="445"/>
                                      </a:lnTo>
                                      <a:lnTo>
                                        <a:pt x="360" y="464"/>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19" name="AutoShape 467"/>
                              <wps:cNvSpPr>
                                <a:spLocks noChangeArrowheads="1"/>
                              </wps:cNvSpPr>
                              <wps:spPr bwMode="auto">
                                <a:xfrm flipV="1">
                                  <a:off x="571" y="1230"/>
                                  <a:ext cx="21" cy="332"/>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0" name="Freeform 468"/>
                              <wps:cNvSpPr>
                                <a:spLocks/>
                              </wps:cNvSpPr>
                              <wps:spPr bwMode="auto">
                                <a:xfrm>
                                  <a:off x="592" y="1235"/>
                                  <a:ext cx="30" cy="324"/>
                                </a:xfrm>
                                <a:custGeom>
                                  <a:avLst/>
                                  <a:gdLst>
                                    <a:gd name="T0" fmla="*/ 0 w 30"/>
                                    <a:gd name="T1" fmla="*/ 323 h 324"/>
                                    <a:gd name="T2" fmla="*/ 29 w 30"/>
                                    <a:gd name="T3" fmla="*/ 311 h 324"/>
                                    <a:gd name="T4" fmla="*/ 29 w 30"/>
                                    <a:gd name="T5" fmla="*/ 0 h 324"/>
                                    <a:gd name="T6" fmla="*/ 0 w 30"/>
                                    <a:gd name="T7" fmla="*/ 0 h 324"/>
                                    <a:gd name="T8" fmla="*/ 0 w 30"/>
                                    <a:gd name="T9" fmla="*/ 323 h 324"/>
                                    <a:gd name="T10" fmla="*/ 0 w 30"/>
                                    <a:gd name="T11" fmla="*/ 323 h 32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0" h="324">
                                      <a:moveTo>
                                        <a:pt x="0" y="323"/>
                                      </a:moveTo>
                                      <a:lnTo>
                                        <a:pt x="29" y="311"/>
                                      </a:lnTo>
                                      <a:lnTo>
                                        <a:pt x="29" y="0"/>
                                      </a:lnTo>
                                      <a:lnTo>
                                        <a:pt x="0" y="0"/>
                                      </a:lnTo>
                                      <a:lnTo>
                                        <a:pt x="0" y="323"/>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1" name="Freeform 469"/>
                              <wps:cNvSpPr>
                                <a:spLocks/>
                              </wps:cNvSpPr>
                              <wps:spPr bwMode="auto">
                                <a:xfrm>
                                  <a:off x="604" y="1146"/>
                                  <a:ext cx="55" cy="74"/>
                                </a:xfrm>
                                <a:custGeom>
                                  <a:avLst/>
                                  <a:gdLst>
                                    <a:gd name="T0" fmla="*/ 54 w 55"/>
                                    <a:gd name="T1" fmla="*/ 73 h 74"/>
                                    <a:gd name="T2" fmla="*/ 6 w 55"/>
                                    <a:gd name="T3" fmla="*/ 0 h 74"/>
                                    <a:gd name="T4" fmla="*/ 0 w 55"/>
                                    <a:gd name="T5" fmla="*/ 63 h 74"/>
                                    <a:gd name="T6" fmla="*/ 54 w 55"/>
                                    <a:gd name="T7" fmla="*/ 73 h 74"/>
                                    <a:gd name="T8" fmla="*/ 54 w 55"/>
                                    <a:gd name="T9" fmla="*/ 73 h 7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5" h="74">
                                      <a:moveTo>
                                        <a:pt x="54" y="73"/>
                                      </a:moveTo>
                                      <a:lnTo>
                                        <a:pt x="6" y="0"/>
                                      </a:lnTo>
                                      <a:lnTo>
                                        <a:pt x="0" y="63"/>
                                      </a:lnTo>
                                      <a:lnTo>
                                        <a:pt x="54" y="7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2" name="Freeform 470"/>
                              <wps:cNvSpPr>
                                <a:spLocks/>
                              </wps:cNvSpPr>
                              <wps:spPr bwMode="auto">
                                <a:xfrm>
                                  <a:off x="476" y="1237"/>
                                  <a:ext cx="176" cy="14"/>
                                </a:xfrm>
                                <a:custGeom>
                                  <a:avLst/>
                                  <a:gdLst>
                                    <a:gd name="T0" fmla="*/ 175 w 176"/>
                                    <a:gd name="T1" fmla="*/ 6 h 14"/>
                                    <a:gd name="T2" fmla="*/ 124 w 176"/>
                                    <a:gd name="T3" fmla="*/ 0 h 14"/>
                                    <a:gd name="T4" fmla="*/ 0 w 176"/>
                                    <a:gd name="T5" fmla="*/ 1 h 14"/>
                                    <a:gd name="T6" fmla="*/ 124 w 176"/>
                                    <a:gd name="T7" fmla="*/ 13 h 14"/>
                                    <a:gd name="T8" fmla="*/ 175 w 176"/>
                                    <a:gd name="T9" fmla="*/ 6 h 14"/>
                                    <a:gd name="T10" fmla="*/ 175 w 176"/>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6" h="14">
                                      <a:moveTo>
                                        <a:pt x="175" y="6"/>
                                      </a:moveTo>
                                      <a:lnTo>
                                        <a:pt x="124" y="0"/>
                                      </a:lnTo>
                                      <a:lnTo>
                                        <a:pt x="0" y="1"/>
                                      </a:lnTo>
                                      <a:lnTo>
                                        <a:pt x="124" y="13"/>
                                      </a:lnTo>
                                      <a:lnTo>
                                        <a:pt x="175"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3" name="Freeform 471"/>
                              <wps:cNvSpPr>
                                <a:spLocks/>
                              </wps:cNvSpPr>
                              <wps:spPr bwMode="auto">
                                <a:xfrm>
                                  <a:off x="598" y="1209"/>
                                  <a:ext cx="61" cy="35"/>
                                </a:xfrm>
                                <a:custGeom>
                                  <a:avLst/>
                                  <a:gdLst>
                                    <a:gd name="T0" fmla="*/ 60 w 61"/>
                                    <a:gd name="T1" fmla="*/ 10 h 35"/>
                                    <a:gd name="T2" fmla="*/ 6 w 61"/>
                                    <a:gd name="T3" fmla="*/ 0 h 35"/>
                                    <a:gd name="T4" fmla="*/ 0 w 61"/>
                                    <a:gd name="T5" fmla="*/ 29 h 35"/>
                                    <a:gd name="T6" fmla="*/ 53 w 61"/>
                                    <a:gd name="T7" fmla="*/ 34 h 35"/>
                                    <a:gd name="T8" fmla="*/ 60 w 61"/>
                                    <a:gd name="T9" fmla="*/ 10 h 35"/>
                                    <a:gd name="T10" fmla="*/ 60 w 61"/>
                                    <a:gd name="T11" fmla="*/ 10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 h="35">
                                      <a:moveTo>
                                        <a:pt x="60" y="10"/>
                                      </a:moveTo>
                                      <a:lnTo>
                                        <a:pt x="6" y="0"/>
                                      </a:lnTo>
                                      <a:lnTo>
                                        <a:pt x="0" y="29"/>
                                      </a:lnTo>
                                      <a:lnTo>
                                        <a:pt x="53" y="34"/>
                                      </a:lnTo>
                                      <a:lnTo>
                                        <a:pt x="60" y="1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4" name="Freeform 472"/>
                              <wps:cNvSpPr>
                                <a:spLocks/>
                              </wps:cNvSpPr>
                              <wps:spPr bwMode="auto">
                                <a:xfrm>
                                  <a:off x="120" y="966"/>
                                  <a:ext cx="391" cy="573"/>
                                </a:xfrm>
                                <a:custGeom>
                                  <a:avLst/>
                                  <a:gdLst>
                                    <a:gd name="T0" fmla="*/ 390 w 391"/>
                                    <a:gd name="T1" fmla="*/ 572 h 573"/>
                                    <a:gd name="T2" fmla="*/ 0 w 391"/>
                                    <a:gd name="T3" fmla="*/ 530 h 573"/>
                                    <a:gd name="T4" fmla="*/ 0 w 391"/>
                                    <a:gd name="T5" fmla="*/ 300 h 573"/>
                                    <a:gd name="T6" fmla="*/ 209 w 391"/>
                                    <a:gd name="T7" fmla="*/ 52 h 573"/>
                                    <a:gd name="T8" fmla="*/ 386 w 391"/>
                                    <a:gd name="T9" fmla="*/ 0 h 573"/>
                                    <a:gd name="T10" fmla="*/ 390 w 391"/>
                                    <a:gd name="T11" fmla="*/ 572 h 573"/>
                                    <a:gd name="T12" fmla="*/ 390 w 391"/>
                                    <a:gd name="T13" fmla="*/ 572 h 57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1" h="573">
                                      <a:moveTo>
                                        <a:pt x="390" y="572"/>
                                      </a:moveTo>
                                      <a:lnTo>
                                        <a:pt x="0" y="530"/>
                                      </a:lnTo>
                                      <a:lnTo>
                                        <a:pt x="0" y="300"/>
                                      </a:lnTo>
                                      <a:lnTo>
                                        <a:pt x="209" y="52"/>
                                      </a:lnTo>
                                      <a:lnTo>
                                        <a:pt x="386" y="0"/>
                                      </a:lnTo>
                                      <a:lnTo>
                                        <a:pt x="390" y="572"/>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5" name="Freeform 473"/>
                              <wps:cNvSpPr>
                                <a:spLocks/>
                              </wps:cNvSpPr>
                              <wps:spPr bwMode="auto">
                                <a:xfrm>
                                  <a:off x="100" y="892"/>
                                  <a:ext cx="704" cy="366"/>
                                </a:xfrm>
                                <a:custGeom>
                                  <a:avLst/>
                                  <a:gdLst>
                                    <a:gd name="T0" fmla="*/ 703 w 704"/>
                                    <a:gd name="T1" fmla="*/ 0 h 366"/>
                                    <a:gd name="T2" fmla="*/ 82 w 704"/>
                                    <a:gd name="T3" fmla="*/ 118 h 366"/>
                                    <a:gd name="T4" fmla="*/ 0 w 704"/>
                                    <a:gd name="T5" fmla="*/ 365 h 366"/>
                                    <a:gd name="T6" fmla="*/ 506 w 704"/>
                                    <a:gd name="T7" fmla="*/ 317 h 366"/>
                                    <a:gd name="T8" fmla="*/ 510 w 704"/>
                                    <a:gd name="T9" fmla="*/ 254 h 366"/>
                                    <a:gd name="T10" fmla="*/ 486 w 704"/>
                                    <a:gd name="T11" fmla="*/ 254 h 366"/>
                                    <a:gd name="T12" fmla="*/ 703 w 704"/>
                                    <a:gd name="T13" fmla="*/ 0 h 366"/>
                                    <a:gd name="T14" fmla="*/ 703 w 704"/>
                                    <a:gd name="T15" fmla="*/ 0 h 36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704" h="366">
                                      <a:moveTo>
                                        <a:pt x="703" y="0"/>
                                      </a:moveTo>
                                      <a:lnTo>
                                        <a:pt x="82" y="118"/>
                                      </a:lnTo>
                                      <a:lnTo>
                                        <a:pt x="0" y="365"/>
                                      </a:lnTo>
                                      <a:lnTo>
                                        <a:pt x="506" y="317"/>
                                      </a:lnTo>
                                      <a:lnTo>
                                        <a:pt x="510" y="254"/>
                                      </a:lnTo>
                                      <a:lnTo>
                                        <a:pt x="486" y="254"/>
                                      </a:lnTo>
                                      <a:lnTo>
                                        <a:pt x="703"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6" name="Freeform 474"/>
                              <wps:cNvSpPr>
                                <a:spLocks/>
                              </wps:cNvSpPr>
                              <wps:spPr bwMode="auto">
                                <a:xfrm>
                                  <a:off x="729" y="1213"/>
                                  <a:ext cx="99" cy="66"/>
                                </a:xfrm>
                                <a:custGeom>
                                  <a:avLst/>
                                  <a:gdLst>
                                    <a:gd name="T0" fmla="*/ 98 w 99"/>
                                    <a:gd name="T1" fmla="*/ 65 h 66"/>
                                    <a:gd name="T2" fmla="*/ 40 w 99"/>
                                    <a:gd name="T3" fmla="*/ 0 h 66"/>
                                    <a:gd name="T4" fmla="*/ 0 w 99"/>
                                    <a:gd name="T5" fmla="*/ 65 h 66"/>
                                    <a:gd name="T6" fmla="*/ 98 w 99"/>
                                    <a:gd name="T7" fmla="*/ 65 h 66"/>
                                    <a:gd name="T8" fmla="*/ 98 w 99"/>
                                    <a:gd name="T9" fmla="*/ 65 h 6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9" h="66">
                                      <a:moveTo>
                                        <a:pt x="98" y="65"/>
                                      </a:moveTo>
                                      <a:lnTo>
                                        <a:pt x="40" y="0"/>
                                      </a:lnTo>
                                      <a:lnTo>
                                        <a:pt x="0" y="65"/>
                                      </a:lnTo>
                                      <a:lnTo>
                                        <a:pt x="98" y="65"/>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7" name="Freeform 475"/>
                              <wps:cNvSpPr>
                                <a:spLocks/>
                              </wps:cNvSpPr>
                              <wps:spPr bwMode="auto">
                                <a:xfrm>
                                  <a:off x="728" y="1282"/>
                                  <a:ext cx="39" cy="67"/>
                                </a:xfrm>
                                <a:custGeom>
                                  <a:avLst/>
                                  <a:gdLst>
                                    <a:gd name="T0" fmla="*/ 38 w 39"/>
                                    <a:gd name="T1" fmla="*/ 0 h 67"/>
                                    <a:gd name="T2" fmla="*/ 38 w 39"/>
                                    <a:gd name="T3" fmla="*/ 66 h 67"/>
                                    <a:gd name="T4" fmla="*/ 0 w 39"/>
                                    <a:gd name="T5" fmla="*/ 6 h 67"/>
                                    <a:gd name="T6" fmla="*/ 38 w 39"/>
                                    <a:gd name="T7" fmla="*/ 0 h 67"/>
                                    <a:gd name="T8" fmla="*/ 38 w 39"/>
                                    <a:gd name="T9" fmla="*/ 0 h 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9" h="67">
                                      <a:moveTo>
                                        <a:pt x="38" y="0"/>
                                      </a:moveTo>
                                      <a:lnTo>
                                        <a:pt x="38" y="66"/>
                                      </a:lnTo>
                                      <a:lnTo>
                                        <a:pt x="0" y="6"/>
                                      </a:lnTo>
                                      <a:lnTo>
                                        <a:pt x="38"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8" name="Freeform 476"/>
                              <wps:cNvSpPr>
                                <a:spLocks/>
                              </wps:cNvSpPr>
                              <wps:spPr bwMode="auto">
                                <a:xfrm>
                                  <a:off x="728" y="1276"/>
                                  <a:ext cx="100" cy="12"/>
                                </a:xfrm>
                                <a:custGeom>
                                  <a:avLst/>
                                  <a:gdLst>
                                    <a:gd name="T0" fmla="*/ 99 w 100"/>
                                    <a:gd name="T1" fmla="*/ 0 h 12"/>
                                    <a:gd name="T2" fmla="*/ 2 w 100"/>
                                    <a:gd name="T3" fmla="*/ 0 h 12"/>
                                    <a:gd name="T4" fmla="*/ 0 w 100"/>
                                    <a:gd name="T5" fmla="*/ 11 h 12"/>
                                    <a:gd name="T6" fmla="*/ 94 w 100"/>
                                    <a:gd name="T7" fmla="*/ 11 h 12"/>
                                    <a:gd name="T8" fmla="*/ 99 w 100"/>
                                    <a:gd name="T9" fmla="*/ 0 h 12"/>
                                    <a:gd name="T10" fmla="*/ 99 w 100"/>
                                    <a:gd name="T11" fmla="*/ 0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0" h="12">
                                      <a:moveTo>
                                        <a:pt x="99" y="0"/>
                                      </a:moveTo>
                                      <a:lnTo>
                                        <a:pt x="2" y="0"/>
                                      </a:lnTo>
                                      <a:lnTo>
                                        <a:pt x="0" y="11"/>
                                      </a:lnTo>
                                      <a:lnTo>
                                        <a:pt x="94" y="11"/>
                                      </a:lnTo>
                                      <a:lnTo>
                                        <a:pt x="99"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29" name="Freeform 477"/>
                              <wps:cNvSpPr>
                                <a:spLocks/>
                              </wps:cNvSpPr>
                              <wps:spPr bwMode="auto">
                                <a:xfrm>
                                  <a:off x="766" y="1287"/>
                                  <a:ext cx="57" cy="187"/>
                                </a:xfrm>
                                <a:custGeom>
                                  <a:avLst/>
                                  <a:gdLst>
                                    <a:gd name="T0" fmla="*/ 56 w 57"/>
                                    <a:gd name="T1" fmla="*/ 0 h 187"/>
                                    <a:gd name="T2" fmla="*/ 0 w 57"/>
                                    <a:gd name="T3" fmla="*/ 0 h 187"/>
                                    <a:gd name="T4" fmla="*/ 0 w 57"/>
                                    <a:gd name="T5" fmla="*/ 186 h 187"/>
                                    <a:gd name="T6" fmla="*/ 56 w 57"/>
                                    <a:gd name="T7" fmla="*/ 173 h 187"/>
                                    <a:gd name="T8" fmla="*/ 56 w 57"/>
                                    <a:gd name="T9" fmla="*/ 0 h 187"/>
                                    <a:gd name="T10" fmla="*/ 56 w 57"/>
                                    <a:gd name="T11" fmla="*/ 0 h 18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7" h="187">
                                      <a:moveTo>
                                        <a:pt x="56" y="0"/>
                                      </a:moveTo>
                                      <a:lnTo>
                                        <a:pt x="0" y="0"/>
                                      </a:lnTo>
                                      <a:lnTo>
                                        <a:pt x="0" y="186"/>
                                      </a:lnTo>
                                      <a:lnTo>
                                        <a:pt x="56" y="173"/>
                                      </a:lnTo>
                                      <a:lnTo>
                                        <a:pt x="56"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0" name="Freeform 478"/>
                              <wps:cNvSpPr>
                                <a:spLocks/>
                              </wps:cNvSpPr>
                              <wps:spPr bwMode="auto">
                                <a:xfrm>
                                  <a:off x="766" y="1288"/>
                                  <a:ext cx="57" cy="58"/>
                                </a:xfrm>
                                <a:custGeom>
                                  <a:avLst/>
                                  <a:gdLst>
                                    <a:gd name="T0" fmla="*/ 56 w 57"/>
                                    <a:gd name="T1" fmla="*/ 0 h 58"/>
                                    <a:gd name="T2" fmla="*/ 0 w 57"/>
                                    <a:gd name="T3" fmla="*/ 0 h 58"/>
                                    <a:gd name="T4" fmla="*/ 0 w 57"/>
                                    <a:gd name="T5" fmla="*/ 57 h 58"/>
                                    <a:gd name="T6" fmla="*/ 56 w 57"/>
                                    <a:gd name="T7" fmla="*/ 57 h 58"/>
                                    <a:gd name="T8" fmla="*/ 56 w 57"/>
                                    <a:gd name="T9" fmla="*/ 0 h 58"/>
                                    <a:gd name="T10" fmla="*/ 56 w 57"/>
                                    <a:gd name="T11" fmla="*/ 0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7" h="58">
                                      <a:moveTo>
                                        <a:pt x="56" y="0"/>
                                      </a:moveTo>
                                      <a:lnTo>
                                        <a:pt x="0" y="0"/>
                                      </a:lnTo>
                                      <a:lnTo>
                                        <a:pt x="0" y="57"/>
                                      </a:lnTo>
                                      <a:lnTo>
                                        <a:pt x="56" y="57"/>
                                      </a:lnTo>
                                      <a:lnTo>
                                        <a:pt x="56"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1" name="Freeform 479"/>
                              <wps:cNvSpPr>
                                <a:spLocks/>
                              </wps:cNvSpPr>
                              <wps:spPr bwMode="auto">
                                <a:xfrm>
                                  <a:off x="769" y="1295"/>
                                  <a:ext cx="49" cy="179"/>
                                </a:xfrm>
                                <a:custGeom>
                                  <a:avLst/>
                                  <a:gdLst>
                                    <a:gd name="T0" fmla="*/ 48 w 49"/>
                                    <a:gd name="T1" fmla="*/ 165 h 179"/>
                                    <a:gd name="T2" fmla="*/ 48 w 49"/>
                                    <a:gd name="T3" fmla="*/ 0 h 179"/>
                                    <a:gd name="T4" fmla="*/ 0 w 49"/>
                                    <a:gd name="T5" fmla="*/ 0 h 179"/>
                                    <a:gd name="T6" fmla="*/ 0 w 49"/>
                                    <a:gd name="T7" fmla="*/ 178 h 1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9" h="179">
                                      <a:moveTo>
                                        <a:pt x="48" y="165"/>
                                      </a:moveTo>
                                      <a:lnTo>
                                        <a:pt x="48" y="0"/>
                                      </a:lnTo>
                                      <a:lnTo>
                                        <a:pt x="0" y="0"/>
                                      </a:lnTo>
                                      <a:lnTo>
                                        <a:pt x="0" y="17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2" name="Freeform 480"/>
                              <wps:cNvSpPr>
                                <a:spLocks/>
                              </wps:cNvSpPr>
                              <wps:spPr bwMode="auto">
                                <a:xfrm>
                                  <a:off x="796" y="1306"/>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3" name="Freeform 481"/>
                              <wps:cNvSpPr>
                                <a:spLocks/>
                              </wps:cNvSpPr>
                              <wps:spPr bwMode="auto">
                                <a:xfrm>
                                  <a:off x="796" y="1308"/>
                                  <a:ext cx="17" cy="45"/>
                                </a:xfrm>
                                <a:custGeom>
                                  <a:avLst/>
                                  <a:gdLst>
                                    <a:gd name="T0" fmla="*/ 16 w 17"/>
                                    <a:gd name="T1" fmla="*/ 0 h 45"/>
                                    <a:gd name="T2" fmla="*/ 16 w 17"/>
                                    <a:gd name="T3" fmla="*/ 44 h 45"/>
                                    <a:gd name="T4" fmla="*/ 0 w 17"/>
                                    <a:gd name="T5" fmla="*/ 44 h 45"/>
                                    <a:gd name="T6" fmla="*/ 0 60000 65536"/>
                                    <a:gd name="T7" fmla="*/ 0 60000 65536"/>
                                    <a:gd name="T8" fmla="*/ 0 60000 65536"/>
                                  </a:gdLst>
                                  <a:ahLst/>
                                  <a:cxnLst>
                                    <a:cxn ang="T6">
                                      <a:pos x="T0" y="T1"/>
                                    </a:cxn>
                                    <a:cxn ang="T7">
                                      <a:pos x="T2" y="T3"/>
                                    </a:cxn>
                                    <a:cxn ang="T8">
                                      <a:pos x="T4" y="T5"/>
                                    </a:cxn>
                                  </a:cxnLst>
                                  <a:rect l="0" t="0" r="r" b="b"/>
                                  <a:pathLst>
                                    <a:path w="17" h="45">
                                      <a:moveTo>
                                        <a:pt x="16" y="0"/>
                                      </a:moveTo>
                                      <a:lnTo>
                                        <a:pt x="16"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4" name="Freeform 482"/>
                              <wps:cNvSpPr>
                                <a:spLocks/>
                              </wps:cNvSpPr>
                              <wps:spPr bwMode="auto">
                                <a:xfrm>
                                  <a:off x="775" y="1306"/>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5" name="Freeform 483"/>
                              <wps:cNvSpPr>
                                <a:spLocks/>
                              </wps:cNvSpPr>
                              <wps:spPr bwMode="auto">
                                <a:xfrm>
                                  <a:off x="773" y="1308"/>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6" name="Freeform 484"/>
                              <wps:cNvSpPr>
                                <a:spLocks/>
                              </wps:cNvSpPr>
                              <wps:spPr bwMode="auto">
                                <a:xfrm>
                                  <a:off x="796" y="1358"/>
                                  <a:ext cx="18" cy="47"/>
                                </a:xfrm>
                                <a:custGeom>
                                  <a:avLst/>
                                  <a:gdLst>
                                    <a:gd name="T0" fmla="*/ 17 w 18"/>
                                    <a:gd name="T1" fmla="*/ 0 h 47"/>
                                    <a:gd name="T2" fmla="*/ 17 w 18"/>
                                    <a:gd name="T3" fmla="*/ 46 h 47"/>
                                    <a:gd name="T4" fmla="*/ 0 w 18"/>
                                    <a:gd name="T5" fmla="*/ 46 h 47"/>
                                    <a:gd name="T6" fmla="*/ 0 60000 65536"/>
                                    <a:gd name="T7" fmla="*/ 0 60000 65536"/>
                                    <a:gd name="T8" fmla="*/ 0 60000 65536"/>
                                  </a:gdLst>
                                  <a:ahLst/>
                                  <a:cxnLst>
                                    <a:cxn ang="T6">
                                      <a:pos x="T0" y="T1"/>
                                    </a:cxn>
                                    <a:cxn ang="T7">
                                      <a:pos x="T2" y="T3"/>
                                    </a:cxn>
                                    <a:cxn ang="T8">
                                      <a:pos x="T4" y="T5"/>
                                    </a:cxn>
                                  </a:cxnLst>
                                  <a:rect l="0" t="0" r="r" b="b"/>
                                  <a:pathLst>
                                    <a:path w="18" h="47">
                                      <a:moveTo>
                                        <a:pt x="17" y="0"/>
                                      </a:moveTo>
                                      <a:lnTo>
                                        <a:pt x="17" y="46"/>
                                      </a:lnTo>
                                      <a:lnTo>
                                        <a:pt x="0" y="46"/>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7" name="Freeform 485"/>
                              <wps:cNvSpPr>
                                <a:spLocks/>
                              </wps:cNvSpPr>
                              <wps:spPr bwMode="auto">
                                <a:xfrm>
                                  <a:off x="796" y="1360"/>
                                  <a:ext cx="17" cy="45"/>
                                </a:xfrm>
                                <a:custGeom>
                                  <a:avLst/>
                                  <a:gdLst>
                                    <a:gd name="T0" fmla="*/ 16 w 17"/>
                                    <a:gd name="T1" fmla="*/ 0 h 45"/>
                                    <a:gd name="T2" fmla="*/ 16 w 17"/>
                                    <a:gd name="T3" fmla="*/ 44 h 45"/>
                                    <a:gd name="T4" fmla="*/ 0 w 17"/>
                                    <a:gd name="T5" fmla="*/ 44 h 45"/>
                                    <a:gd name="T6" fmla="*/ 0 60000 65536"/>
                                    <a:gd name="T7" fmla="*/ 0 60000 65536"/>
                                    <a:gd name="T8" fmla="*/ 0 60000 65536"/>
                                  </a:gdLst>
                                  <a:ahLst/>
                                  <a:cxnLst>
                                    <a:cxn ang="T6">
                                      <a:pos x="T0" y="T1"/>
                                    </a:cxn>
                                    <a:cxn ang="T7">
                                      <a:pos x="T2" y="T3"/>
                                    </a:cxn>
                                    <a:cxn ang="T8">
                                      <a:pos x="T4" y="T5"/>
                                    </a:cxn>
                                  </a:cxnLst>
                                  <a:rect l="0" t="0" r="r" b="b"/>
                                  <a:pathLst>
                                    <a:path w="17" h="45">
                                      <a:moveTo>
                                        <a:pt x="16" y="0"/>
                                      </a:moveTo>
                                      <a:lnTo>
                                        <a:pt x="16"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8" name="Freeform 486"/>
                              <wps:cNvSpPr>
                                <a:spLocks/>
                              </wps:cNvSpPr>
                              <wps:spPr bwMode="auto">
                                <a:xfrm>
                                  <a:off x="775" y="1358"/>
                                  <a:ext cx="18" cy="47"/>
                                </a:xfrm>
                                <a:custGeom>
                                  <a:avLst/>
                                  <a:gdLst>
                                    <a:gd name="T0" fmla="*/ 17 w 18"/>
                                    <a:gd name="T1" fmla="*/ 0 h 47"/>
                                    <a:gd name="T2" fmla="*/ 17 w 18"/>
                                    <a:gd name="T3" fmla="*/ 46 h 47"/>
                                    <a:gd name="T4" fmla="*/ 0 w 18"/>
                                    <a:gd name="T5" fmla="*/ 46 h 47"/>
                                    <a:gd name="T6" fmla="*/ 0 60000 65536"/>
                                    <a:gd name="T7" fmla="*/ 0 60000 65536"/>
                                    <a:gd name="T8" fmla="*/ 0 60000 65536"/>
                                  </a:gdLst>
                                  <a:ahLst/>
                                  <a:cxnLst>
                                    <a:cxn ang="T6">
                                      <a:pos x="T0" y="T1"/>
                                    </a:cxn>
                                    <a:cxn ang="T7">
                                      <a:pos x="T2" y="T3"/>
                                    </a:cxn>
                                    <a:cxn ang="T8">
                                      <a:pos x="T4" y="T5"/>
                                    </a:cxn>
                                  </a:cxnLst>
                                  <a:rect l="0" t="0" r="r" b="b"/>
                                  <a:pathLst>
                                    <a:path w="18" h="47">
                                      <a:moveTo>
                                        <a:pt x="17" y="0"/>
                                      </a:moveTo>
                                      <a:lnTo>
                                        <a:pt x="17" y="46"/>
                                      </a:lnTo>
                                      <a:lnTo>
                                        <a:pt x="0" y="46"/>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39" name="Freeform 487"/>
                              <wps:cNvSpPr>
                                <a:spLocks/>
                              </wps:cNvSpPr>
                              <wps:spPr bwMode="auto">
                                <a:xfrm>
                                  <a:off x="773" y="1360"/>
                                  <a:ext cx="18" cy="45"/>
                                </a:xfrm>
                                <a:custGeom>
                                  <a:avLst/>
                                  <a:gdLst>
                                    <a:gd name="T0" fmla="*/ 17 w 18"/>
                                    <a:gd name="T1" fmla="*/ 0 h 45"/>
                                    <a:gd name="T2" fmla="*/ 17 w 18"/>
                                    <a:gd name="T3" fmla="*/ 44 h 45"/>
                                    <a:gd name="T4" fmla="*/ 0 w 18"/>
                                    <a:gd name="T5" fmla="*/ 44 h 45"/>
                                    <a:gd name="T6" fmla="*/ 0 60000 65536"/>
                                    <a:gd name="T7" fmla="*/ 0 60000 65536"/>
                                    <a:gd name="T8" fmla="*/ 0 60000 65536"/>
                                  </a:gdLst>
                                  <a:ahLst/>
                                  <a:cxnLst>
                                    <a:cxn ang="T6">
                                      <a:pos x="T0" y="T1"/>
                                    </a:cxn>
                                    <a:cxn ang="T7">
                                      <a:pos x="T2" y="T3"/>
                                    </a:cxn>
                                    <a:cxn ang="T8">
                                      <a:pos x="T4" y="T5"/>
                                    </a:cxn>
                                  </a:cxnLst>
                                  <a:rect l="0" t="0" r="r" b="b"/>
                                  <a:pathLst>
                                    <a:path w="18" h="45">
                                      <a:moveTo>
                                        <a:pt x="17" y="0"/>
                                      </a:moveTo>
                                      <a:lnTo>
                                        <a:pt x="17" y="44"/>
                                      </a:lnTo>
                                      <a:lnTo>
                                        <a:pt x="0" y="44"/>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0" name="Freeform 488"/>
                              <wps:cNvSpPr>
                                <a:spLocks/>
                              </wps:cNvSpPr>
                              <wps:spPr bwMode="auto">
                                <a:xfrm>
                                  <a:off x="856" y="1326"/>
                                  <a:ext cx="29" cy="101"/>
                                </a:xfrm>
                                <a:custGeom>
                                  <a:avLst/>
                                  <a:gdLst>
                                    <a:gd name="T0" fmla="*/ 28 w 29"/>
                                    <a:gd name="T1" fmla="*/ 1 h 101"/>
                                    <a:gd name="T2" fmla="*/ 0 w 29"/>
                                    <a:gd name="T3" fmla="*/ 0 h 101"/>
                                    <a:gd name="T4" fmla="*/ 0 w 29"/>
                                    <a:gd name="T5" fmla="*/ 100 h 101"/>
                                    <a:gd name="T6" fmla="*/ 28 w 29"/>
                                    <a:gd name="T7" fmla="*/ 95 h 101"/>
                                    <a:gd name="T8" fmla="*/ 28 w 29"/>
                                    <a:gd name="T9" fmla="*/ 1 h 101"/>
                                    <a:gd name="T10" fmla="*/ 28 w 29"/>
                                    <a:gd name="T11" fmla="*/ 1 h 10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9" h="101">
                                      <a:moveTo>
                                        <a:pt x="28" y="1"/>
                                      </a:moveTo>
                                      <a:lnTo>
                                        <a:pt x="0" y="0"/>
                                      </a:lnTo>
                                      <a:lnTo>
                                        <a:pt x="0" y="100"/>
                                      </a:lnTo>
                                      <a:lnTo>
                                        <a:pt x="28" y="95"/>
                                      </a:lnTo>
                                      <a:lnTo>
                                        <a:pt x="28"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1" name="Freeform 489"/>
                              <wps:cNvSpPr>
                                <a:spLocks/>
                              </wps:cNvSpPr>
                              <wps:spPr bwMode="auto">
                                <a:xfrm>
                                  <a:off x="859" y="1330"/>
                                  <a:ext cx="24" cy="44"/>
                                </a:xfrm>
                                <a:custGeom>
                                  <a:avLst/>
                                  <a:gdLst>
                                    <a:gd name="T0" fmla="*/ 23 w 24"/>
                                    <a:gd name="T1" fmla="*/ 2 h 44"/>
                                    <a:gd name="T2" fmla="*/ 23 w 24"/>
                                    <a:gd name="T3" fmla="*/ 43 h 44"/>
                                    <a:gd name="T4" fmla="*/ 0 w 24"/>
                                    <a:gd name="T5" fmla="*/ 43 h 44"/>
                                    <a:gd name="T6" fmla="*/ 0 w 24"/>
                                    <a:gd name="T7" fmla="*/ 0 h 44"/>
                                    <a:gd name="T8" fmla="*/ 23 w 24"/>
                                    <a:gd name="T9" fmla="*/ 2 h 44"/>
                                    <a:gd name="T10" fmla="*/ 23 w 24"/>
                                    <a:gd name="T11" fmla="*/ 2 h 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44">
                                      <a:moveTo>
                                        <a:pt x="23" y="2"/>
                                      </a:moveTo>
                                      <a:lnTo>
                                        <a:pt x="23" y="43"/>
                                      </a:lnTo>
                                      <a:lnTo>
                                        <a:pt x="0" y="43"/>
                                      </a:lnTo>
                                      <a:lnTo>
                                        <a:pt x="0" y="0"/>
                                      </a:lnTo>
                                      <a:lnTo>
                                        <a:pt x="23"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2" name="Freeform 490"/>
                              <wps:cNvSpPr>
                                <a:spLocks/>
                              </wps:cNvSpPr>
                              <wps:spPr bwMode="auto">
                                <a:xfrm>
                                  <a:off x="859" y="1377"/>
                                  <a:ext cx="24" cy="45"/>
                                </a:xfrm>
                                <a:custGeom>
                                  <a:avLst/>
                                  <a:gdLst>
                                    <a:gd name="T0" fmla="*/ 23 w 24"/>
                                    <a:gd name="T1" fmla="*/ 0 h 45"/>
                                    <a:gd name="T2" fmla="*/ 0 w 24"/>
                                    <a:gd name="T3" fmla="*/ 0 h 45"/>
                                    <a:gd name="T4" fmla="*/ 0 w 24"/>
                                    <a:gd name="T5" fmla="*/ 44 h 45"/>
                                    <a:gd name="T6" fmla="*/ 23 w 24"/>
                                    <a:gd name="T7" fmla="*/ 40 h 45"/>
                                    <a:gd name="T8" fmla="*/ 23 w 24"/>
                                    <a:gd name="T9" fmla="*/ 0 h 45"/>
                                    <a:gd name="T10" fmla="*/ 23 w 24"/>
                                    <a:gd name="T11" fmla="*/ 0 h 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45">
                                      <a:moveTo>
                                        <a:pt x="23" y="0"/>
                                      </a:moveTo>
                                      <a:lnTo>
                                        <a:pt x="0" y="0"/>
                                      </a:lnTo>
                                      <a:lnTo>
                                        <a:pt x="0" y="44"/>
                                      </a:lnTo>
                                      <a:lnTo>
                                        <a:pt x="23" y="40"/>
                                      </a:lnTo>
                                      <a:lnTo>
                                        <a:pt x="23"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3" name="Freeform 491"/>
                              <wps:cNvSpPr>
                                <a:spLocks/>
                              </wps:cNvSpPr>
                              <wps:spPr bwMode="auto">
                                <a:xfrm>
                                  <a:off x="680" y="1339"/>
                                  <a:ext cx="59" cy="102"/>
                                </a:xfrm>
                                <a:custGeom>
                                  <a:avLst/>
                                  <a:gdLst>
                                    <a:gd name="T0" fmla="*/ 58 w 59"/>
                                    <a:gd name="T1" fmla="*/ 0 h 102"/>
                                    <a:gd name="T2" fmla="*/ 0 w 59"/>
                                    <a:gd name="T3" fmla="*/ 0 h 102"/>
                                    <a:gd name="T4" fmla="*/ 0 w 59"/>
                                    <a:gd name="T5" fmla="*/ 101 h 102"/>
                                    <a:gd name="T6" fmla="*/ 58 w 59"/>
                                    <a:gd name="T7" fmla="*/ 95 h 102"/>
                                    <a:gd name="T8" fmla="*/ 58 w 59"/>
                                    <a:gd name="T9" fmla="*/ 0 h 102"/>
                                    <a:gd name="T10" fmla="*/ 58 w 59"/>
                                    <a:gd name="T11" fmla="*/ 0 h 10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9" h="102">
                                      <a:moveTo>
                                        <a:pt x="58" y="0"/>
                                      </a:moveTo>
                                      <a:lnTo>
                                        <a:pt x="0" y="0"/>
                                      </a:lnTo>
                                      <a:lnTo>
                                        <a:pt x="0" y="101"/>
                                      </a:lnTo>
                                      <a:lnTo>
                                        <a:pt x="58" y="95"/>
                                      </a:lnTo>
                                      <a:lnTo>
                                        <a:pt x="58"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4" name="AutoShape 492"/>
                              <wps:cNvSpPr>
                                <a:spLocks noChangeArrowheads="1"/>
                              </wps:cNvSpPr>
                              <wps:spPr bwMode="auto">
                                <a:xfrm flipV="1">
                                  <a:off x="709" y="1343"/>
                                  <a:ext cx="26" cy="44"/>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5" name="Freeform 493"/>
                              <wps:cNvSpPr>
                                <a:spLocks/>
                              </wps:cNvSpPr>
                              <wps:spPr bwMode="auto">
                                <a:xfrm>
                                  <a:off x="712" y="1390"/>
                                  <a:ext cx="24" cy="40"/>
                                </a:xfrm>
                                <a:custGeom>
                                  <a:avLst/>
                                  <a:gdLst>
                                    <a:gd name="T0" fmla="*/ 23 w 24"/>
                                    <a:gd name="T1" fmla="*/ 0 h 40"/>
                                    <a:gd name="T2" fmla="*/ 0 w 24"/>
                                    <a:gd name="T3" fmla="*/ 0 h 40"/>
                                    <a:gd name="T4" fmla="*/ 0 w 24"/>
                                    <a:gd name="T5" fmla="*/ 39 h 40"/>
                                    <a:gd name="T6" fmla="*/ 23 w 24"/>
                                    <a:gd name="T7" fmla="*/ 38 h 40"/>
                                    <a:gd name="T8" fmla="*/ 23 w 24"/>
                                    <a:gd name="T9" fmla="*/ 0 h 40"/>
                                    <a:gd name="T10" fmla="*/ 23 w 24"/>
                                    <a:gd name="T11" fmla="*/ 0 h 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4" h="40">
                                      <a:moveTo>
                                        <a:pt x="23" y="0"/>
                                      </a:moveTo>
                                      <a:lnTo>
                                        <a:pt x="0" y="0"/>
                                      </a:lnTo>
                                      <a:lnTo>
                                        <a:pt x="0" y="39"/>
                                      </a:lnTo>
                                      <a:lnTo>
                                        <a:pt x="23" y="38"/>
                                      </a:lnTo>
                                      <a:lnTo>
                                        <a:pt x="23"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6" name="AutoShape 494"/>
                              <wps:cNvSpPr>
                                <a:spLocks noChangeArrowheads="1"/>
                              </wps:cNvSpPr>
                              <wps:spPr bwMode="auto">
                                <a:xfrm flipV="1">
                                  <a:off x="682" y="1343"/>
                                  <a:ext cx="26" cy="44"/>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7" name="Freeform 495"/>
                              <wps:cNvSpPr>
                                <a:spLocks/>
                              </wps:cNvSpPr>
                              <wps:spPr bwMode="auto">
                                <a:xfrm>
                                  <a:off x="684" y="1390"/>
                                  <a:ext cx="25" cy="45"/>
                                </a:xfrm>
                                <a:custGeom>
                                  <a:avLst/>
                                  <a:gdLst>
                                    <a:gd name="T0" fmla="*/ 24 w 25"/>
                                    <a:gd name="T1" fmla="*/ 0 h 45"/>
                                    <a:gd name="T2" fmla="*/ 0 w 25"/>
                                    <a:gd name="T3" fmla="*/ 0 h 45"/>
                                    <a:gd name="T4" fmla="*/ 0 w 25"/>
                                    <a:gd name="T5" fmla="*/ 44 h 45"/>
                                    <a:gd name="T6" fmla="*/ 24 w 25"/>
                                    <a:gd name="T7" fmla="*/ 42 h 45"/>
                                    <a:gd name="T8" fmla="*/ 24 w 25"/>
                                    <a:gd name="T9" fmla="*/ 0 h 45"/>
                                    <a:gd name="T10" fmla="*/ 24 w 25"/>
                                    <a:gd name="T11" fmla="*/ 0 h 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45">
                                      <a:moveTo>
                                        <a:pt x="24" y="0"/>
                                      </a:moveTo>
                                      <a:lnTo>
                                        <a:pt x="0" y="0"/>
                                      </a:lnTo>
                                      <a:lnTo>
                                        <a:pt x="0" y="44"/>
                                      </a:lnTo>
                                      <a:lnTo>
                                        <a:pt x="24" y="42"/>
                                      </a:lnTo>
                                      <a:lnTo>
                                        <a:pt x="24"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8" name="Freeform 496"/>
                              <wps:cNvSpPr>
                                <a:spLocks/>
                              </wps:cNvSpPr>
                              <wps:spPr bwMode="auto">
                                <a:xfrm>
                                  <a:off x="284" y="1273"/>
                                  <a:ext cx="143" cy="190"/>
                                </a:xfrm>
                                <a:custGeom>
                                  <a:avLst/>
                                  <a:gdLst>
                                    <a:gd name="T0" fmla="*/ 142 w 143"/>
                                    <a:gd name="T1" fmla="*/ 0 h 190"/>
                                    <a:gd name="T2" fmla="*/ 0 w 143"/>
                                    <a:gd name="T3" fmla="*/ 0 h 190"/>
                                    <a:gd name="T4" fmla="*/ 0 w 143"/>
                                    <a:gd name="T5" fmla="*/ 15 h 190"/>
                                    <a:gd name="T6" fmla="*/ 8 w 143"/>
                                    <a:gd name="T7" fmla="*/ 15 h 190"/>
                                    <a:gd name="T8" fmla="*/ 8 w 143"/>
                                    <a:gd name="T9" fmla="*/ 165 h 190"/>
                                    <a:gd name="T10" fmla="*/ 0 w 143"/>
                                    <a:gd name="T11" fmla="*/ 165 h 190"/>
                                    <a:gd name="T12" fmla="*/ 0 w 143"/>
                                    <a:gd name="T13" fmla="*/ 180 h 190"/>
                                    <a:gd name="T14" fmla="*/ 142 w 143"/>
                                    <a:gd name="T15" fmla="*/ 189 h 190"/>
                                    <a:gd name="T16" fmla="*/ 142 w 143"/>
                                    <a:gd name="T17" fmla="*/ 174 h 190"/>
                                    <a:gd name="T18" fmla="*/ 134 w 143"/>
                                    <a:gd name="T19" fmla="*/ 174 h 190"/>
                                    <a:gd name="T20" fmla="*/ 134 w 143"/>
                                    <a:gd name="T21" fmla="*/ 17 h 190"/>
                                    <a:gd name="T22" fmla="*/ 142 w 143"/>
                                    <a:gd name="T23" fmla="*/ 17 h 190"/>
                                    <a:gd name="T24" fmla="*/ 142 w 143"/>
                                    <a:gd name="T25" fmla="*/ 0 h 190"/>
                                    <a:gd name="T26" fmla="*/ 142 w 143"/>
                                    <a:gd name="T27" fmla="*/ 0 h 19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43" h="190">
                                      <a:moveTo>
                                        <a:pt x="142" y="0"/>
                                      </a:moveTo>
                                      <a:lnTo>
                                        <a:pt x="0" y="0"/>
                                      </a:lnTo>
                                      <a:lnTo>
                                        <a:pt x="0" y="15"/>
                                      </a:lnTo>
                                      <a:lnTo>
                                        <a:pt x="8" y="15"/>
                                      </a:lnTo>
                                      <a:lnTo>
                                        <a:pt x="8" y="165"/>
                                      </a:lnTo>
                                      <a:lnTo>
                                        <a:pt x="0" y="165"/>
                                      </a:lnTo>
                                      <a:lnTo>
                                        <a:pt x="0" y="180"/>
                                      </a:lnTo>
                                      <a:lnTo>
                                        <a:pt x="142" y="189"/>
                                      </a:lnTo>
                                      <a:lnTo>
                                        <a:pt x="142" y="174"/>
                                      </a:lnTo>
                                      <a:lnTo>
                                        <a:pt x="134" y="174"/>
                                      </a:lnTo>
                                      <a:lnTo>
                                        <a:pt x="134" y="17"/>
                                      </a:lnTo>
                                      <a:lnTo>
                                        <a:pt x="142" y="17"/>
                                      </a:lnTo>
                                      <a:lnTo>
                                        <a:pt x="142"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49" name="Freeform 497"/>
                              <wps:cNvSpPr>
                                <a:spLocks/>
                              </wps:cNvSpPr>
                              <wps:spPr bwMode="auto">
                                <a:xfrm>
                                  <a:off x="281" y="1267"/>
                                  <a:ext cx="144" cy="191"/>
                                </a:xfrm>
                                <a:custGeom>
                                  <a:avLst/>
                                  <a:gdLst>
                                    <a:gd name="T0" fmla="*/ 143 w 144"/>
                                    <a:gd name="T1" fmla="*/ 2 h 191"/>
                                    <a:gd name="T2" fmla="*/ 0 w 144"/>
                                    <a:gd name="T3" fmla="*/ 0 h 191"/>
                                    <a:gd name="T4" fmla="*/ 0 w 144"/>
                                    <a:gd name="T5" fmla="*/ 16 h 191"/>
                                    <a:gd name="T6" fmla="*/ 8 w 144"/>
                                    <a:gd name="T7" fmla="*/ 16 h 191"/>
                                    <a:gd name="T8" fmla="*/ 8 w 144"/>
                                    <a:gd name="T9" fmla="*/ 167 h 191"/>
                                    <a:gd name="T10" fmla="*/ 0 w 144"/>
                                    <a:gd name="T11" fmla="*/ 167 h 191"/>
                                    <a:gd name="T12" fmla="*/ 0 w 144"/>
                                    <a:gd name="T13" fmla="*/ 181 h 191"/>
                                    <a:gd name="T14" fmla="*/ 143 w 144"/>
                                    <a:gd name="T15" fmla="*/ 190 h 191"/>
                                    <a:gd name="T16" fmla="*/ 143 w 144"/>
                                    <a:gd name="T17" fmla="*/ 176 h 191"/>
                                    <a:gd name="T18" fmla="*/ 135 w 144"/>
                                    <a:gd name="T19" fmla="*/ 176 h 191"/>
                                    <a:gd name="T20" fmla="*/ 135 w 144"/>
                                    <a:gd name="T21" fmla="*/ 20 h 191"/>
                                    <a:gd name="T22" fmla="*/ 143 w 144"/>
                                    <a:gd name="T23" fmla="*/ 20 h 191"/>
                                    <a:gd name="T24" fmla="*/ 143 w 144"/>
                                    <a:gd name="T25" fmla="*/ 2 h 191"/>
                                    <a:gd name="T26" fmla="*/ 143 w 144"/>
                                    <a:gd name="T27" fmla="*/ 2 h 19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44" h="191">
                                      <a:moveTo>
                                        <a:pt x="143" y="2"/>
                                      </a:moveTo>
                                      <a:lnTo>
                                        <a:pt x="0" y="0"/>
                                      </a:lnTo>
                                      <a:lnTo>
                                        <a:pt x="0" y="16"/>
                                      </a:lnTo>
                                      <a:lnTo>
                                        <a:pt x="8" y="16"/>
                                      </a:lnTo>
                                      <a:lnTo>
                                        <a:pt x="8" y="167"/>
                                      </a:lnTo>
                                      <a:lnTo>
                                        <a:pt x="0" y="167"/>
                                      </a:lnTo>
                                      <a:lnTo>
                                        <a:pt x="0" y="181"/>
                                      </a:lnTo>
                                      <a:lnTo>
                                        <a:pt x="143" y="190"/>
                                      </a:lnTo>
                                      <a:lnTo>
                                        <a:pt x="143" y="176"/>
                                      </a:lnTo>
                                      <a:lnTo>
                                        <a:pt x="135" y="176"/>
                                      </a:lnTo>
                                      <a:lnTo>
                                        <a:pt x="135" y="20"/>
                                      </a:lnTo>
                                      <a:lnTo>
                                        <a:pt x="143" y="20"/>
                                      </a:lnTo>
                                      <a:lnTo>
                                        <a:pt x="143" y="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0" name="Freeform 498"/>
                              <wps:cNvSpPr>
                                <a:spLocks/>
                              </wps:cNvSpPr>
                              <wps:spPr bwMode="auto">
                                <a:xfrm>
                                  <a:off x="354" y="1288"/>
                                  <a:ext cx="43" cy="151"/>
                                </a:xfrm>
                                <a:custGeom>
                                  <a:avLst/>
                                  <a:gdLst>
                                    <a:gd name="T0" fmla="*/ 42 w 43"/>
                                    <a:gd name="T1" fmla="*/ 2 h 151"/>
                                    <a:gd name="T2" fmla="*/ 0 w 43"/>
                                    <a:gd name="T3" fmla="*/ 0 h 151"/>
                                    <a:gd name="T4" fmla="*/ 0 w 43"/>
                                    <a:gd name="T5" fmla="*/ 148 h 151"/>
                                    <a:gd name="T6" fmla="*/ 42 w 43"/>
                                    <a:gd name="T7" fmla="*/ 150 h 151"/>
                                    <a:gd name="T8" fmla="*/ 42 w 43"/>
                                    <a:gd name="T9" fmla="*/ 2 h 151"/>
                                    <a:gd name="T10" fmla="*/ 42 w 43"/>
                                    <a:gd name="T11" fmla="*/ 2 h 1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151">
                                      <a:moveTo>
                                        <a:pt x="42" y="2"/>
                                      </a:moveTo>
                                      <a:lnTo>
                                        <a:pt x="0" y="0"/>
                                      </a:lnTo>
                                      <a:lnTo>
                                        <a:pt x="0" y="148"/>
                                      </a:lnTo>
                                      <a:lnTo>
                                        <a:pt x="42" y="150"/>
                                      </a:lnTo>
                                      <a:lnTo>
                                        <a:pt x="42"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1" name="Freeform 499"/>
                              <wps:cNvSpPr>
                                <a:spLocks/>
                              </wps:cNvSpPr>
                              <wps:spPr bwMode="auto">
                                <a:xfrm>
                                  <a:off x="358" y="1299"/>
                                  <a:ext cx="41" cy="136"/>
                                </a:xfrm>
                                <a:custGeom>
                                  <a:avLst/>
                                  <a:gdLst>
                                    <a:gd name="T0" fmla="*/ 40 w 41"/>
                                    <a:gd name="T1" fmla="*/ 0 h 136"/>
                                    <a:gd name="T2" fmla="*/ 0 w 41"/>
                                    <a:gd name="T3" fmla="*/ 0 h 136"/>
                                    <a:gd name="T4" fmla="*/ 0 w 41"/>
                                    <a:gd name="T5" fmla="*/ 135 h 136"/>
                                    <a:gd name="T6" fmla="*/ 40 w 41"/>
                                    <a:gd name="T7" fmla="*/ 135 h 136"/>
                                    <a:gd name="T8" fmla="*/ 40 w 41"/>
                                    <a:gd name="T9" fmla="*/ 0 h 136"/>
                                    <a:gd name="T10" fmla="*/ 40 w 41"/>
                                    <a:gd name="T11" fmla="*/ 0 h 13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1" h="136">
                                      <a:moveTo>
                                        <a:pt x="40" y="0"/>
                                      </a:moveTo>
                                      <a:lnTo>
                                        <a:pt x="0" y="0"/>
                                      </a:lnTo>
                                      <a:lnTo>
                                        <a:pt x="0" y="135"/>
                                      </a:lnTo>
                                      <a:lnTo>
                                        <a:pt x="40" y="135"/>
                                      </a:lnTo>
                                      <a:lnTo>
                                        <a:pt x="4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2" name="Freeform 500"/>
                              <wps:cNvSpPr>
                                <a:spLocks/>
                              </wps:cNvSpPr>
                              <wps:spPr bwMode="auto">
                                <a:xfrm>
                                  <a:off x="304" y="1287"/>
                                  <a:ext cx="44" cy="150"/>
                                </a:xfrm>
                                <a:custGeom>
                                  <a:avLst/>
                                  <a:gdLst>
                                    <a:gd name="T0" fmla="*/ 43 w 44"/>
                                    <a:gd name="T1" fmla="*/ 1 h 150"/>
                                    <a:gd name="T2" fmla="*/ 0 w 44"/>
                                    <a:gd name="T3" fmla="*/ 0 h 150"/>
                                    <a:gd name="T4" fmla="*/ 0 w 44"/>
                                    <a:gd name="T5" fmla="*/ 147 h 150"/>
                                    <a:gd name="T6" fmla="*/ 43 w 44"/>
                                    <a:gd name="T7" fmla="*/ 149 h 150"/>
                                    <a:gd name="T8" fmla="*/ 43 w 44"/>
                                    <a:gd name="T9" fmla="*/ 1 h 150"/>
                                    <a:gd name="T10" fmla="*/ 43 w 44"/>
                                    <a:gd name="T11" fmla="*/ 1 h 15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 h="150">
                                      <a:moveTo>
                                        <a:pt x="43" y="1"/>
                                      </a:moveTo>
                                      <a:lnTo>
                                        <a:pt x="0" y="0"/>
                                      </a:lnTo>
                                      <a:lnTo>
                                        <a:pt x="0" y="147"/>
                                      </a:lnTo>
                                      <a:lnTo>
                                        <a:pt x="43" y="149"/>
                                      </a:lnTo>
                                      <a:lnTo>
                                        <a:pt x="43"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3" name="Freeform 501"/>
                              <wps:cNvSpPr>
                                <a:spLocks/>
                              </wps:cNvSpPr>
                              <wps:spPr bwMode="auto">
                                <a:xfrm>
                                  <a:off x="309" y="1295"/>
                                  <a:ext cx="42" cy="140"/>
                                </a:xfrm>
                                <a:custGeom>
                                  <a:avLst/>
                                  <a:gdLst>
                                    <a:gd name="T0" fmla="*/ 41 w 42"/>
                                    <a:gd name="T1" fmla="*/ 3 h 140"/>
                                    <a:gd name="T2" fmla="*/ 0 w 42"/>
                                    <a:gd name="T3" fmla="*/ 0 h 140"/>
                                    <a:gd name="T4" fmla="*/ 0 w 42"/>
                                    <a:gd name="T5" fmla="*/ 137 h 140"/>
                                    <a:gd name="T6" fmla="*/ 41 w 42"/>
                                    <a:gd name="T7" fmla="*/ 139 h 140"/>
                                    <a:gd name="T8" fmla="*/ 41 w 42"/>
                                    <a:gd name="T9" fmla="*/ 3 h 140"/>
                                    <a:gd name="T10" fmla="*/ 41 w 42"/>
                                    <a:gd name="T11" fmla="*/ 3 h 1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140">
                                      <a:moveTo>
                                        <a:pt x="41" y="3"/>
                                      </a:moveTo>
                                      <a:lnTo>
                                        <a:pt x="0" y="0"/>
                                      </a:lnTo>
                                      <a:lnTo>
                                        <a:pt x="0" y="137"/>
                                      </a:lnTo>
                                      <a:lnTo>
                                        <a:pt x="41" y="139"/>
                                      </a:lnTo>
                                      <a:lnTo>
                                        <a:pt x="41" y="3"/>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4" name="Freeform 502"/>
                              <wps:cNvSpPr>
                                <a:spLocks/>
                              </wps:cNvSpPr>
                              <wps:spPr bwMode="auto">
                                <a:xfrm>
                                  <a:off x="295" y="1396"/>
                                  <a:ext cx="104" cy="3"/>
                                </a:xfrm>
                                <a:custGeom>
                                  <a:avLst/>
                                  <a:gdLst>
                                    <a:gd name="T0" fmla="*/ 103 w 104"/>
                                    <a:gd name="T1" fmla="*/ 2 h 3"/>
                                    <a:gd name="T2" fmla="*/ 0 w 104"/>
                                    <a:gd name="T3" fmla="*/ 0 h 3"/>
                                    <a:gd name="T4" fmla="*/ 103 w 104"/>
                                    <a:gd name="T5" fmla="*/ 2 h 3"/>
                                    <a:gd name="T6" fmla="*/ 0 60000 65536"/>
                                    <a:gd name="T7" fmla="*/ 0 60000 65536"/>
                                    <a:gd name="T8" fmla="*/ 0 60000 65536"/>
                                  </a:gdLst>
                                  <a:ahLst/>
                                  <a:cxnLst>
                                    <a:cxn ang="T6">
                                      <a:pos x="T0" y="T1"/>
                                    </a:cxn>
                                    <a:cxn ang="T7">
                                      <a:pos x="T2" y="T3"/>
                                    </a:cxn>
                                    <a:cxn ang="T8">
                                      <a:pos x="T4" y="T5"/>
                                    </a:cxn>
                                  </a:cxnLst>
                                  <a:rect l="0" t="0" r="r" b="b"/>
                                  <a:pathLst>
                                    <a:path w="104" h="3">
                                      <a:moveTo>
                                        <a:pt x="103" y="2"/>
                                      </a:moveTo>
                                      <a:lnTo>
                                        <a:pt x="0" y="0"/>
                                      </a:lnTo>
                                      <a:lnTo>
                                        <a:pt x="103"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5" name="Freeform 503"/>
                              <wps:cNvSpPr>
                                <a:spLocks/>
                              </wps:cNvSpPr>
                              <wps:spPr bwMode="auto">
                                <a:xfrm>
                                  <a:off x="296" y="1318"/>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6" name="Freeform 504"/>
                              <wps:cNvSpPr>
                                <a:spLocks/>
                              </wps:cNvSpPr>
                              <wps:spPr bwMode="auto">
                                <a:xfrm>
                                  <a:off x="295" y="1358"/>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7" name="Freeform 505"/>
                              <wps:cNvSpPr>
                                <a:spLocks/>
                              </wps:cNvSpPr>
                              <wps:spPr bwMode="auto">
                                <a:xfrm>
                                  <a:off x="383" y="1290"/>
                                  <a:ext cx="1" cy="164"/>
                                </a:xfrm>
                                <a:custGeom>
                                  <a:avLst/>
                                  <a:gdLst>
                                    <a:gd name="T0" fmla="*/ 0 w 1"/>
                                    <a:gd name="T1" fmla="*/ 0 h 164"/>
                                    <a:gd name="T2" fmla="*/ 0 w 1"/>
                                    <a:gd name="T3" fmla="*/ 163 h 164"/>
                                    <a:gd name="T4" fmla="*/ 0 w 1"/>
                                    <a:gd name="T5" fmla="*/ 0 h 164"/>
                                    <a:gd name="T6" fmla="*/ 0 60000 65536"/>
                                    <a:gd name="T7" fmla="*/ 0 60000 65536"/>
                                    <a:gd name="T8" fmla="*/ 0 60000 65536"/>
                                  </a:gdLst>
                                  <a:ahLst/>
                                  <a:cxnLst>
                                    <a:cxn ang="T6">
                                      <a:pos x="T0" y="T1"/>
                                    </a:cxn>
                                    <a:cxn ang="T7">
                                      <a:pos x="T2" y="T3"/>
                                    </a:cxn>
                                    <a:cxn ang="T8">
                                      <a:pos x="T4" y="T5"/>
                                    </a:cxn>
                                  </a:cxnLst>
                                  <a:rect l="0" t="0" r="r" b="b"/>
                                  <a:pathLst>
                                    <a:path w="1" h="164">
                                      <a:moveTo>
                                        <a:pt x="0" y="0"/>
                                      </a:moveTo>
                                      <a:lnTo>
                                        <a:pt x="0" y="163"/>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8" name="Freeform 506"/>
                              <wps:cNvSpPr>
                                <a:spLocks/>
                              </wps:cNvSpPr>
                              <wps:spPr bwMode="auto">
                                <a:xfrm>
                                  <a:off x="368" y="1290"/>
                                  <a:ext cx="1" cy="164"/>
                                </a:xfrm>
                                <a:custGeom>
                                  <a:avLst/>
                                  <a:gdLst>
                                    <a:gd name="T0" fmla="*/ 0 w 1"/>
                                    <a:gd name="T1" fmla="*/ 0 h 164"/>
                                    <a:gd name="T2" fmla="*/ 0 w 1"/>
                                    <a:gd name="T3" fmla="*/ 163 h 164"/>
                                    <a:gd name="T4" fmla="*/ 0 w 1"/>
                                    <a:gd name="T5" fmla="*/ 0 h 164"/>
                                    <a:gd name="T6" fmla="*/ 0 60000 65536"/>
                                    <a:gd name="T7" fmla="*/ 0 60000 65536"/>
                                    <a:gd name="T8" fmla="*/ 0 60000 65536"/>
                                  </a:gdLst>
                                  <a:ahLst/>
                                  <a:cxnLst>
                                    <a:cxn ang="T6">
                                      <a:pos x="T0" y="T1"/>
                                    </a:cxn>
                                    <a:cxn ang="T7">
                                      <a:pos x="T2" y="T3"/>
                                    </a:cxn>
                                    <a:cxn ang="T8">
                                      <a:pos x="T4" y="T5"/>
                                    </a:cxn>
                                  </a:cxnLst>
                                  <a:rect l="0" t="0" r="r" b="b"/>
                                  <a:pathLst>
                                    <a:path w="1" h="164">
                                      <a:moveTo>
                                        <a:pt x="0" y="0"/>
                                      </a:moveTo>
                                      <a:lnTo>
                                        <a:pt x="0" y="163"/>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59" name="Freeform 507"/>
                              <wps:cNvSpPr>
                                <a:spLocks/>
                              </wps:cNvSpPr>
                              <wps:spPr bwMode="auto">
                                <a:xfrm>
                                  <a:off x="334" y="1288"/>
                                  <a:ext cx="1" cy="165"/>
                                </a:xfrm>
                                <a:custGeom>
                                  <a:avLst/>
                                  <a:gdLst>
                                    <a:gd name="T0" fmla="*/ 0 w 1"/>
                                    <a:gd name="T1" fmla="*/ 0 h 165"/>
                                    <a:gd name="T2" fmla="*/ 0 w 1"/>
                                    <a:gd name="T3" fmla="*/ 164 h 165"/>
                                    <a:gd name="T4" fmla="*/ 0 w 1"/>
                                    <a:gd name="T5" fmla="*/ 0 h 165"/>
                                    <a:gd name="T6" fmla="*/ 0 60000 65536"/>
                                    <a:gd name="T7" fmla="*/ 0 60000 65536"/>
                                    <a:gd name="T8" fmla="*/ 0 60000 65536"/>
                                  </a:gdLst>
                                  <a:ahLst/>
                                  <a:cxnLst>
                                    <a:cxn ang="T6">
                                      <a:pos x="T0" y="T1"/>
                                    </a:cxn>
                                    <a:cxn ang="T7">
                                      <a:pos x="T2" y="T3"/>
                                    </a:cxn>
                                    <a:cxn ang="T8">
                                      <a:pos x="T4" y="T5"/>
                                    </a:cxn>
                                  </a:cxnLst>
                                  <a:rect l="0" t="0" r="r" b="b"/>
                                  <a:pathLst>
                                    <a:path w="1" h="165">
                                      <a:moveTo>
                                        <a:pt x="0" y="0"/>
                                      </a:moveTo>
                                      <a:lnTo>
                                        <a:pt x="0" y="164"/>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0" name="Freeform 508"/>
                              <wps:cNvSpPr>
                                <a:spLocks/>
                              </wps:cNvSpPr>
                              <wps:spPr bwMode="auto">
                                <a:xfrm>
                                  <a:off x="319" y="1290"/>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1" name="Freeform 509"/>
                              <wps:cNvSpPr>
                                <a:spLocks/>
                              </wps:cNvSpPr>
                              <wps:spPr bwMode="auto">
                                <a:xfrm>
                                  <a:off x="295" y="1316"/>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2" name="Freeform 510"/>
                              <wps:cNvSpPr>
                                <a:spLocks/>
                              </wps:cNvSpPr>
                              <wps:spPr bwMode="auto">
                                <a:xfrm>
                                  <a:off x="295" y="1356"/>
                                  <a:ext cx="103" cy="1"/>
                                </a:xfrm>
                                <a:custGeom>
                                  <a:avLst/>
                                  <a:gdLst>
                                    <a:gd name="T0" fmla="*/ 102 w 103"/>
                                    <a:gd name="T1" fmla="*/ 0 h 1"/>
                                    <a:gd name="T2" fmla="*/ 0 w 103"/>
                                    <a:gd name="T3" fmla="*/ 0 h 1"/>
                                    <a:gd name="T4" fmla="*/ 102 w 103"/>
                                    <a:gd name="T5" fmla="*/ 0 h 1"/>
                                    <a:gd name="T6" fmla="*/ 0 60000 65536"/>
                                    <a:gd name="T7" fmla="*/ 0 60000 65536"/>
                                    <a:gd name="T8" fmla="*/ 0 60000 65536"/>
                                  </a:gdLst>
                                  <a:ahLst/>
                                  <a:cxnLst>
                                    <a:cxn ang="T6">
                                      <a:pos x="T0" y="T1"/>
                                    </a:cxn>
                                    <a:cxn ang="T7">
                                      <a:pos x="T2" y="T3"/>
                                    </a:cxn>
                                    <a:cxn ang="T8">
                                      <a:pos x="T4" y="T5"/>
                                    </a:cxn>
                                  </a:cxnLst>
                                  <a:rect l="0" t="0" r="r" b="b"/>
                                  <a:pathLst>
                                    <a:path w="103" h="1">
                                      <a:moveTo>
                                        <a:pt x="102" y="0"/>
                                      </a:moveTo>
                                      <a:lnTo>
                                        <a:pt x="0" y="0"/>
                                      </a:lnTo>
                                      <a:lnTo>
                                        <a:pt x="102"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3" name="Freeform 511"/>
                              <wps:cNvSpPr>
                                <a:spLocks/>
                              </wps:cNvSpPr>
                              <wps:spPr bwMode="auto">
                                <a:xfrm>
                                  <a:off x="294" y="1394"/>
                                  <a:ext cx="105" cy="5"/>
                                </a:xfrm>
                                <a:custGeom>
                                  <a:avLst/>
                                  <a:gdLst>
                                    <a:gd name="T0" fmla="*/ 104 w 105"/>
                                    <a:gd name="T1" fmla="*/ 4 h 5"/>
                                    <a:gd name="T2" fmla="*/ 0 w 105"/>
                                    <a:gd name="T3" fmla="*/ 0 h 5"/>
                                    <a:gd name="T4" fmla="*/ 104 w 105"/>
                                    <a:gd name="T5" fmla="*/ 4 h 5"/>
                                    <a:gd name="T6" fmla="*/ 0 60000 65536"/>
                                    <a:gd name="T7" fmla="*/ 0 60000 65536"/>
                                    <a:gd name="T8" fmla="*/ 0 60000 65536"/>
                                  </a:gdLst>
                                  <a:ahLst/>
                                  <a:cxnLst>
                                    <a:cxn ang="T6">
                                      <a:pos x="T0" y="T1"/>
                                    </a:cxn>
                                    <a:cxn ang="T7">
                                      <a:pos x="T2" y="T3"/>
                                    </a:cxn>
                                    <a:cxn ang="T8">
                                      <a:pos x="T4" y="T5"/>
                                    </a:cxn>
                                  </a:cxnLst>
                                  <a:rect l="0" t="0" r="r" b="b"/>
                                  <a:pathLst>
                                    <a:path w="105" h="5">
                                      <a:moveTo>
                                        <a:pt x="104" y="4"/>
                                      </a:moveTo>
                                      <a:lnTo>
                                        <a:pt x="0" y="0"/>
                                      </a:lnTo>
                                      <a:lnTo>
                                        <a:pt x="104"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4" name="Freeform 512"/>
                              <wps:cNvSpPr>
                                <a:spLocks/>
                              </wps:cNvSpPr>
                              <wps:spPr bwMode="auto">
                                <a:xfrm>
                                  <a:off x="383" y="1290"/>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5" name="Freeform 513"/>
                              <wps:cNvSpPr>
                                <a:spLocks/>
                              </wps:cNvSpPr>
                              <wps:spPr bwMode="auto">
                                <a:xfrm>
                                  <a:off x="367" y="1290"/>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6" name="Freeform 514"/>
                              <wps:cNvSpPr>
                                <a:spLocks/>
                              </wps:cNvSpPr>
                              <wps:spPr bwMode="auto">
                                <a:xfrm>
                                  <a:off x="334" y="1288"/>
                                  <a:ext cx="1" cy="163"/>
                                </a:xfrm>
                                <a:custGeom>
                                  <a:avLst/>
                                  <a:gdLst>
                                    <a:gd name="T0" fmla="*/ 0 w 1"/>
                                    <a:gd name="T1" fmla="*/ 0 h 163"/>
                                    <a:gd name="T2" fmla="*/ 0 w 1"/>
                                    <a:gd name="T3" fmla="*/ 162 h 163"/>
                                    <a:gd name="T4" fmla="*/ 0 w 1"/>
                                    <a:gd name="T5" fmla="*/ 0 h 163"/>
                                    <a:gd name="T6" fmla="*/ 0 60000 65536"/>
                                    <a:gd name="T7" fmla="*/ 0 60000 65536"/>
                                    <a:gd name="T8" fmla="*/ 0 60000 65536"/>
                                  </a:gdLst>
                                  <a:ahLst/>
                                  <a:cxnLst>
                                    <a:cxn ang="T6">
                                      <a:pos x="T0" y="T1"/>
                                    </a:cxn>
                                    <a:cxn ang="T7">
                                      <a:pos x="T2" y="T3"/>
                                    </a:cxn>
                                    <a:cxn ang="T8">
                                      <a:pos x="T4" y="T5"/>
                                    </a:cxn>
                                  </a:cxnLst>
                                  <a:rect l="0" t="0" r="r" b="b"/>
                                  <a:pathLst>
                                    <a:path w="1" h="163">
                                      <a:moveTo>
                                        <a:pt x="0" y="0"/>
                                      </a:moveTo>
                                      <a:lnTo>
                                        <a:pt x="0" y="162"/>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7" name="Freeform 515"/>
                              <wps:cNvSpPr>
                                <a:spLocks/>
                              </wps:cNvSpPr>
                              <wps:spPr bwMode="auto">
                                <a:xfrm>
                                  <a:off x="319" y="1290"/>
                                  <a:ext cx="1" cy="161"/>
                                </a:xfrm>
                                <a:custGeom>
                                  <a:avLst/>
                                  <a:gdLst>
                                    <a:gd name="T0" fmla="*/ 0 w 1"/>
                                    <a:gd name="T1" fmla="*/ 0 h 161"/>
                                    <a:gd name="T2" fmla="*/ 0 w 1"/>
                                    <a:gd name="T3" fmla="*/ 160 h 161"/>
                                    <a:gd name="T4" fmla="*/ 0 w 1"/>
                                    <a:gd name="T5" fmla="*/ 0 h 161"/>
                                    <a:gd name="T6" fmla="*/ 0 60000 65536"/>
                                    <a:gd name="T7" fmla="*/ 0 60000 65536"/>
                                    <a:gd name="T8" fmla="*/ 0 60000 65536"/>
                                  </a:gdLst>
                                  <a:ahLst/>
                                  <a:cxnLst>
                                    <a:cxn ang="T6">
                                      <a:pos x="T0" y="T1"/>
                                    </a:cxn>
                                    <a:cxn ang="T7">
                                      <a:pos x="T2" y="T3"/>
                                    </a:cxn>
                                    <a:cxn ang="T8">
                                      <a:pos x="T4" y="T5"/>
                                    </a:cxn>
                                  </a:cxnLst>
                                  <a:rect l="0" t="0" r="r" b="b"/>
                                  <a:pathLst>
                                    <a:path w="1" h="161">
                                      <a:moveTo>
                                        <a:pt x="0" y="0"/>
                                      </a:moveTo>
                                      <a:lnTo>
                                        <a:pt x="0" y="16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8" name="Freeform 516"/>
                              <wps:cNvSpPr>
                                <a:spLocks/>
                              </wps:cNvSpPr>
                              <wps:spPr bwMode="auto">
                                <a:xfrm>
                                  <a:off x="287" y="1285"/>
                                  <a:ext cx="131" cy="156"/>
                                </a:xfrm>
                                <a:custGeom>
                                  <a:avLst/>
                                  <a:gdLst>
                                    <a:gd name="T0" fmla="*/ 130 w 131"/>
                                    <a:gd name="T1" fmla="*/ 2 h 156"/>
                                    <a:gd name="T2" fmla="*/ 111 w 131"/>
                                    <a:gd name="T3" fmla="*/ 2 h 156"/>
                                    <a:gd name="T4" fmla="*/ 111 w 131"/>
                                    <a:gd name="T5" fmla="*/ 153 h 156"/>
                                    <a:gd name="T6" fmla="*/ 68 w 131"/>
                                    <a:gd name="T7" fmla="*/ 151 h 156"/>
                                    <a:gd name="T8" fmla="*/ 68 w 131"/>
                                    <a:gd name="T9" fmla="*/ 0 h 156"/>
                                    <a:gd name="T10" fmla="*/ 60 w 131"/>
                                    <a:gd name="T11" fmla="*/ 0 h 156"/>
                                    <a:gd name="T12" fmla="*/ 60 w 131"/>
                                    <a:gd name="T13" fmla="*/ 151 h 156"/>
                                    <a:gd name="T14" fmla="*/ 18 w 131"/>
                                    <a:gd name="T15" fmla="*/ 149 h 156"/>
                                    <a:gd name="T16" fmla="*/ 18 w 131"/>
                                    <a:gd name="T17" fmla="*/ 0 h 156"/>
                                    <a:gd name="T18" fmla="*/ 0 w 131"/>
                                    <a:gd name="T19" fmla="*/ 0 h 156"/>
                                    <a:gd name="T20" fmla="*/ 0 w 131"/>
                                    <a:gd name="T21" fmla="*/ 153 h 156"/>
                                    <a:gd name="T22" fmla="*/ 130 w 131"/>
                                    <a:gd name="T23" fmla="*/ 155 h 156"/>
                                    <a:gd name="T24" fmla="*/ 130 w 131"/>
                                    <a:gd name="T25" fmla="*/ 2 h 156"/>
                                    <a:gd name="T26" fmla="*/ 130 w 131"/>
                                    <a:gd name="T27" fmla="*/ 2 h 15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1" h="156">
                                      <a:moveTo>
                                        <a:pt x="130" y="2"/>
                                      </a:moveTo>
                                      <a:lnTo>
                                        <a:pt x="111" y="2"/>
                                      </a:lnTo>
                                      <a:lnTo>
                                        <a:pt x="111" y="153"/>
                                      </a:lnTo>
                                      <a:lnTo>
                                        <a:pt x="68" y="151"/>
                                      </a:lnTo>
                                      <a:lnTo>
                                        <a:pt x="68" y="0"/>
                                      </a:lnTo>
                                      <a:lnTo>
                                        <a:pt x="60" y="0"/>
                                      </a:lnTo>
                                      <a:lnTo>
                                        <a:pt x="60" y="151"/>
                                      </a:lnTo>
                                      <a:lnTo>
                                        <a:pt x="18" y="149"/>
                                      </a:lnTo>
                                      <a:lnTo>
                                        <a:pt x="18" y="0"/>
                                      </a:lnTo>
                                      <a:lnTo>
                                        <a:pt x="0" y="0"/>
                                      </a:lnTo>
                                      <a:lnTo>
                                        <a:pt x="0" y="153"/>
                                      </a:lnTo>
                                      <a:lnTo>
                                        <a:pt x="130" y="155"/>
                                      </a:lnTo>
                                      <a:lnTo>
                                        <a:pt x="13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69" name="Freeform 517"/>
                              <wps:cNvSpPr>
                                <a:spLocks/>
                              </wps:cNvSpPr>
                              <wps:spPr bwMode="auto">
                                <a:xfrm>
                                  <a:off x="284" y="1283"/>
                                  <a:ext cx="133" cy="158"/>
                                </a:xfrm>
                                <a:custGeom>
                                  <a:avLst/>
                                  <a:gdLst>
                                    <a:gd name="T0" fmla="*/ 132 w 133"/>
                                    <a:gd name="T1" fmla="*/ 2 h 158"/>
                                    <a:gd name="T2" fmla="*/ 113 w 133"/>
                                    <a:gd name="T3" fmla="*/ 2 h 158"/>
                                    <a:gd name="T4" fmla="*/ 112 w 133"/>
                                    <a:gd name="T5" fmla="*/ 155 h 158"/>
                                    <a:gd name="T6" fmla="*/ 70 w 133"/>
                                    <a:gd name="T7" fmla="*/ 153 h 158"/>
                                    <a:gd name="T8" fmla="*/ 70 w 133"/>
                                    <a:gd name="T9" fmla="*/ 0 h 158"/>
                                    <a:gd name="T10" fmla="*/ 61 w 133"/>
                                    <a:gd name="T11" fmla="*/ 0 h 158"/>
                                    <a:gd name="T12" fmla="*/ 61 w 133"/>
                                    <a:gd name="T13" fmla="*/ 151 h 158"/>
                                    <a:gd name="T14" fmla="*/ 21 w 133"/>
                                    <a:gd name="T15" fmla="*/ 151 h 158"/>
                                    <a:gd name="T16" fmla="*/ 21 w 133"/>
                                    <a:gd name="T17" fmla="*/ 0 h 158"/>
                                    <a:gd name="T18" fmla="*/ 0 w 133"/>
                                    <a:gd name="T19" fmla="*/ 0 h 158"/>
                                    <a:gd name="T20" fmla="*/ 0 w 133"/>
                                    <a:gd name="T21" fmla="*/ 155 h 158"/>
                                    <a:gd name="T22" fmla="*/ 132 w 133"/>
                                    <a:gd name="T23" fmla="*/ 157 h 158"/>
                                    <a:gd name="T24" fmla="*/ 132 w 133"/>
                                    <a:gd name="T25" fmla="*/ 2 h 158"/>
                                    <a:gd name="T26" fmla="*/ 132 w 133"/>
                                    <a:gd name="T27" fmla="*/ 2 h 15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3" h="158">
                                      <a:moveTo>
                                        <a:pt x="132" y="2"/>
                                      </a:moveTo>
                                      <a:lnTo>
                                        <a:pt x="113" y="2"/>
                                      </a:lnTo>
                                      <a:lnTo>
                                        <a:pt x="112" y="155"/>
                                      </a:lnTo>
                                      <a:lnTo>
                                        <a:pt x="70" y="153"/>
                                      </a:lnTo>
                                      <a:lnTo>
                                        <a:pt x="70" y="0"/>
                                      </a:lnTo>
                                      <a:lnTo>
                                        <a:pt x="61" y="0"/>
                                      </a:lnTo>
                                      <a:lnTo>
                                        <a:pt x="61" y="151"/>
                                      </a:lnTo>
                                      <a:lnTo>
                                        <a:pt x="21" y="151"/>
                                      </a:lnTo>
                                      <a:lnTo>
                                        <a:pt x="21" y="0"/>
                                      </a:lnTo>
                                      <a:lnTo>
                                        <a:pt x="0" y="0"/>
                                      </a:lnTo>
                                      <a:lnTo>
                                        <a:pt x="0" y="155"/>
                                      </a:lnTo>
                                      <a:lnTo>
                                        <a:pt x="132" y="157"/>
                                      </a:lnTo>
                                      <a:lnTo>
                                        <a:pt x="132"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0" name="Freeform 518"/>
                              <wps:cNvSpPr>
                                <a:spLocks/>
                              </wps:cNvSpPr>
                              <wps:spPr bwMode="auto">
                                <a:xfrm>
                                  <a:off x="410" y="1294"/>
                                  <a:ext cx="1" cy="65"/>
                                </a:xfrm>
                                <a:custGeom>
                                  <a:avLst/>
                                  <a:gdLst>
                                    <a:gd name="T0" fmla="*/ 0 w 1"/>
                                    <a:gd name="T1" fmla="*/ 0 h 65"/>
                                    <a:gd name="T2" fmla="*/ 0 w 1"/>
                                    <a:gd name="T3" fmla="*/ 64 h 65"/>
                                    <a:gd name="T4" fmla="*/ 0 w 1"/>
                                    <a:gd name="T5" fmla="*/ 0 h 65"/>
                                    <a:gd name="T6" fmla="*/ 0 60000 65536"/>
                                    <a:gd name="T7" fmla="*/ 0 60000 65536"/>
                                    <a:gd name="T8" fmla="*/ 0 60000 65536"/>
                                  </a:gdLst>
                                  <a:ahLst/>
                                  <a:cxnLst>
                                    <a:cxn ang="T6">
                                      <a:pos x="T0" y="T1"/>
                                    </a:cxn>
                                    <a:cxn ang="T7">
                                      <a:pos x="T2" y="T3"/>
                                    </a:cxn>
                                    <a:cxn ang="T8">
                                      <a:pos x="T4" y="T5"/>
                                    </a:cxn>
                                  </a:cxnLst>
                                  <a:rect l="0" t="0" r="r" b="b"/>
                                  <a:pathLst>
                                    <a:path w="1" h="65">
                                      <a:moveTo>
                                        <a:pt x="0" y="0"/>
                                      </a:moveTo>
                                      <a:lnTo>
                                        <a:pt x="0" y="6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1" name="Freeform 519"/>
                              <wps:cNvSpPr>
                                <a:spLocks/>
                              </wps:cNvSpPr>
                              <wps:spPr bwMode="auto">
                                <a:xfrm>
                                  <a:off x="402" y="1330"/>
                                  <a:ext cx="1" cy="43"/>
                                </a:xfrm>
                                <a:custGeom>
                                  <a:avLst/>
                                  <a:gdLst>
                                    <a:gd name="T0" fmla="*/ 0 w 1"/>
                                    <a:gd name="T1" fmla="*/ 0 h 43"/>
                                    <a:gd name="T2" fmla="*/ 0 w 1"/>
                                    <a:gd name="T3" fmla="*/ 42 h 43"/>
                                    <a:gd name="T4" fmla="*/ 0 w 1"/>
                                    <a:gd name="T5" fmla="*/ 0 h 43"/>
                                    <a:gd name="T6" fmla="*/ 0 60000 65536"/>
                                    <a:gd name="T7" fmla="*/ 0 60000 65536"/>
                                    <a:gd name="T8" fmla="*/ 0 60000 65536"/>
                                  </a:gdLst>
                                  <a:ahLst/>
                                  <a:cxnLst>
                                    <a:cxn ang="T6">
                                      <a:pos x="T0" y="T1"/>
                                    </a:cxn>
                                    <a:cxn ang="T7">
                                      <a:pos x="T2" y="T3"/>
                                    </a:cxn>
                                    <a:cxn ang="T8">
                                      <a:pos x="T4" y="T5"/>
                                    </a:cxn>
                                  </a:cxnLst>
                                  <a:rect l="0" t="0" r="r" b="b"/>
                                  <a:pathLst>
                                    <a:path w="1" h="43">
                                      <a:moveTo>
                                        <a:pt x="0" y="0"/>
                                      </a:moveTo>
                                      <a:lnTo>
                                        <a:pt x="0" y="4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2" name="Freeform 520"/>
                              <wps:cNvSpPr>
                                <a:spLocks/>
                              </wps:cNvSpPr>
                              <wps:spPr bwMode="auto">
                                <a:xfrm>
                                  <a:off x="408" y="1375"/>
                                  <a:ext cx="1" cy="38"/>
                                </a:xfrm>
                                <a:custGeom>
                                  <a:avLst/>
                                  <a:gdLst>
                                    <a:gd name="T0" fmla="*/ 0 w 1"/>
                                    <a:gd name="T1" fmla="*/ 0 h 38"/>
                                    <a:gd name="T2" fmla="*/ 0 w 1"/>
                                    <a:gd name="T3" fmla="*/ 37 h 38"/>
                                    <a:gd name="T4" fmla="*/ 0 w 1"/>
                                    <a:gd name="T5" fmla="*/ 0 h 38"/>
                                    <a:gd name="T6" fmla="*/ 0 60000 65536"/>
                                    <a:gd name="T7" fmla="*/ 0 60000 65536"/>
                                    <a:gd name="T8" fmla="*/ 0 60000 65536"/>
                                  </a:gdLst>
                                  <a:ahLst/>
                                  <a:cxnLst>
                                    <a:cxn ang="T6">
                                      <a:pos x="T0" y="T1"/>
                                    </a:cxn>
                                    <a:cxn ang="T7">
                                      <a:pos x="T2" y="T3"/>
                                    </a:cxn>
                                    <a:cxn ang="T8">
                                      <a:pos x="T4" y="T5"/>
                                    </a:cxn>
                                  </a:cxnLst>
                                  <a:rect l="0" t="0" r="r" b="b"/>
                                  <a:pathLst>
                                    <a:path w="1" h="38">
                                      <a:moveTo>
                                        <a:pt x="0" y="0"/>
                                      </a:moveTo>
                                      <a:lnTo>
                                        <a:pt x="0" y="3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3" name="Freeform 521"/>
                              <wps:cNvSpPr>
                                <a:spLocks/>
                              </wps:cNvSpPr>
                              <wps:spPr bwMode="auto">
                                <a:xfrm>
                                  <a:off x="402" y="1396"/>
                                  <a:ext cx="1" cy="52"/>
                                </a:xfrm>
                                <a:custGeom>
                                  <a:avLst/>
                                  <a:gdLst>
                                    <a:gd name="T0" fmla="*/ 0 w 1"/>
                                    <a:gd name="T1" fmla="*/ 0 h 52"/>
                                    <a:gd name="T2" fmla="*/ 0 w 1"/>
                                    <a:gd name="T3" fmla="*/ 51 h 52"/>
                                    <a:gd name="T4" fmla="*/ 0 w 1"/>
                                    <a:gd name="T5" fmla="*/ 0 h 52"/>
                                    <a:gd name="T6" fmla="*/ 0 60000 65536"/>
                                    <a:gd name="T7" fmla="*/ 0 60000 65536"/>
                                    <a:gd name="T8" fmla="*/ 0 60000 65536"/>
                                  </a:gdLst>
                                  <a:ahLst/>
                                  <a:cxnLst>
                                    <a:cxn ang="T6">
                                      <a:pos x="T0" y="T1"/>
                                    </a:cxn>
                                    <a:cxn ang="T7">
                                      <a:pos x="T2" y="T3"/>
                                    </a:cxn>
                                    <a:cxn ang="T8">
                                      <a:pos x="T4" y="T5"/>
                                    </a:cxn>
                                  </a:cxnLst>
                                  <a:rect l="0" t="0" r="r" b="b"/>
                                  <a:pathLst>
                                    <a:path w="1" h="52">
                                      <a:moveTo>
                                        <a:pt x="0" y="0"/>
                                      </a:moveTo>
                                      <a:lnTo>
                                        <a:pt x="0" y="5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4" name="Freeform 522"/>
                              <wps:cNvSpPr>
                                <a:spLocks/>
                              </wps:cNvSpPr>
                              <wps:spPr bwMode="auto">
                                <a:xfrm>
                                  <a:off x="410" y="1424"/>
                                  <a:ext cx="1" cy="22"/>
                                </a:xfrm>
                                <a:custGeom>
                                  <a:avLst/>
                                  <a:gdLst>
                                    <a:gd name="T0" fmla="*/ 0 w 1"/>
                                    <a:gd name="T1" fmla="*/ 0 h 22"/>
                                    <a:gd name="T2" fmla="*/ 0 w 1"/>
                                    <a:gd name="T3" fmla="*/ 21 h 22"/>
                                    <a:gd name="T4" fmla="*/ 0 w 1"/>
                                    <a:gd name="T5" fmla="*/ 0 h 22"/>
                                    <a:gd name="T6" fmla="*/ 0 60000 65536"/>
                                    <a:gd name="T7" fmla="*/ 0 60000 65536"/>
                                    <a:gd name="T8" fmla="*/ 0 60000 65536"/>
                                  </a:gdLst>
                                  <a:ahLst/>
                                  <a:cxnLst>
                                    <a:cxn ang="T6">
                                      <a:pos x="T0" y="T1"/>
                                    </a:cxn>
                                    <a:cxn ang="T7">
                                      <a:pos x="T2" y="T3"/>
                                    </a:cxn>
                                    <a:cxn ang="T8">
                                      <a:pos x="T4" y="T5"/>
                                    </a:cxn>
                                  </a:cxnLst>
                                  <a:rect l="0" t="0" r="r" b="b"/>
                                  <a:pathLst>
                                    <a:path w="1" h="22">
                                      <a:moveTo>
                                        <a:pt x="0" y="0"/>
                                      </a:moveTo>
                                      <a:lnTo>
                                        <a:pt x="0" y="2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5" name="Freeform 523"/>
                              <wps:cNvSpPr>
                                <a:spLocks/>
                              </wps:cNvSpPr>
                              <wps:spPr bwMode="auto">
                                <a:xfrm>
                                  <a:off x="298" y="1381"/>
                                  <a:ext cx="1" cy="65"/>
                                </a:xfrm>
                                <a:custGeom>
                                  <a:avLst/>
                                  <a:gdLst>
                                    <a:gd name="T0" fmla="*/ 0 w 1"/>
                                    <a:gd name="T1" fmla="*/ 64 h 65"/>
                                    <a:gd name="T2" fmla="*/ 0 w 1"/>
                                    <a:gd name="T3" fmla="*/ 0 h 65"/>
                                    <a:gd name="T4" fmla="*/ 0 w 1"/>
                                    <a:gd name="T5" fmla="*/ 64 h 65"/>
                                    <a:gd name="T6" fmla="*/ 0 60000 65536"/>
                                    <a:gd name="T7" fmla="*/ 0 60000 65536"/>
                                    <a:gd name="T8" fmla="*/ 0 60000 65536"/>
                                  </a:gdLst>
                                  <a:ahLst/>
                                  <a:cxnLst>
                                    <a:cxn ang="T6">
                                      <a:pos x="T0" y="T1"/>
                                    </a:cxn>
                                    <a:cxn ang="T7">
                                      <a:pos x="T2" y="T3"/>
                                    </a:cxn>
                                    <a:cxn ang="T8">
                                      <a:pos x="T4" y="T5"/>
                                    </a:cxn>
                                  </a:cxnLst>
                                  <a:rect l="0" t="0" r="r" b="b"/>
                                  <a:pathLst>
                                    <a:path w="1" h="65">
                                      <a:moveTo>
                                        <a:pt x="0" y="64"/>
                                      </a:moveTo>
                                      <a:lnTo>
                                        <a:pt x="0" y="0"/>
                                      </a:lnTo>
                                      <a:lnTo>
                                        <a:pt x="0" y="6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6" name="Freeform 524"/>
                              <wps:cNvSpPr>
                                <a:spLocks/>
                              </wps:cNvSpPr>
                              <wps:spPr bwMode="auto">
                                <a:xfrm>
                                  <a:off x="292" y="1367"/>
                                  <a:ext cx="1" cy="42"/>
                                </a:xfrm>
                                <a:custGeom>
                                  <a:avLst/>
                                  <a:gdLst>
                                    <a:gd name="T0" fmla="*/ 0 w 1"/>
                                    <a:gd name="T1" fmla="*/ 41 h 42"/>
                                    <a:gd name="T2" fmla="*/ 0 w 1"/>
                                    <a:gd name="T3" fmla="*/ 0 h 42"/>
                                    <a:gd name="T4" fmla="*/ 0 w 1"/>
                                    <a:gd name="T5" fmla="*/ 41 h 42"/>
                                    <a:gd name="T6" fmla="*/ 0 60000 65536"/>
                                    <a:gd name="T7" fmla="*/ 0 60000 65536"/>
                                    <a:gd name="T8" fmla="*/ 0 60000 65536"/>
                                  </a:gdLst>
                                  <a:ahLst/>
                                  <a:cxnLst>
                                    <a:cxn ang="T6">
                                      <a:pos x="T0" y="T1"/>
                                    </a:cxn>
                                    <a:cxn ang="T7">
                                      <a:pos x="T2" y="T3"/>
                                    </a:cxn>
                                    <a:cxn ang="T8">
                                      <a:pos x="T4" y="T5"/>
                                    </a:cxn>
                                  </a:cxnLst>
                                  <a:rect l="0" t="0" r="r" b="b"/>
                                  <a:pathLst>
                                    <a:path w="1" h="42">
                                      <a:moveTo>
                                        <a:pt x="0" y="41"/>
                                      </a:moveTo>
                                      <a:lnTo>
                                        <a:pt x="0" y="0"/>
                                      </a:lnTo>
                                      <a:lnTo>
                                        <a:pt x="0" y="4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7" name="Freeform 525"/>
                              <wps:cNvSpPr>
                                <a:spLocks/>
                              </wps:cNvSpPr>
                              <wps:spPr bwMode="auto">
                                <a:xfrm>
                                  <a:off x="296" y="1327"/>
                                  <a:ext cx="1" cy="36"/>
                                </a:xfrm>
                                <a:custGeom>
                                  <a:avLst/>
                                  <a:gdLst>
                                    <a:gd name="T0" fmla="*/ 0 w 1"/>
                                    <a:gd name="T1" fmla="*/ 35 h 36"/>
                                    <a:gd name="T2" fmla="*/ 0 w 1"/>
                                    <a:gd name="T3" fmla="*/ 0 h 36"/>
                                    <a:gd name="T4" fmla="*/ 0 w 1"/>
                                    <a:gd name="T5" fmla="*/ 35 h 36"/>
                                    <a:gd name="T6" fmla="*/ 0 60000 65536"/>
                                    <a:gd name="T7" fmla="*/ 0 60000 65536"/>
                                    <a:gd name="T8" fmla="*/ 0 60000 65536"/>
                                  </a:gdLst>
                                  <a:ahLst/>
                                  <a:cxnLst>
                                    <a:cxn ang="T6">
                                      <a:pos x="T0" y="T1"/>
                                    </a:cxn>
                                    <a:cxn ang="T7">
                                      <a:pos x="T2" y="T3"/>
                                    </a:cxn>
                                    <a:cxn ang="T8">
                                      <a:pos x="T4" y="T5"/>
                                    </a:cxn>
                                  </a:cxnLst>
                                  <a:rect l="0" t="0" r="r" b="b"/>
                                  <a:pathLst>
                                    <a:path w="1" h="36">
                                      <a:moveTo>
                                        <a:pt x="0" y="35"/>
                                      </a:moveTo>
                                      <a:lnTo>
                                        <a:pt x="0" y="0"/>
                                      </a:lnTo>
                                      <a:lnTo>
                                        <a:pt x="0" y="35"/>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8" name="Freeform 526"/>
                              <wps:cNvSpPr>
                                <a:spLocks/>
                              </wps:cNvSpPr>
                              <wps:spPr bwMode="auto">
                                <a:xfrm>
                                  <a:off x="290" y="1294"/>
                                  <a:ext cx="1" cy="50"/>
                                </a:xfrm>
                                <a:custGeom>
                                  <a:avLst/>
                                  <a:gdLst>
                                    <a:gd name="T0" fmla="*/ 0 w 1"/>
                                    <a:gd name="T1" fmla="*/ 49 h 50"/>
                                    <a:gd name="T2" fmla="*/ 0 w 1"/>
                                    <a:gd name="T3" fmla="*/ 0 h 50"/>
                                    <a:gd name="T4" fmla="*/ 0 w 1"/>
                                    <a:gd name="T5" fmla="*/ 49 h 50"/>
                                    <a:gd name="T6" fmla="*/ 0 60000 65536"/>
                                    <a:gd name="T7" fmla="*/ 0 60000 65536"/>
                                    <a:gd name="T8" fmla="*/ 0 60000 65536"/>
                                  </a:gdLst>
                                  <a:ahLst/>
                                  <a:cxnLst>
                                    <a:cxn ang="T6">
                                      <a:pos x="T0" y="T1"/>
                                    </a:cxn>
                                    <a:cxn ang="T7">
                                      <a:pos x="T2" y="T3"/>
                                    </a:cxn>
                                    <a:cxn ang="T8">
                                      <a:pos x="T4" y="T5"/>
                                    </a:cxn>
                                  </a:cxnLst>
                                  <a:rect l="0" t="0" r="r" b="b"/>
                                  <a:pathLst>
                                    <a:path w="1" h="50">
                                      <a:moveTo>
                                        <a:pt x="0" y="49"/>
                                      </a:moveTo>
                                      <a:lnTo>
                                        <a:pt x="0" y="0"/>
                                      </a:lnTo>
                                      <a:lnTo>
                                        <a:pt x="0" y="49"/>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79" name="Freeform 527"/>
                              <wps:cNvSpPr>
                                <a:spLocks/>
                              </wps:cNvSpPr>
                              <wps:spPr bwMode="auto">
                                <a:xfrm>
                                  <a:off x="299" y="1290"/>
                                  <a:ext cx="1" cy="22"/>
                                </a:xfrm>
                                <a:custGeom>
                                  <a:avLst/>
                                  <a:gdLst>
                                    <a:gd name="T0" fmla="*/ 0 w 1"/>
                                    <a:gd name="T1" fmla="*/ 21 h 22"/>
                                    <a:gd name="T2" fmla="*/ 0 w 1"/>
                                    <a:gd name="T3" fmla="*/ 0 h 22"/>
                                    <a:gd name="T4" fmla="*/ 0 w 1"/>
                                    <a:gd name="T5" fmla="*/ 21 h 22"/>
                                    <a:gd name="T6" fmla="*/ 0 60000 65536"/>
                                    <a:gd name="T7" fmla="*/ 0 60000 65536"/>
                                    <a:gd name="T8" fmla="*/ 0 60000 65536"/>
                                  </a:gdLst>
                                  <a:ahLst/>
                                  <a:cxnLst>
                                    <a:cxn ang="T6">
                                      <a:pos x="T0" y="T1"/>
                                    </a:cxn>
                                    <a:cxn ang="T7">
                                      <a:pos x="T2" y="T3"/>
                                    </a:cxn>
                                    <a:cxn ang="T8">
                                      <a:pos x="T4" y="T5"/>
                                    </a:cxn>
                                  </a:cxnLst>
                                  <a:rect l="0" t="0" r="r" b="b"/>
                                  <a:pathLst>
                                    <a:path w="1" h="22">
                                      <a:moveTo>
                                        <a:pt x="0" y="21"/>
                                      </a:moveTo>
                                      <a:lnTo>
                                        <a:pt x="0" y="0"/>
                                      </a:lnTo>
                                      <a:lnTo>
                                        <a:pt x="0" y="2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0" name="Freeform 528"/>
                              <wps:cNvSpPr>
                                <a:spLocks/>
                              </wps:cNvSpPr>
                              <wps:spPr bwMode="auto">
                                <a:xfrm>
                                  <a:off x="351" y="1298"/>
                                  <a:ext cx="1" cy="55"/>
                                </a:xfrm>
                                <a:custGeom>
                                  <a:avLst/>
                                  <a:gdLst>
                                    <a:gd name="T0" fmla="*/ 0 w 1"/>
                                    <a:gd name="T1" fmla="*/ 0 h 55"/>
                                    <a:gd name="T2" fmla="*/ 0 w 1"/>
                                    <a:gd name="T3" fmla="*/ 54 h 55"/>
                                    <a:gd name="T4" fmla="*/ 0 w 1"/>
                                    <a:gd name="T5" fmla="*/ 0 h 55"/>
                                    <a:gd name="T6" fmla="*/ 0 60000 65536"/>
                                    <a:gd name="T7" fmla="*/ 0 60000 65536"/>
                                    <a:gd name="T8" fmla="*/ 0 60000 65536"/>
                                  </a:gdLst>
                                  <a:ahLst/>
                                  <a:cxnLst>
                                    <a:cxn ang="T6">
                                      <a:pos x="T0" y="T1"/>
                                    </a:cxn>
                                    <a:cxn ang="T7">
                                      <a:pos x="T2" y="T3"/>
                                    </a:cxn>
                                    <a:cxn ang="T8">
                                      <a:pos x="T4" y="T5"/>
                                    </a:cxn>
                                  </a:cxnLst>
                                  <a:rect l="0" t="0" r="r" b="b"/>
                                  <a:pathLst>
                                    <a:path w="1" h="55">
                                      <a:moveTo>
                                        <a:pt x="0" y="0"/>
                                      </a:moveTo>
                                      <a:lnTo>
                                        <a:pt x="0" y="5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1" name="Freeform 529"/>
                              <wps:cNvSpPr>
                                <a:spLocks/>
                              </wps:cNvSpPr>
                              <wps:spPr bwMode="auto">
                                <a:xfrm>
                                  <a:off x="348" y="1362"/>
                                  <a:ext cx="1" cy="39"/>
                                </a:xfrm>
                                <a:custGeom>
                                  <a:avLst/>
                                  <a:gdLst>
                                    <a:gd name="T0" fmla="*/ 0 w 1"/>
                                    <a:gd name="T1" fmla="*/ 0 h 39"/>
                                    <a:gd name="T2" fmla="*/ 0 w 1"/>
                                    <a:gd name="T3" fmla="*/ 38 h 39"/>
                                    <a:gd name="T4" fmla="*/ 0 w 1"/>
                                    <a:gd name="T5" fmla="*/ 0 h 39"/>
                                    <a:gd name="T6" fmla="*/ 0 60000 65536"/>
                                    <a:gd name="T7" fmla="*/ 0 60000 65536"/>
                                    <a:gd name="T8" fmla="*/ 0 60000 65536"/>
                                  </a:gdLst>
                                  <a:ahLst/>
                                  <a:cxnLst>
                                    <a:cxn ang="T6">
                                      <a:pos x="T0" y="T1"/>
                                    </a:cxn>
                                    <a:cxn ang="T7">
                                      <a:pos x="T2" y="T3"/>
                                    </a:cxn>
                                    <a:cxn ang="T8">
                                      <a:pos x="T4" y="T5"/>
                                    </a:cxn>
                                  </a:cxnLst>
                                  <a:rect l="0" t="0" r="r" b="b"/>
                                  <a:pathLst>
                                    <a:path w="1" h="39">
                                      <a:moveTo>
                                        <a:pt x="0" y="0"/>
                                      </a:moveTo>
                                      <a:lnTo>
                                        <a:pt x="0" y="38"/>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2" name="Freeform 530"/>
                              <wps:cNvSpPr>
                                <a:spLocks/>
                              </wps:cNvSpPr>
                              <wps:spPr bwMode="auto">
                                <a:xfrm>
                                  <a:off x="351" y="1400"/>
                                  <a:ext cx="1" cy="21"/>
                                </a:xfrm>
                                <a:custGeom>
                                  <a:avLst/>
                                  <a:gdLst>
                                    <a:gd name="T0" fmla="*/ 0 w 1"/>
                                    <a:gd name="T1" fmla="*/ 0 h 21"/>
                                    <a:gd name="T2" fmla="*/ 0 w 1"/>
                                    <a:gd name="T3" fmla="*/ 20 h 21"/>
                                    <a:gd name="T4" fmla="*/ 0 w 1"/>
                                    <a:gd name="T5" fmla="*/ 0 h 21"/>
                                    <a:gd name="T6" fmla="*/ 0 60000 65536"/>
                                    <a:gd name="T7" fmla="*/ 0 60000 65536"/>
                                    <a:gd name="T8" fmla="*/ 0 60000 65536"/>
                                  </a:gdLst>
                                  <a:ahLst/>
                                  <a:cxnLst>
                                    <a:cxn ang="T6">
                                      <a:pos x="T0" y="T1"/>
                                    </a:cxn>
                                    <a:cxn ang="T7">
                                      <a:pos x="T2" y="T3"/>
                                    </a:cxn>
                                    <a:cxn ang="T8">
                                      <a:pos x="T4" y="T5"/>
                                    </a:cxn>
                                  </a:cxnLst>
                                  <a:rect l="0" t="0" r="r" b="b"/>
                                  <a:pathLst>
                                    <a:path w="1" h="21">
                                      <a:moveTo>
                                        <a:pt x="0" y="0"/>
                                      </a:moveTo>
                                      <a:lnTo>
                                        <a:pt x="0" y="2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3" name="Freeform 531"/>
                              <wps:cNvSpPr>
                                <a:spLocks/>
                              </wps:cNvSpPr>
                              <wps:spPr bwMode="auto">
                                <a:xfrm>
                                  <a:off x="816" y="1410"/>
                                  <a:ext cx="56" cy="55"/>
                                </a:xfrm>
                                <a:custGeom>
                                  <a:avLst/>
                                  <a:gdLst>
                                    <a:gd name="T0" fmla="*/ 1 w 56"/>
                                    <a:gd name="T1" fmla="*/ 2 h 55"/>
                                    <a:gd name="T2" fmla="*/ 4 w 56"/>
                                    <a:gd name="T3" fmla="*/ 0 h 55"/>
                                    <a:gd name="T4" fmla="*/ 6 w 56"/>
                                    <a:gd name="T5" fmla="*/ 0 h 55"/>
                                    <a:gd name="T6" fmla="*/ 9 w 56"/>
                                    <a:gd name="T7" fmla="*/ 2 h 55"/>
                                    <a:gd name="T8" fmla="*/ 12 w 56"/>
                                    <a:gd name="T9" fmla="*/ 2 h 55"/>
                                    <a:gd name="T10" fmla="*/ 13 w 56"/>
                                    <a:gd name="T11" fmla="*/ 7 h 55"/>
                                    <a:gd name="T12" fmla="*/ 16 w 56"/>
                                    <a:gd name="T13" fmla="*/ 4 h 55"/>
                                    <a:gd name="T14" fmla="*/ 19 w 56"/>
                                    <a:gd name="T15" fmla="*/ 7 h 55"/>
                                    <a:gd name="T16" fmla="*/ 21 w 56"/>
                                    <a:gd name="T17" fmla="*/ 7 h 55"/>
                                    <a:gd name="T18" fmla="*/ 21 w 56"/>
                                    <a:gd name="T19" fmla="*/ 11 h 55"/>
                                    <a:gd name="T20" fmla="*/ 22 w 56"/>
                                    <a:gd name="T21" fmla="*/ 16 h 55"/>
                                    <a:gd name="T22" fmla="*/ 22 w 56"/>
                                    <a:gd name="T23" fmla="*/ 18 h 55"/>
                                    <a:gd name="T24" fmla="*/ 24 w 56"/>
                                    <a:gd name="T25" fmla="*/ 16 h 55"/>
                                    <a:gd name="T26" fmla="*/ 25 w 56"/>
                                    <a:gd name="T27" fmla="*/ 13 h 55"/>
                                    <a:gd name="T28" fmla="*/ 27 w 56"/>
                                    <a:gd name="T29" fmla="*/ 13 h 55"/>
                                    <a:gd name="T30" fmla="*/ 30 w 56"/>
                                    <a:gd name="T31" fmla="*/ 16 h 55"/>
                                    <a:gd name="T32" fmla="*/ 30 w 56"/>
                                    <a:gd name="T33" fmla="*/ 18 h 55"/>
                                    <a:gd name="T34" fmla="*/ 32 w 56"/>
                                    <a:gd name="T35" fmla="*/ 22 h 55"/>
                                    <a:gd name="T36" fmla="*/ 34 w 56"/>
                                    <a:gd name="T37" fmla="*/ 19 h 55"/>
                                    <a:gd name="T38" fmla="*/ 35 w 56"/>
                                    <a:gd name="T39" fmla="*/ 19 h 55"/>
                                    <a:gd name="T40" fmla="*/ 36 w 56"/>
                                    <a:gd name="T41" fmla="*/ 19 h 55"/>
                                    <a:gd name="T42" fmla="*/ 39 w 56"/>
                                    <a:gd name="T43" fmla="*/ 22 h 55"/>
                                    <a:gd name="T44" fmla="*/ 40 w 56"/>
                                    <a:gd name="T45" fmla="*/ 24 h 55"/>
                                    <a:gd name="T46" fmla="*/ 40 w 56"/>
                                    <a:gd name="T47" fmla="*/ 27 h 55"/>
                                    <a:gd name="T48" fmla="*/ 42 w 56"/>
                                    <a:gd name="T49" fmla="*/ 24 h 55"/>
                                    <a:gd name="T50" fmla="*/ 42 w 56"/>
                                    <a:gd name="T51" fmla="*/ 19 h 55"/>
                                    <a:gd name="T52" fmla="*/ 43 w 56"/>
                                    <a:gd name="T53" fmla="*/ 18 h 55"/>
                                    <a:gd name="T54" fmla="*/ 44 w 56"/>
                                    <a:gd name="T55" fmla="*/ 19 h 55"/>
                                    <a:gd name="T56" fmla="*/ 46 w 56"/>
                                    <a:gd name="T57" fmla="*/ 18 h 55"/>
                                    <a:gd name="T58" fmla="*/ 47 w 56"/>
                                    <a:gd name="T59" fmla="*/ 18 h 55"/>
                                    <a:gd name="T60" fmla="*/ 48 w 56"/>
                                    <a:gd name="T61" fmla="*/ 19 h 55"/>
                                    <a:gd name="T62" fmla="*/ 50 w 56"/>
                                    <a:gd name="T63" fmla="*/ 22 h 55"/>
                                    <a:gd name="T64" fmla="*/ 50 w 56"/>
                                    <a:gd name="T65" fmla="*/ 24 h 55"/>
                                    <a:gd name="T66" fmla="*/ 52 w 56"/>
                                    <a:gd name="T67" fmla="*/ 28 h 55"/>
                                    <a:gd name="T68" fmla="*/ 55 w 56"/>
                                    <a:gd name="T69" fmla="*/ 35 h 55"/>
                                    <a:gd name="T70" fmla="*/ 55 w 56"/>
                                    <a:gd name="T71" fmla="*/ 42 h 55"/>
                                    <a:gd name="T72" fmla="*/ 50 w 56"/>
                                    <a:gd name="T73" fmla="*/ 46 h 55"/>
                                    <a:gd name="T74" fmla="*/ 43 w 56"/>
                                    <a:gd name="T75" fmla="*/ 46 h 55"/>
                                    <a:gd name="T76" fmla="*/ 30 w 56"/>
                                    <a:gd name="T77" fmla="*/ 48 h 55"/>
                                    <a:gd name="T78" fmla="*/ 25 w 56"/>
                                    <a:gd name="T79" fmla="*/ 50 h 55"/>
                                    <a:gd name="T80" fmla="*/ 17 w 56"/>
                                    <a:gd name="T81" fmla="*/ 52 h 55"/>
                                    <a:gd name="T82" fmla="*/ 9 w 56"/>
                                    <a:gd name="T83" fmla="*/ 54 h 55"/>
                                    <a:gd name="T84" fmla="*/ 6 w 56"/>
                                    <a:gd name="T85" fmla="*/ 54 h 55"/>
                                    <a:gd name="T86" fmla="*/ 2 w 56"/>
                                    <a:gd name="T87" fmla="*/ 52 h 55"/>
                                    <a:gd name="T88" fmla="*/ 1 w 56"/>
                                    <a:gd name="T89" fmla="*/ 50 h 55"/>
                                    <a:gd name="T90" fmla="*/ 1 w 56"/>
                                    <a:gd name="T91" fmla="*/ 46 h 55"/>
                                    <a:gd name="T92" fmla="*/ 2 w 56"/>
                                    <a:gd name="T93" fmla="*/ 42 h 55"/>
                                    <a:gd name="T94" fmla="*/ 2 w 56"/>
                                    <a:gd name="T95" fmla="*/ 35 h 55"/>
                                    <a:gd name="T96" fmla="*/ 1 w 56"/>
                                    <a:gd name="T97" fmla="*/ 30 h 55"/>
                                    <a:gd name="T98" fmla="*/ 1 w 56"/>
                                    <a:gd name="T99" fmla="*/ 24 h 55"/>
                                    <a:gd name="T100" fmla="*/ 0 w 56"/>
                                    <a:gd name="T101" fmla="*/ 18 h 55"/>
                                    <a:gd name="T102" fmla="*/ 0 w 56"/>
                                    <a:gd name="T103" fmla="*/ 11 h 55"/>
                                    <a:gd name="T104" fmla="*/ 1 w 56"/>
                                    <a:gd name="T105" fmla="*/ 2 h 55"/>
                                    <a:gd name="T106" fmla="*/ 1 w 56"/>
                                    <a:gd name="T107" fmla="*/ 2 h 5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56" h="55">
                                      <a:moveTo>
                                        <a:pt x="1" y="2"/>
                                      </a:moveTo>
                                      <a:lnTo>
                                        <a:pt x="4" y="0"/>
                                      </a:lnTo>
                                      <a:lnTo>
                                        <a:pt x="6" y="0"/>
                                      </a:lnTo>
                                      <a:lnTo>
                                        <a:pt x="9" y="2"/>
                                      </a:lnTo>
                                      <a:lnTo>
                                        <a:pt x="12" y="2"/>
                                      </a:lnTo>
                                      <a:lnTo>
                                        <a:pt x="13" y="7"/>
                                      </a:lnTo>
                                      <a:lnTo>
                                        <a:pt x="16" y="4"/>
                                      </a:lnTo>
                                      <a:lnTo>
                                        <a:pt x="19" y="7"/>
                                      </a:lnTo>
                                      <a:lnTo>
                                        <a:pt x="21" y="7"/>
                                      </a:lnTo>
                                      <a:lnTo>
                                        <a:pt x="21" y="11"/>
                                      </a:lnTo>
                                      <a:lnTo>
                                        <a:pt x="22" y="16"/>
                                      </a:lnTo>
                                      <a:lnTo>
                                        <a:pt x="22" y="18"/>
                                      </a:lnTo>
                                      <a:lnTo>
                                        <a:pt x="24" y="16"/>
                                      </a:lnTo>
                                      <a:lnTo>
                                        <a:pt x="25" y="13"/>
                                      </a:lnTo>
                                      <a:lnTo>
                                        <a:pt x="27" y="13"/>
                                      </a:lnTo>
                                      <a:lnTo>
                                        <a:pt x="30" y="16"/>
                                      </a:lnTo>
                                      <a:lnTo>
                                        <a:pt x="30" y="18"/>
                                      </a:lnTo>
                                      <a:lnTo>
                                        <a:pt x="32" y="22"/>
                                      </a:lnTo>
                                      <a:lnTo>
                                        <a:pt x="34" y="19"/>
                                      </a:lnTo>
                                      <a:lnTo>
                                        <a:pt x="35" y="19"/>
                                      </a:lnTo>
                                      <a:lnTo>
                                        <a:pt x="36" y="19"/>
                                      </a:lnTo>
                                      <a:lnTo>
                                        <a:pt x="39" y="22"/>
                                      </a:lnTo>
                                      <a:lnTo>
                                        <a:pt x="40" y="24"/>
                                      </a:lnTo>
                                      <a:lnTo>
                                        <a:pt x="40" y="27"/>
                                      </a:lnTo>
                                      <a:lnTo>
                                        <a:pt x="42" y="24"/>
                                      </a:lnTo>
                                      <a:lnTo>
                                        <a:pt x="42" y="19"/>
                                      </a:lnTo>
                                      <a:lnTo>
                                        <a:pt x="43" y="18"/>
                                      </a:lnTo>
                                      <a:lnTo>
                                        <a:pt x="44" y="19"/>
                                      </a:lnTo>
                                      <a:lnTo>
                                        <a:pt x="46" y="18"/>
                                      </a:lnTo>
                                      <a:lnTo>
                                        <a:pt x="47" y="18"/>
                                      </a:lnTo>
                                      <a:lnTo>
                                        <a:pt x="48" y="19"/>
                                      </a:lnTo>
                                      <a:lnTo>
                                        <a:pt x="50" y="22"/>
                                      </a:lnTo>
                                      <a:lnTo>
                                        <a:pt x="50" y="24"/>
                                      </a:lnTo>
                                      <a:lnTo>
                                        <a:pt x="52" y="28"/>
                                      </a:lnTo>
                                      <a:lnTo>
                                        <a:pt x="55" y="35"/>
                                      </a:lnTo>
                                      <a:lnTo>
                                        <a:pt x="55" y="42"/>
                                      </a:lnTo>
                                      <a:lnTo>
                                        <a:pt x="50" y="46"/>
                                      </a:lnTo>
                                      <a:lnTo>
                                        <a:pt x="43" y="46"/>
                                      </a:lnTo>
                                      <a:lnTo>
                                        <a:pt x="30" y="48"/>
                                      </a:lnTo>
                                      <a:lnTo>
                                        <a:pt x="25" y="50"/>
                                      </a:lnTo>
                                      <a:lnTo>
                                        <a:pt x="17" y="52"/>
                                      </a:lnTo>
                                      <a:lnTo>
                                        <a:pt x="9" y="54"/>
                                      </a:lnTo>
                                      <a:lnTo>
                                        <a:pt x="6" y="54"/>
                                      </a:lnTo>
                                      <a:lnTo>
                                        <a:pt x="2" y="52"/>
                                      </a:lnTo>
                                      <a:lnTo>
                                        <a:pt x="1" y="50"/>
                                      </a:lnTo>
                                      <a:lnTo>
                                        <a:pt x="1" y="46"/>
                                      </a:lnTo>
                                      <a:lnTo>
                                        <a:pt x="2" y="42"/>
                                      </a:lnTo>
                                      <a:lnTo>
                                        <a:pt x="2" y="35"/>
                                      </a:lnTo>
                                      <a:lnTo>
                                        <a:pt x="1" y="30"/>
                                      </a:lnTo>
                                      <a:lnTo>
                                        <a:pt x="1" y="24"/>
                                      </a:lnTo>
                                      <a:lnTo>
                                        <a:pt x="0" y="18"/>
                                      </a:lnTo>
                                      <a:lnTo>
                                        <a:pt x="0" y="11"/>
                                      </a:lnTo>
                                      <a:lnTo>
                                        <a:pt x="1"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4" name="Freeform 532"/>
                              <wps:cNvSpPr>
                                <a:spLocks/>
                              </wps:cNvSpPr>
                              <wps:spPr bwMode="auto">
                                <a:xfrm>
                                  <a:off x="713" y="1412"/>
                                  <a:ext cx="57" cy="79"/>
                                </a:xfrm>
                                <a:custGeom>
                                  <a:avLst/>
                                  <a:gdLst>
                                    <a:gd name="T0" fmla="*/ 55 w 57"/>
                                    <a:gd name="T1" fmla="*/ 5 h 79"/>
                                    <a:gd name="T2" fmla="*/ 53 w 57"/>
                                    <a:gd name="T3" fmla="*/ 0 h 79"/>
                                    <a:gd name="T4" fmla="*/ 51 w 57"/>
                                    <a:gd name="T5" fmla="*/ 0 h 79"/>
                                    <a:gd name="T6" fmla="*/ 48 w 57"/>
                                    <a:gd name="T7" fmla="*/ 2 h 79"/>
                                    <a:gd name="T8" fmla="*/ 45 w 57"/>
                                    <a:gd name="T9" fmla="*/ 5 h 79"/>
                                    <a:gd name="T10" fmla="*/ 42 w 57"/>
                                    <a:gd name="T11" fmla="*/ 7 h 79"/>
                                    <a:gd name="T12" fmla="*/ 41 w 57"/>
                                    <a:gd name="T13" fmla="*/ 7 h 79"/>
                                    <a:gd name="T14" fmla="*/ 39 w 57"/>
                                    <a:gd name="T15" fmla="*/ 7 h 79"/>
                                    <a:gd name="T16" fmla="*/ 37 w 57"/>
                                    <a:gd name="T17" fmla="*/ 11 h 79"/>
                                    <a:gd name="T18" fmla="*/ 35 w 57"/>
                                    <a:gd name="T19" fmla="*/ 16 h 79"/>
                                    <a:gd name="T20" fmla="*/ 35 w 57"/>
                                    <a:gd name="T21" fmla="*/ 20 h 79"/>
                                    <a:gd name="T22" fmla="*/ 35 w 57"/>
                                    <a:gd name="T23" fmla="*/ 25 h 79"/>
                                    <a:gd name="T24" fmla="*/ 32 w 57"/>
                                    <a:gd name="T25" fmla="*/ 20 h 79"/>
                                    <a:gd name="T26" fmla="*/ 31 w 57"/>
                                    <a:gd name="T27" fmla="*/ 17 h 79"/>
                                    <a:gd name="T28" fmla="*/ 29 w 57"/>
                                    <a:gd name="T29" fmla="*/ 17 h 79"/>
                                    <a:gd name="T30" fmla="*/ 27 w 57"/>
                                    <a:gd name="T31" fmla="*/ 20 h 79"/>
                                    <a:gd name="T32" fmla="*/ 25 w 57"/>
                                    <a:gd name="T33" fmla="*/ 25 h 79"/>
                                    <a:gd name="T34" fmla="*/ 25 w 57"/>
                                    <a:gd name="T35" fmla="*/ 31 h 79"/>
                                    <a:gd name="T36" fmla="*/ 24 w 57"/>
                                    <a:gd name="T37" fmla="*/ 28 h 79"/>
                                    <a:gd name="T38" fmla="*/ 23 w 57"/>
                                    <a:gd name="T39" fmla="*/ 26 h 79"/>
                                    <a:gd name="T40" fmla="*/ 20 w 57"/>
                                    <a:gd name="T41" fmla="*/ 28 h 79"/>
                                    <a:gd name="T42" fmla="*/ 19 w 57"/>
                                    <a:gd name="T43" fmla="*/ 31 h 79"/>
                                    <a:gd name="T44" fmla="*/ 17 w 57"/>
                                    <a:gd name="T45" fmla="*/ 33 h 79"/>
                                    <a:gd name="T46" fmla="*/ 16 w 57"/>
                                    <a:gd name="T47" fmla="*/ 37 h 79"/>
                                    <a:gd name="T48" fmla="*/ 16 w 57"/>
                                    <a:gd name="T49" fmla="*/ 33 h 79"/>
                                    <a:gd name="T50" fmla="*/ 15 w 57"/>
                                    <a:gd name="T51" fmla="*/ 28 h 79"/>
                                    <a:gd name="T52" fmla="*/ 15 w 57"/>
                                    <a:gd name="T53" fmla="*/ 26 h 79"/>
                                    <a:gd name="T54" fmla="*/ 12 w 57"/>
                                    <a:gd name="T55" fmla="*/ 26 h 79"/>
                                    <a:gd name="T56" fmla="*/ 11 w 57"/>
                                    <a:gd name="T57" fmla="*/ 26 h 79"/>
                                    <a:gd name="T58" fmla="*/ 8 w 57"/>
                                    <a:gd name="T59" fmla="*/ 28 h 79"/>
                                    <a:gd name="T60" fmla="*/ 8 w 57"/>
                                    <a:gd name="T61" fmla="*/ 33 h 79"/>
                                    <a:gd name="T62" fmla="*/ 5 w 57"/>
                                    <a:gd name="T63" fmla="*/ 36 h 79"/>
                                    <a:gd name="T64" fmla="*/ 5 w 57"/>
                                    <a:gd name="T65" fmla="*/ 40 h 79"/>
                                    <a:gd name="T66" fmla="*/ 1 w 57"/>
                                    <a:gd name="T67" fmla="*/ 48 h 79"/>
                                    <a:gd name="T68" fmla="*/ 0 w 57"/>
                                    <a:gd name="T69" fmla="*/ 56 h 79"/>
                                    <a:gd name="T70" fmla="*/ 0 w 57"/>
                                    <a:gd name="T71" fmla="*/ 66 h 79"/>
                                    <a:gd name="T72" fmla="*/ 0 w 57"/>
                                    <a:gd name="T73" fmla="*/ 72 h 79"/>
                                    <a:gd name="T74" fmla="*/ 0 w 57"/>
                                    <a:gd name="T75" fmla="*/ 76 h 79"/>
                                    <a:gd name="T76" fmla="*/ 8 w 57"/>
                                    <a:gd name="T77" fmla="*/ 78 h 79"/>
                                    <a:gd name="T78" fmla="*/ 25 w 57"/>
                                    <a:gd name="T79" fmla="*/ 72 h 79"/>
                                    <a:gd name="T80" fmla="*/ 35 w 57"/>
                                    <a:gd name="T81" fmla="*/ 70 h 79"/>
                                    <a:gd name="T82" fmla="*/ 37 w 57"/>
                                    <a:gd name="T83" fmla="*/ 72 h 79"/>
                                    <a:gd name="T84" fmla="*/ 44 w 57"/>
                                    <a:gd name="T85" fmla="*/ 68 h 79"/>
                                    <a:gd name="T86" fmla="*/ 52 w 57"/>
                                    <a:gd name="T87" fmla="*/ 68 h 79"/>
                                    <a:gd name="T88" fmla="*/ 55 w 57"/>
                                    <a:gd name="T89" fmla="*/ 63 h 79"/>
                                    <a:gd name="T90" fmla="*/ 53 w 57"/>
                                    <a:gd name="T91" fmla="*/ 56 h 79"/>
                                    <a:gd name="T92" fmla="*/ 55 w 57"/>
                                    <a:gd name="T93" fmla="*/ 48 h 79"/>
                                    <a:gd name="T94" fmla="*/ 55 w 57"/>
                                    <a:gd name="T95" fmla="*/ 44 h 79"/>
                                    <a:gd name="T96" fmla="*/ 55 w 57"/>
                                    <a:gd name="T97" fmla="*/ 36 h 79"/>
                                    <a:gd name="T98" fmla="*/ 56 w 57"/>
                                    <a:gd name="T99" fmla="*/ 26 h 79"/>
                                    <a:gd name="T100" fmla="*/ 56 w 57"/>
                                    <a:gd name="T101" fmla="*/ 16 h 79"/>
                                    <a:gd name="T102" fmla="*/ 55 w 57"/>
                                    <a:gd name="T103" fmla="*/ 5 h 79"/>
                                    <a:gd name="T104" fmla="*/ 55 w 57"/>
                                    <a:gd name="T105" fmla="*/ 5 h 79"/>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57" h="79">
                                      <a:moveTo>
                                        <a:pt x="55" y="5"/>
                                      </a:moveTo>
                                      <a:lnTo>
                                        <a:pt x="53" y="0"/>
                                      </a:lnTo>
                                      <a:lnTo>
                                        <a:pt x="51" y="0"/>
                                      </a:lnTo>
                                      <a:lnTo>
                                        <a:pt x="48" y="2"/>
                                      </a:lnTo>
                                      <a:lnTo>
                                        <a:pt x="45" y="5"/>
                                      </a:lnTo>
                                      <a:lnTo>
                                        <a:pt x="42" y="7"/>
                                      </a:lnTo>
                                      <a:lnTo>
                                        <a:pt x="41" y="7"/>
                                      </a:lnTo>
                                      <a:lnTo>
                                        <a:pt x="39" y="7"/>
                                      </a:lnTo>
                                      <a:lnTo>
                                        <a:pt x="37" y="11"/>
                                      </a:lnTo>
                                      <a:lnTo>
                                        <a:pt x="35" y="16"/>
                                      </a:lnTo>
                                      <a:lnTo>
                                        <a:pt x="35" y="20"/>
                                      </a:lnTo>
                                      <a:lnTo>
                                        <a:pt x="35" y="25"/>
                                      </a:lnTo>
                                      <a:lnTo>
                                        <a:pt x="32" y="20"/>
                                      </a:lnTo>
                                      <a:lnTo>
                                        <a:pt x="31" y="17"/>
                                      </a:lnTo>
                                      <a:lnTo>
                                        <a:pt x="29" y="17"/>
                                      </a:lnTo>
                                      <a:lnTo>
                                        <a:pt x="27" y="20"/>
                                      </a:lnTo>
                                      <a:lnTo>
                                        <a:pt x="25" y="25"/>
                                      </a:lnTo>
                                      <a:lnTo>
                                        <a:pt x="25" y="31"/>
                                      </a:lnTo>
                                      <a:lnTo>
                                        <a:pt x="24" y="28"/>
                                      </a:lnTo>
                                      <a:lnTo>
                                        <a:pt x="23" y="26"/>
                                      </a:lnTo>
                                      <a:lnTo>
                                        <a:pt x="20" y="28"/>
                                      </a:lnTo>
                                      <a:lnTo>
                                        <a:pt x="19" y="31"/>
                                      </a:lnTo>
                                      <a:lnTo>
                                        <a:pt x="17" y="33"/>
                                      </a:lnTo>
                                      <a:lnTo>
                                        <a:pt x="16" y="37"/>
                                      </a:lnTo>
                                      <a:lnTo>
                                        <a:pt x="16" y="33"/>
                                      </a:lnTo>
                                      <a:lnTo>
                                        <a:pt x="15" y="28"/>
                                      </a:lnTo>
                                      <a:lnTo>
                                        <a:pt x="15" y="26"/>
                                      </a:lnTo>
                                      <a:lnTo>
                                        <a:pt x="12" y="26"/>
                                      </a:lnTo>
                                      <a:lnTo>
                                        <a:pt x="11" y="26"/>
                                      </a:lnTo>
                                      <a:lnTo>
                                        <a:pt x="8" y="28"/>
                                      </a:lnTo>
                                      <a:lnTo>
                                        <a:pt x="8" y="33"/>
                                      </a:lnTo>
                                      <a:lnTo>
                                        <a:pt x="5" y="36"/>
                                      </a:lnTo>
                                      <a:lnTo>
                                        <a:pt x="5" y="40"/>
                                      </a:lnTo>
                                      <a:lnTo>
                                        <a:pt x="1" y="48"/>
                                      </a:lnTo>
                                      <a:lnTo>
                                        <a:pt x="0" y="56"/>
                                      </a:lnTo>
                                      <a:lnTo>
                                        <a:pt x="0" y="66"/>
                                      </a:lnTo>
                                      <a:lnTo>
                                        <a:pt x="0" y="72"/>
                                      </a:lnTo>
                                      <a:lnTo>
                                        <a:pt x="0" y="76"/>
                                      </a:lnTo>
                                      <a:lnTo>
                                        <a:pt x="8" y="78"/>
                                      </a:lnTo>
                                      <a:lnTo>
                                        <a:pt x="25" y="72"/>
                                      </a:lnTo>
                                      <a:lnTo>
                                        <a:pt x="35" y="70"/>
                                      </a:lnTo>
                                      <a:lnTo>
                                        <a:pt x="37" y="72"/>
                                      </a:lnTo>
                                      <a:lnTo>
                                        <a:pt x="44" y="68"/>
                                      </a:lnTo>
                                      <a:lnTo>
                                        <a:pt x="52" y="68"/>
                                      </a:lnTo>
                                      <a:lnTo>
                                        <a:pt x="55" y="63"/>
                                      </a:lnTo>
                                      <a:lnTo>
                                        <a:pt x="53" y="56"/>
                                      </a:lnTo>
                                      <a:lnTo>
                                        <a:pt x="55" y="48"/>
                                      </a:lnTo>
                                      <a:lnTo>
                                        <a:pt x="55" y="44"/>
                                      </a:lnTo>
                                      <a:lnTo>
                                        <a:pt x="55" y="36"/>
                                      </a:lnTo>
                                      <a:lnTo>
                                        <a:pt x="56" y="26"/>
                                      </a:lnTo>
                                      <a:lnTo>
                                        <a:pt x="56" y="16"/>
                                      </a:lnTo>
                                      <a:lnTo>
                                        <a:pt x="55"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385" name="Freeform 533"/>
                            <wps:cNvSpPr>
                              <a:spLocks/>
                            </wps:cNvSpPr>
                            <wps:spPr bwMode="auto">
                              <a:xfrm>
                                <a:off x="-2134" y="1168"/>
                                <a:ext cx="61" cy="232"/>
                              </a:xfrm>
                              <a:custGeom>
                                <a:avLst/>
                                <a:gdLst>
                                  <a:gd name="T0" fmla="*/ 0 w 61"/>
                                  <a:gd name="T1" fmla="*/ 217 h 232"/>
                                  <a:gd name="T2" fmla="*/ 60 w 61"/>
                                  <a:gd name="T3" fmla="*/ 231 h 232"/>
                                  <a:gd name="T4" fmla="*/ 45 w 61"/>
                                  <a:gd name="T5" fmla="*/ 0 h 232"/>
                                  <a:gd name="T6" fmla="*/ 0 w 61"/>
                                  <a:gd name="T7" fmla="*/ 217 h 232"/>
                                  <a:gd name="T8" fmla="*/ 0 w 61"/>
                                  <a:gd name="T9" fmla="*/ 217 h 2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 h="232">
                                    <a:moveTo>
                                      <a:pt x="0" y="217"/>
                                    </a:moveTo>
                                    <a:lnTo>
                                      <a:pt x="60" y="231"/>
                                    </a:lnTo>
                                    <a:lnTo>
                                      <a:pt x="45" y="0"/>
                                    </a:lnTo>
                                    <a:lnTo>
                                      <a:pt x="0" y="21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6" name="AutoShape 534"/>
                            <wps:cNvSpPr>
                              <a:spLocks noChangeArrowheads="1"/>
                            </wps:cNvSpPr>
                            <wps:spPr bwMode="auto">
                              <a:xfrm flipV="1">
                                <a:off x="-2061" y="1136"/>
                                <a:ext cx="22" cy="307"/>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7" name="Freeform 535"/>
                            <wps:cNvSpPr>
                              <a:spLocks/>
                            </wps:cNvSpPr>
                            <wps:spPr bwMode="auto">
                              <a:xfrm>
                                <a:off x="-2091" y="1140"/>
                                <a:ext cx="31" cy="300"/>
                              </a:xfrm>
                              <a:custGeom>
                                <a:avLst/>
                                <a:gdLst>
                                  <a:gd name="T0" fmla="*/ 30 w 31"/>
                                  <a:gd name="T1" fmla="*/ 299 h 300"/>
                                  <a:gd name="T2" fmla="*/ 0 w 31"/>
                                  <a:gd name="T3" fmla="*/ 289 h 300"/>
                                  <a:gd name="T4" fmla="*/ 0 w 31"/>
                                  <a:gd name="T5" fmla="*/ 0 h 300"/>
                                  <a:gd name="T6" fmla="*/ 30 w 31"/>
                                  <a:gd name="T7" fmla="*/ 0 h 300"/>
                                  <a:gd name="T8" fmla="*/ 30 w 31"/>
                                  <a:gd name="T9" fmla="*/ 299 h 300"/>
                                  <a:gd name="T10" fmla="*/ 30 w 31"/>
                                  <a:gd name="T11" fmla="*/ 299 h 3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1" h="300">
                                    <a:moveTo>
                                      <a:pt x="30" y="299"/>
                                    </a:moveTo>
                                    <a:lnTo>
                                      <a:pt x="0" y="289"/>
                                    </a:lnTo>
                                    <a:lnTo>
                                      <a:pt x="0" y="0"/>
                                    </a:lnTo>
                                    <a:lnTo>
                                      <a:pt x="30" y="0"/>
                                    </a:lnTo>
                                    <a:lnTo>
                                      <a:pt x="30" y="299"/>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8" name="Freeform 536"/>
                            <wps:cNvSpPr>
                              <a:spLocks/>
                            </wps:cNvSpPr>
                            <wps:spPr bwMode="auto">
                              <a:xfrm>
                                <a:off x="-2130" y="1116"/>
                                <a:ext cx="63" cy="33"/>
                              </a:xfrm>
                              <a:custGeom>
                                <a:avLst/>
                                <a:gdLst>
                                  <a:gd name="T0" fmla="*/ 0 w 63"/>
                                  <a:gd name="T1" fmla="*/ 10 h 33"/>
                                  <a:gd name="T2" fmla="*/ 55 w 63"/>
                                  <a:gd name="T3" fmla="*/ 0 h 33"/>
                                  <a:gd name="T4" fmla="*/ 62 w 63"/>
                                  <a:gd name="T5" fmla="*/ 28 h 33"/>
                                  <a:gd name="T6" fmla="*/ 7 w 63"/>
                                  <a:gd name="T7" fmla="*/ 32 h 33"/>
                                  <a:gd name="T8" fmla="*/ 0 w 63"/>
                                  <a:gd name="T9" fmla="*/ 10 h 33"/>
                                  <a:gd name="T10" fmla="*/ 0 w 63"/>
                                  <a:gd name="T11" fmla="*/ 10 h 3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3" h="33">
                                    <a:moveTo>
                                      <a:pt x="0" y="10"/>
                                    </a:moveTo>
                                    <a:lnTo>
                                      <a:pt x="55" y="0"/>
                                    </a:lnTo>
                                    <a:lnTo>
                                      <a:pt x="62" y="28"/>
                                    </a:lnTo>
                                    <a:lnTo>
                                      <a:pt x="7" y="32"/>
                                    </a:lnTo>
                                    <a:lnTo>
                                      <a:pt x="0" y="1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89" name="Freeform 537"/>
                            <wps:cNvSpPr>
                              <a:spLocks/>
                            </wps:cNvSpPr>
                            <wps:spPr bwMode="auto">
                              <a:xfrm>
                                <a:off x="-2304" y="1121"/>
                                <a:ext cx="102" cy="60"/>
                              </a:xfrm>
                              <a:custGeom>
                                <a:avLst/>
                                <a:gdLst>
                                  <a:gd name="T0" fmla="*/ 0 w 102"/>
                                  <a:gd name="T1" fmla="*/ 59 h 60"/>
                                  <a:gd name="T2" fmla="*/ 59 w 102"/>
                                  <a:gd name="T3" fmla="*/ 0 h 60"/>
                                  <a:gd name="T4" fmla="*/ 101 w 102"/>
                                  <a:gd name="T5" fmla="*/ 59 h 60"/>
                                  <a:gd name="T6" fmla="*/ 0 w 102"/>
                                  <a:gd name="T7" fmla="*/ 59 h 60"/>
                                  <a:gd name="T8" fmla="*/ 0 w 102"/>
                                  <a:gd name="T9" fmla="*/ 59 h 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 h="60">
                                    <a:moveTo>
                                      <a:pt x="0" y="59"/>
                                    </a:moveTo>
                                    <a:lnTo>
                                      <a:pt x="59" y="0"/>
                                    </a:lnTo>
                                    <a:lnTo>
                                      <a:pt x="101" y="59"/>
                                    </a:lnTo>
                                    <a:lnTo>
                                      <a:pt x="0" y="59"/>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0" name="Freeform 538"/>
                            <wps:cNvSpPr>
                              <a:spLocks/>
                            </wps:cNvSpPr>
                            <wps:spPr bwMode="auto">
                              <a:xfrm>
                                <a:off x="-2241" y="1185"/>
                                <a:ext cx="41" cy="61"/>
                              </a:xfrm>
                              <a:custGeom>
                                <a:avLst/>
                                <a:gdLst>
                                  <a:gd name="T0" fmla="*/ 0 w 41"/>
                                  <a:gd name="T1" fmla="*/ 0 h 61"/>
                                  <a:gd name="T2" fmla="*/ 0 w 41"/>
                                  <a:gd name="T3" fmla="*/ 60 h 61"/>
                                  <a:gd name="T4" fmla="*/ 40 w 41"/>
                                  <a:gd name="T5" fmla="*/ 5 h 61"/>
                                  <a:gd name="T6" fmla="*/ 0 w 41"/>
                                  <a:gd name="T7" fmla="*/ 0 h 61"/>
                                  <a:gd name="T8" fmla="*/ 0 w 41"/>
                                  <a:gd name="T9" fmla="*/ 0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1" h="61">
                                    <a:moveTo>
                                      <a:pt x="0" y="0"/>
                                    </a:moveTo>
                                    <a:lnTo>
                                      <a:pt x="0" y="60"/>
                                    </a:lnTo>
                                    <a:lnTo>
                                      <a:pt x="40" y="5"/>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1" name="Freeform 539"/>
                            <wps:cNvSpPr>
                              <a:spLocks/>
                            </wps:cNvSpPr>
                            <wps:spPr bwMode="auto">
                              <a:xfrm>
                                <a:off x="-2304" y="1178"/>
                                <a:ext cx="104" cy="11"/>
                              </a:xfrm>
                              <a:custGeom>
                                <a:avLst/>
                                <a:gdLst>
                                  <a:gd name="T0" fmla="*/ 0 w 104"/>
                                  <a:gd name="T1" fmla="*/ 0 h 11"/>
                                  <a:gd name="T2" fmla="*/ 100 w 104"/>
                                  <a:gd name="T3" fmla="*/ 0 h 11"/>
                                  <a:gd name="T4" fmla="*/ 103 w 104"/>
                                  <a:gd name="T5" fmla="*/ 10 h 11"/>
                                  <a:gd name="T6" fmla="*/ 4 w 104"/>
                                  <a:gd name="T7" fmla="*/ 10 h 11"/>
                                  <a:gd name="T8" fmla="*/ 0 w 104"/>
                                  <a:gd name="T9" fmla="*/ 0 h 11"/>
                                  <a:gd name="T10" fmla="*/ 0 w 104"/>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4" h="11">
                                    <a:moveTo>
                                      <a:pt x="0" y="0"/>
                                    </a:moveTo>
                                    <a:lnTo>
                                      <a:pt x="100" y="0"/>
                                    </a:lnTo>
                                    <a:lnTo>
                                      <a:pt x="103" y="10"/>
                                    </a:lnTo>
                                    <a:lnTo>
                                      <a:pt x="4"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2" name="Freeform 540"/>
                            <wps:cNvSpPr>
                              <a:spLocks/>
                            </wps:cNvSpPr>
                            <wps:spPr bwMode="auto">
                              <a:xfrm>
                                <a:off x="-2300" y="1188"/>
                                <a:ext cx="60" cy="174"/>
                              </a:xfrm>
                              <a:custGeom>
                                <a:avLst/>
                                <a:gdLst>
                                  <a:gd name="T0" fmla="*/ 0 w 60"/>
                                  <a:gd name="T1" fmla="*/ 0 h 174"/>
                                  <a:gd name="T2" fmla="*/ 59 w 60"/>
                                  <a:gd name="T3" fmla="*/ 0 h 174"/>
                                  <a:gd name="T4" fmla="*/ 59 w 60"/>
                                  <a:gd name="T5" fmla="*/ 173 h 174"/>
                                  <a:gd name="T6" fmla="*/ 0 w 60"/>
                                  <a:gd name="T7" fmla="*/ 161 h 174"/>
                                  <a:gd name="T8" fmla="*/ 0 w 60"/>
                                  <a:gd name="T9" fmla="*/ 0 h 174"/>
                                  <a:gd name="T10" fmla="*/ 0 w 60"/>
                                  <a:gd name="T11" fmla="*/ 0 h 17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 h="174">
                                    <a:moveTo>
                                      <a:pt x="0" y="0"/>
                                    </a:moveTo>
                                    <a:lnTo>
                                      <a:pt x="59" y="0"/>
                                    </a:lnTo>
                                    <a:lnTo>
                                      <a:pt x="59" y="173"/>
                                    </a:lnTo>
                                    <a:lnTo>
                                      <a:pt x="0" y="161"/>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3" name="Freeform 541"/>
                            <wps:cNvSpPr>
                              <a:spLocks/>
                            </wps:cNvSpPr>
                            <wps:spPr bwMode="auto">
                              <a:xfrm>
                                <a:off x="-2300" y="1190"/>
                                <a:ext cx="60" cy="53"/>
                              </a:xfrm>
                              <a:custGeom>
                                <a:avLst/>
                                <a:gdLst>
                                  <a:gd name="T0" fmla="*/ 0 w 60"/>
                                  <a:gd name="T1" fmla="*/ 0 h 53"/>
                                  <a:gd name="T2" fmla="*/ 59 w 60"/>
                                  <a:gd name="T3" fmla="*/ 0 h 53"/>
                                  <a:gd name="T4" fmla="*/ 59 w 60"/>
                                  <a:gd name="T5" fmla="*/ 52 h 53"/>
                                  <a:gd name="T6" fmla="*/ 0 w 60"/>
                                  <a:gd name="T7" fmla="*/ 52 h 53"/>
                                  <a:gd name="T8" fmla="*/ 0 w 60"/>
                                  <a:gd name="T9" fmla="*/ 0 h 53"/>
                                  <a:gd name="T10" fmla="*/ 0 w 60"/>
                                  <a:gd name="T11" fmla="*/ 0 h 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 h="53">
                                    <a:moveTo>
                                      <a:pt x="0" y="0"/>
                                    </a:moveTo>
                                    <a:lnTo>
                                      <a:pt x="59" y="0"/>
                                    </a:lnTo>
                                    <a:lnTo>
                                      <a:pt x="59" y="52"/>
                                    </a:lnTo>
                                    <a:lnTo>
                                      <a:pt x="0" y="52"/>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4" name="Freeform 542"/>
                            <wps:cNvSpPr>
                              <a:spLocks/>
                            </wps:cNvSpPr>
                            <wps:spPr bwMode="auto">
                              <a:xfrm>
                                <a:off x="-2295" y="1196"/>
                                <a:ext cx="51" cy="166"/>
                              </a:xfrm>
                              <a:custGeom>
                                <a:avLst/>
                                <a:gdLst>
                                  <a:gd name="T0" fmla="*/ 0 w 51"/>
                                  <a:gd name="T1" fmla="*/ 153 h 166"/>
                                  <a:gd name="T2" fmla="*/ 0 w 51"/>
                                  <a:gd name="T3" fmla="*/ 0 h 166"/>
                                  <a:gd name="T4" fmla="*/ 50 w 51"/>
                                  <a:gd name="T5" fmla="*/ 0 h 166"/>
                                  <a:gd name="T6" fmla="*/ 50 w 51"/>
                                  <a:gd name="T7" fmla="*/ 165 h 16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 h="166">
                                    <a:moveTo>
                                      <a:pt x="0" y="153"/>
                                    </a:moveTo>
                                    <a:lnTo>
                                      <a:pt x="0" y="0"/>
                                    </a:lnTo>
                                    <a:lnTo>
                                      <a:pt x="50" y="0"/>
                                    </a:lnTo>
                                    <a:lnTo>
                                      <a:pt x="50" y="165"/>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5" name="Freeform 543"/>
                            <wps:cNvSpPr>
                              <a:spLocks/>
                            </wps:cNvSpPr>
                            <wps:spPr bwMode="auto">
                              <a:xfrm>
                                <a:off x="-2291" y="1207"/>
                                <a:ext cx="20" cy="41"/>
                              </a:xfrm>
                              <a:custGeom>
                                <a:avLst/>
                                <a:gdLst>
                                  <a:gd name="T0" fmla="*/ 0 w 20"/>
                                  <a:gd name="T1" fmla="*/ 0 h 41"/>
                                  <a:gd name="T2" fmla="*/ 0 w 20"/>
                                  <a:gd name="T3" fmla="*/ 40 h 41"/>
                                  <a:gd name="T4" fmla="*/ 19 w 20"/>
                                  <a:gd name="T5" fmla="*/ 40 h 41"/>
                                  <a:gd name="T6" fmla="*/ 0 60000 65536"/>
                                  <a:gd name="T7" fmla="*/ 0 60000 65536"/>
                                  <a:gd name="T8" fmla="*/ 0 60000 65536"/>
                                </a:gdLst>
                                <a:ahLst/>
                                <a:cxnLst>
                                  <a:cxn ang="T6">
                                    <a:pos x="T0" y="T1"/>
                                  </a:cxn>
                                  <a:cxn ang="T7">
                                    <a:pos x="T2" y="T3"/>
                                  </a:cxn>
                                  <a:cxn ang="T8">
                                    <a:pos x="T4" y="T5"/>
                                  </a:cxn>
                                </a:cxnLst>
                                <a:rect l="0" t="0" r="r" b="b"/>
                                <a:pathLst>
                                  <a:path w="20" h="41">
                                    <a:moveTo>
                                      <a:pt x="0" y="0"/>
                                    </a:moveTo>
                                    <a:lnTo>
                                      <a:pt x="0" y="40"/>
                                    </a:lnTo>
                                    <a:lnTo>
                                      <a:pt x="19"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6" name="Freeform 544"/>
                            <wps:cNvSpPr>
                              <a:spLocks/>
                            </wps:cNvSpPr>
                            <wps:spPr bwMode="auto">
                              <a:xfrm>
                                <a:off x="-2289" y="1208"/>
                                <a:ext cx="18" cy="42"/>
                              </a:xfrm>
                              <a:custGeom>
                                <a:avLst/>
                                <a:gdLst>
                                  <a:gd name="T0" fmla="*/ 0 w 18"/>
                                  <a:gd name="T1" fmla="*/ 0 h 42"/>
                                  <a:gd name="T2" fmla="*/ 0 w 18"/>
                                  <a:gd name="T3" fmla="*/ 41 h 42"/>
                                  <a:gd name="T4" fmla="*/ 17 w 18"/>
                                  <a:gd name="T5" fmla="*/ 41 h 42"/>
                                  <a:gd name="T6" fmla="*/ 0 60000 65536"/>
                                  <a:gd name="T7" fmla="*/ 0 60000 65536"/>
                                  <a:gd name="T8" fmla="*/ 0 60000 65536"/>
                                </a:gdLst>
                                <a:ahLst/>
                                <a:cxnLst>
                                  <a:cxn ang="T6">
                                    <a:pos x="T0" y="T1"/>
                                  </a:cxn>
                                  <a:cxn ang="T7">
                                    <a:pos x="T2" y="T3"/>
                                  </a:cxn>
                                  <a:cxn ang="T8">
                                    <a:pos x="T4" y="T5"/>
                                  </a:cxn>
                                </a:cxnLst>
                                <a:rect l="0" t="0" r="r" b="b"/>
                                <a:pathLst>
                                  <a:path w="18" h="42">
                                    <a:moveTo>
                                      <a:pt x="0" y="0"/>
                                    </a:moveTo>
                                    <a:lnTo>
                                      <a:pt x="0" y="41"/>
                                    </a:lnTo>
                                    <a:lnTo>
                                      <a:pt x="17" y="4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7" name="Freeform 545"/>
                            <wps:cNvSpPr>
                              <a:spLocks/>
                            </wps:cNvSpPr>
                            <wps:spPr bwMode="auto">
                              <a:xfrm>
                                <a:off x="-2268" y="1207"/>
                                <a:ext cx="19" cy="41"/>
                              </a:xfrm>
                              <a:custGeom>
                                <a:avLst/>
                                <a:gdLst>
                                  <a:gd name="T0" fmla="*/ 0 w 19"/>
                                  <a:gd name="T1" fmla="*/ 0 h 41"/>
                                  <a:gd name="T2" fmla="*/ 0 w 19"/>
                                  <a:gd name="T3" fmla="*/ 40 h 41"/>
                                  <a:gd name="T4" fmla="*/ 18 w 19"/>
                                  <a:gd name="T5" fmla="*/ 40 h 41"/>
                                  <a:gd name="T6" fmla="*/ 0 60000 65536"/>
                                  <a:gd name="T7" fmla="*/ 0 60000 65536"/>
                                  <a:gd name="T8" fmla="*/ 0 60000 65536"/>
                                </a:gdLst>
                                <a:ahLst/>
                                <a:cxnLst>
                                  <a:cxn ang="T6">
                                    <a:pos x="T0" y="T1"/>
                                  </a:cxn>
                                  <a:cxn ang="T7">
                                    <a:pos x="T2" y="T3"/>
                                  </a:cxn>
                                  <a:cxn ang="T8">
                                    <a:pos x="T4" y="T5"/>
                                  </a:cxn>
                                </a:cxnLst>
                                <a:rect l="0" t="0" r="r" b="b"/>
                                <a:pathLst>
                                  <a:path w="19" h="41">
                                    <a:moveTo>
                                      <a:pt x="0" y="0"/>
                                    </a:moveTo>
                                    <a:lnTo>
                                      <a:pt x="0" y="40"/>
                                    </a:lnTo>
                                    <a:lnTo>
                                      <a:pt x="18"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8" name="Freeform 546"/>
                            <wps:cNvSpPr>
                              <a:spLocks/>
                            </wps:cNvSpPr>
                            <wps:spPr bwMode="auto">
                              <a:xfrm>
                                <a:off x="-2267" y="1208"/>
                                <a:ext cx="19" cy="42"/>
                              </a:xfrm>
                              <a:custGeom>
                                <a:avLst/>
                                <a:gdLst>
                                  <a:gd name="T0" fmla="*/ 0 w 19"/>
                                  <a:gd name="T1" fmla="*/ 0 h 42"/>
                                  <a:gd name="T2" fmla="*/ 0 w 19"/>
                                  <a:gd name="T3" fmla="*/ 41 h 42"/>
                                  <a:gd name="T4" fmla="*/ 18 w 19"/>
                                  <a:gd name="T5" fmla="*/ 41 h 42"/>
                                  <a:gd name="T6" fmla="*/ 0 60000 65536"/>
                                  <a:gd name="T7" fmla="*/ 0 60000 65536"/>
                                  <a:gd name="T8" fmla="*/ 0 60000 65536"/>
                                </a:gdLst>
                                <a:ahLst/>
                                <a:cxnLst>
                                  <a:cxn ang="T6">
                                    <a:pos x="T0" y="T1"/>
                                  </a:cxn>
                                  <a:cxn ang="T7">
                                    <a:pos x="T2" y="T3"/>
                                  </a:cxn>
                                  <a:cxn ang="T8">
                                    <a:pos x="T4" y="T5"/>
                                  </a:cxn>
                                </a:cxnLst>
                                <a:rect l="0" t="0" r="r" b="b"/>
                                <a:pathLst>
                                  <a:path w="19" h="42">
                                    <a:moveTo>
                                      <a:pt x="0" y="0"/>
                                    </a:moveTo>
                                    <a:lnTo>
                                      <a:pt x="0" y="41"/>
                                    </a:lnTo>
                                    <a:lnTo>
                                      <a:pt x="18" y="41"/>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399" name="Freeform 547"/>
                            <wps:cNvSpPr>
                              <a:spLocks/>
                            </wps:cNvSpPr>
                            <wps:spPr bwMode="auto">
                              <a:xfrm>
                                <a:off x="-2291" y="1255"/>
                                <a:ext cx="20" cy="43"/>
                              </a:xfrm>
                              <a:custGeom>
                                <a:avLst/>
                                <a:gdLst>
                                  <a:gd name="T0" fmla="*/ 0 w 20"/>
                                  <a:gd name="T1" fmla="*/ 0 h 43"/>
                                  <a:gd name="T2" fmla="*/ 0 w 20"/>
                                  <a:gd name="T3" fmla="*/ 42 h 43"/>
                                  <a:gd name="T4" fmla="*/ 19 w 20"/>
                                  <a:gd name="T5" fmla="*/ 42 h 43"/>
                                  <a:gd name="T6" fmla="*/ 0 60000 65536"/>
                                  <a:gd name="T7" fmla="*/ 0 60000 65536"/>
                                  <a:gd name="T8" fmla="*/ 0 60000 65536"/>
                                </a:gdLst>
                                <a:ahLst/>
                                <a:cxnLst>
                                  <a:cxn ang="T6">
                                    <a:pos x="T0" y="T1"/>
                                  </a:cxn>
                                  <a:cxn ang="T7">
                                    <a:pos x="T2" y="T3"/>
                                  </a:cxn>
                                  <a:cxn ang="T8">
                                    <a:pos x="T4" y="T5"/>
                                  </a:cxn>
                                </a:cxnLst>
                                <a:rect l="0" t="0" r="r" b="b"/>
                                <a:pathLst>
                                  <a:path w="20" h="43">
                                    <a:moveTo>
                                      <a:pt x="0" y="0"/>
                                    </a:moveTo>
                                    <a:lnTo>
                                      <a:pt x="0" y="42"/>
                                    </a:lnTo>
                                    <a:lnTo>
                                      <a:pt x="19"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0" name="Freeform 548"/>
                            <wps:cNvSpPr>
                              <a:spLocks/>
                            </wps:cNvSpPr>
                            <wps:spPr bwMode="auto">
                              <a:xfrm>
                                <a:off x="-2289" y="1257"/>
                                <a:ext cx="18" cy="41"/>
                              </a:xfrm>
                              <a:custGeom>
                                <a:avLst/>
                                <a:gdLst>
                                  <a:gd name="T0" fmla="*/ 0 w 18"/>
                                  <a:gd name="T1" fmla="*/ 0 h 41"/>
                                  <a:gd name="T2" fmla="*/ 0 w 18"/>
                                  <a:gd name="T3" fmla="*/ 40 h 41"/>
                                  <a:gd name="T4" fmla="*/ 17 w 18"/>
                                  <a:gd name="T5" fmla="*/ 40 h 41"/>
                                  <a:gd name="T6" fmla="*/ 0 60000 65536"/>
                                  <a:gd name="T7" fmla="*/ 0 60000 65536"/>
                                  <a:gd name="T8" fmla="*/ 0 60000 65536"/>
                                </a:gdLst>
                                <a:ahLst/>
                                <a:cxnLst>
                                  <a:cxn ang="T6">
                                    <a:pos x="T0" y="T1"/>
                                  </a:cxn>
                                  <a:cxn ang="T7">
                                    <a:pos x="T2" y="T3"/>
                                  </a:cxn>
                                  <a:cxn ang="T8">
                                    <a:pos x="T4" y="T5"/>
                                  </a:cxn>
                                </a:cxnLst>
                                <a:rect l="0" t="0" r="r" b="b"/>
                                <a:pathLst>
                                  <a:path w="18" h="41">
                                    <a:moveTo>
                                      <a:pt x="0" y="0"/>
                                    </a:moveTo>
                                    <a:lnTo>
                                      <a:pt x="0" y="40"/>
                                    </a:lnTo>
                                    <a:lnTo>
                                      <a:pt x="17" y="4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1" name="Freeform 549"/>
                            <wps:cNvSpPr>
                              <a:spLocks/>
                            </wps:cNvSpPr>
                            <wps:spPr bwMode="auto">
                              <a:xfrm>
                                <a:off x="-2268" y="1255"/>
                                <a:ext cx="19" cy="43"/>
                              </a:xfrm>
                              <a:custGeom>
                                <a:avLst/>
                                <a:gdLst>
                                  <a:gd name="T0" fmla="*/ 0 w 19"/>
                                  <a:gd name="T1" fmla="*/ 0 h 43"/>
                                  <a:gd name="T2" fmla="*/ 0 w 19"/>
                                  <a:gd name="T3" fmla="*/ 42 h 43"/>
                                  <a:gd name="T4" fmla="*/ 18 w 19"/>
                                  <a:gd name="T5" fmla="*/ 42 h 43"/>
                                  <a:gd name="T6" fmla="*/ 0 60000 65536"/>
                                  <a:gd name="T7" fmla="*/ 0 60000 65536"/>
                                  <a:gd name="T8" fmla="*/ 0 60000 65536"/>
                                </a:gdLst>
                                <a:ahLst/>
                                <a:cxnLst>
                                  <a:cxn ang="T6">
                                    <a:pos x="T0" y="T1"/>
                                  </a:cxn>
                                  <a:cxn ang="T7">
                                    <a:pos x="T2" y="T3"/>
                                  </a:cxn>
                                  <a:cxn ang="T8">
                                    <a:pos x="T4" y="T5"/>
                                  </a:cxn>
                                </a:cxnLst>
                                <a:rect l="0" t="0" r="r" b="b"/>
                                <a:pathLst>
                                  <a:path w="19" h="43">
                                    <a:moveTo>
                                      <a:pt x="0" y="0"/>
                                    </a:moveTo>
                                    <a:lnTo>
                                      <a:pt x="0" y="42"/>
                                    </a:lnTo>
                                    <a:lnTo>
                                      <a:pt x="18" y="4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2" name="Freeform 550"/>
                            <wps:cNvSpPr>
                              <a:spLocks/>
                            </wps:cNvSpPr>
                            <wps:spPr bwMode="auto">
                              <a:xfrm>
                                <a:off x="-2267" y="1257"/>
                                <a:ext cx="19" cy="41"/>
                              </a:xfrm>
                              <a:custGeom>
                                <a:avLst/>
                                <a:gdLst>
                                  <a:gd name="T0" fmla="*/ 0 w 19"/>
                                  <a:gd name="T1" fmla="*/ 0 h 41"/>
                                  <a:gd name="T2" fmla="*/ 0 w 19"/>
                                  <a:gd name="T3" fmla="*/ 40 h 41"/>
                                  <a:gd name="T4" fmla="*/ 18 w 19"/>
                                  <a:gd name="T5" fmla="*/ 40 h 41"/>
                                  <a:gd name="T6" fmla="*/ 0 60000 65536"/>
                                  <a:gd name="T7" fmla="*/ 0 60000 65536"/>
                                  <a:gd name="T8" fmla="*/ 0 60000 65536"/>
                                </a:gdLst>
                                <a:ahLst/>
                                <a:cxnLst>
                                  <a:cxn ang="T6">
                                    <a:pos x="T0" y="T1"/>
                                  </a:cxn>
                                  <a:cxn ang="T7">
                                    <a:pos x="T2" y="T3"/>
                                  </a:cxn>
                                  <a:cxn ang="T8">
                                    <a:pos x="T4" y="T5"/>
                                  </a:cxn>
                                </a:cxnLst>
                                <a:rect l="0" t="0" r="r" b="b"/>
                                <a:pathLst>
                                  <a:path w="19" h="41">
                                    <a:moveTo>
                                      <a:pt x="0" y="0"/>
                                    </a:moveTo>
                                    <a:lnTo>
                                      <a:pt x="0" y="40"/>
                                    </a:lnTo>
                                    <a:lnTo>
                                      <a:pt x="18" y="4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3" name="Freeform 551"/>
                            <wps:cNvSpPr>
                              <a:spLocks/>
                            </wps:cNvSpPr>
                            <wps:spPr bwMode="auto">
                              <a:xfrm>
                                <a:off x="-2363" y="1224"/>
                                <a:ext cx="29" cy="94"/>
                              </a:xfrm>
                              <a:custGeom>
                                <a:avLst/>
                                <a:gdLst>
                                  <a:gd name="T0" fmla="*/ 0 w 29"/>
                                  <a:gd name="T1" fmla="*/ 3 h 94"/>
                                  <a:gd name="T2" fmla="*/ 28 w 29"/>
                                  <a:gd name="T3" fmla="*/ 0 h 94"/>
                                  <a:gd name="T4" fmla="*/ 28 w 29"/>
                                  <a:gd name="T5" fmla="*/ 93 h 94"/>
                                  <a:gd name="T6" fmla="*/ 0 w 29"/>
                                  <a:gd name="T7" fmla="*/ 88 h 94"/>
                                  <a:gd name="T8" fmla="*/ 0 w 29"/>
                                  <a:gd name="T9" fmla="*/ 3 h 94"/>
                                  <a:gd name="T10" fmla="*/ 0 w 29"/>
                                  <a:gd name="T11" fmla="*/ 3 h 9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9" h="94">
                                    <a:moveTo>
                                      <a:pt x="0" y="3"/>
                                    </a:moveTo>
                                    <a:lnTo>
                                      <a:pt x="28" y="0"/>
                                    </a:lnTo>
                                    <a:lnTo>
                                      <a:pt x="28" y="93"/>
                                    </a:lnTo>
                                    <a:lnTo>
                                      <a:pt x="0" y="88"/>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4" name="Freeform 552"/>
                            <wps:cNvSpPr>
                              <a:spLocks/>
                            </wps:cNvSpPr>
                            <wps:spPr bwMode="auto">
                              <a:xfrm>
                                <a:off x="-2361" y="1229"/>
                                <a:ext cx="25" cy="40"/>
                              </a:xfrm>
                              <a:custGeom>
                                <a:avLst/>
                                <a:gdLst>
                                  <a:gd name="T0" fmla="*/ 0 w 25"/>
                                  <a:gd name="T1" fmla="*/ 1 h 40"/>
                                  <a:gd name="T2" fmla="*/ 0 w 25"/>
                                  <a:gd name="T3" fmla="*/ 39 h 40"/>
                                  <a:gd name="T4" fmla="*/ 24 w 25"/>
                                  <a:gd name="T5" fmla="*/ 39 h 40"/>
                                  <a:gd name="T6" fmla="*/ 24 w 25"/>
                                  <a:gd name="T7" fmla="*/ 0 h 40"/>
                                  <a:gd name="T8" fmla="*/ 0 w 25"/>
                                  <a:gd name="T9" fmla="*/ 1 h 40"/>
                                  <a:gd name="T10" fmla="*/ 0 w 25"/>
                                  <a:gd name="T11" fmla="*/ 1 h 4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40">
                                    <a:moveTo>
                                      <a:pt x="0" y="1"/>
                                    </a:moveTo>
                                    <a:lnTo>
                                      <a:pt x="0" y="39"/>
                                    </a:lnTo>
                                    <a:lnTo>
                                      <a:pt x="24" y="39"/>
                                    </a:lnTo>
                                    <a:lnTo>
                                      <a:pt x="24" y="0"/>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5" name="Freeform 553"/>
                            <wps:cNvSpPr>
                              <a:spLocks/>
                            </wps:cNvSpPr>
                            <wps:spPr bwMode="auto">
                              <a:xfrm>
                                <a:off x="-2361" y="1272"/>
                                <a:ext cx="25" cy="41"/>
                              </a:xfrm>
                              <a:custGeom>
                                <a:avLst/>
                                <a:gdLst>
                                  <a:gd name="T0" fmla="*/ 0 w 25"/>
                                  <a:gd name="T1" fmla="*/ 0 h 41"/>
                                  <a:gd name="T2" fmla="*/ 24 w 25"/>
                                  <a:gd name="T3" fmla="*/ 0 h 41"/>
                                  <a:gd name="T4" fmla="*/ 24 w 25"/>
                                  <a:gd name="T5" fmla="*/ 40 h 41"/>
                                  <a:gd name="T6" fmla="*/ 0 w 25"/>
                                  <a:gd name="T7" fmla="*/ 37 h 41"/>
                                  <a:gd name="T8" fmla="*/ 0 w 25"/>
                                  <a:gd name="T9" fmla="*/ 0 h 41"/>
                                  <a:gd name="T10" fmla="*/ 0 w 25"/>
                                  <a:gd name="T11" fmla="*/ 0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41">
                                    <a:moveTo>
                                      <a:pt x="0" y="0"/>
                                    </a:moveTo>
                                    <a:lnTo>
                                      <a:pt x="24" y="0"/>
                                    </a:lnTo>
                                    <a:lnTo>
                                      <a:pt x="24" y="40"/>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6" name="Freeform 554"/>
                            <wps:cNvSpPr>
                              <a:spLocks/>
                            </wps:cNvSpPr>
                            <wps:spPr bwMode="auto">
                              <a:xfrm>
                                <a:off x="-2213" y="1237"/>
                                <a:ext cx="62" cy="95"/>
                              </a:xfrm>
                              <a:custGeom>
                                <a:avLst/>
                                <a:gdLst>
                                  <a:gd name="T0" fmla="*/ 0 w 62"/>
                                  <a:gd name="T1" fmla="*/ 0 h 95"/>
                                  <a:gd name="T2" fmla="*/ 61 w 62"/>
                                  <a:gd name="T3" fmla="*/ 0 h 95"/>
                                  <a:gd name="T4" fmla="*/ 61 w 62"/>
                                  <a:gd name="T5" fmla="*/ 94 h 95"/>
                                  <a:gd name="T6" fmla="*/ 0 w 62"/>
                                  <a:gd name="T7" fmla="*/ 87 h 95"/>
                                  <a:gd name="T8" fmla="*/ 0 w 62"/>
                                  <a:gd name="T9" fmla="*/ 0 h 95"/>
                                  <a:gd name="T10" fmla="*/ 0 w 62"/>
                                  <a:gd name="T11" fmla="*/ 0 h 9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2" h="95">
                                    <a:moveTo>
                                      <a:pt x="0" y="0"/>
                                    </a:moveTo>
                                    <a:lnTo>
                                      <a:pt x="61" y="0"/>
                                    </a:lnTo>
                                    <a:lnTo>
                                      <a:pt x="61" y="94"/>
                                    </a:lnTo>
                                    <a:lnTo>
                                      <a:pt x="0" y="87"/>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7" name="AutoShape 555"/>
                            <wps:cNvSpPr>
                              <a:spLocks noChangeArrowheads="1"/>
                            </wps:cNvSpPr>
                            <wps:spPr bwMode="auto">
                              <a:xfrm flipV="1">
                                <a:off x="-2209" y="1241"/>
                                <a:ext cx="26" cy="4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8" name="Freeform 556"/>
                            <wps:cNvSpPr>
                              <a:spLocks/>
                            </wps:cNvSpPr>
                            <wps:spPr bwMode="auto">
                              <a:xfrm>
                                <a:off x="-2209" y="1284"/>
                                <a:ext cx="25" cy="38"/>
                              </a:xfrm>
                              <a:custGeom>
                                <a:avLst/>
                                <a:gdLst>
                                  <a:gd name="T0" fmla="*/ 0 w 25"/>
                                  <a:gd name="T1" fmla="*/ 0 h 38"/>
                                  <a:gd name="T2" fmla="*/ 24 w 25"/>
                                  <a:gd name="T3" fmla="*/ 0 h 38"/>
                                  <a:gd name="T4" fmla="*/ 24 w 25"/>
                                  <a:gd name="T5" fmla="*/ 37 h 38"/>
                                  <a:gd name="T6" fmla="*/ 0 w 25"/>
                                  <a:gd name="T7" fmla="*/ 35 h 38"/>
                                  <a:gd name="T8" fmla="*/ 0 w 25"/>
                                  <a:gd name="T9" fmla="*/ 0 h 38"/>
                                  <a:gd name="T10" fmla="*/ 0 w 25"/>
                                  <a:gd name="T11" fmla="*/ 0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 h="38">
                                    <a:moveTo>
                                      <a:pt x="0" y="0"/>
                                    </a:moveTo>
                                    <a:lnTo>
                                      <a:pt x="24" y="0"/>
                                    </a:lnTo>
                                    <a:lnTo>
                                      <a:pt x="24" y="37"/>
                                    </a:lnTo>
                                    <a:lnTo>
                                      <a:pt x="0" y="35"/>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09" name="AutoShape 557"/>
                            <wps:cNvSpPr>
                              <a:spLocks noChangeArrowheads="1"/>
                            </wps:cNvSpPr>
                            <wps:spPr bwMode="auto">
                              <a:xfrm flipV="1">
                                <a:off x="-2181" y="1241"/>
                                <a:ext cx="26" cy="4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0" name="Freeform 558"/>
                            <wps:cNvSpPr>
                              <a:spLocks/>
                            </wps:cNvSpPr>
                            <wps:spPr bwMode="auto">
                              <a:xfrm>
                                <a:off x="-2181" y="1284"/>
                                <a:ext cx="26" cy="41"/>
                              </a:xfrm>
                              <a:custGeom>
                                <a:avLst/>
                                <a:gdLst>
                                  <a:gd name="T0" fmla="*/ 0 w 26"/>
                                  <a:gd name="T1" fmla="*/ 0 h 41"/>
                                  <a:gd name="T2" fmla="*/ 25 w 26"/>
                                  <a:gd name="T3" fmla="*/ 0 h 41"/>
                                  <a:gd name="T4" fmla="*/ 25 w 26"/>
                                  <a:gd name="T5" fmla="*/ 40 h 41"/>
                                  <a:gd name="T6" fmla="*/ 0 w 26"/>
                                  <a:gd name="T7" fmla="*/ 39 h 41"/>
                                  <a:gd name="T8" fmla="*/ 0 w 26"/>
                                  <a:gd name="T9" fmla="*/ 0 h 41"/>
                                  <a:gd name="T10" fmla="*/ 0 w 26"/>
                                  <a:gd name="T11" fmla="*/ 0 h 4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 h="41">
                                    <a:moveTo>
                                      <a:pt x="0" y="0"/>
                                    </a:moveTo>
                                    <a:lnTo>
                                      <a:pt x="25" y="0"/>
                                    </a:lnTo>
                                    <a:lnTo>
                                      <a:pt x="25" y="40"/>
                                    </a:lnTo>
                                    <a:lnTo>
                                      <a:pt x="0" y="39"/>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1" name="Freeform 559"/>
                            <wps:cNvSpPr>
                              <a:spLocks/>
                            </wps:cNvSpPr>
                            <wps:spPr bwMode="auto">
                              <a:xfrm>
                                <a:off x="-1484" y="1335"/>
                                <a:ext cx="24" cy="11"/>
                              </a:xfrm>
                              <a:custGeom>
                                <a:avLst/>
                                <a:gdLst>
                                  <a:gd name="T0" fmla="*/ 0 w 24"/>
                                  <a:gd name="T1" fmla="*/ 3 h 11"/>
                                  <a:gd name="T2" fmla="*/ 5 w 24"/>
                                  <a:gd name="T3" fmla="*/ 10 h 11"/>
                                  <a:gd name="T4" fmla="*/ 19 w 24"/>
                                  <a:gd name="T5" fmla="*/ 7 h 11"/>
                                  <a:gd name="T6" fmla="*/ 23 w 24"/>
                                  <a:gd name="T7" fmla="*/ 0 h 11"/>
                                  <a:gd name="T8" fmla="*/ 19 w 24"/>
                                  <a:gd name="T9" fmla="*/ 0 h 11"/>
                                  <a:gd name="T10" fmla="*/ 17 w 24"/>
                                  <a:gd name="T11" fmla="*/ 3 h 11"/>
                                  <a:gd name="T12" fmla="*/ 6 w 24"/>
                                  <a:gd name="T13" fmla="*/ 6 h 11"/>
                                  <a:gd name="T14" fmla="*/ 3 w 24"/>
                                  <a:gd name="T15" fmla="*/ 2 h 11"/>
                                  <a:gd name="T16" fmla="*/ 0 w 24"/>
                                  <a:gd name="T17" fmla="*/ 3 h 11"/>
                                  <a:gd name="T18" fmla="*/ 0 w 24"/>
                                  <a:gd name="T19" fmla="*/ 3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4" h="11">
                                    <a:moveTo>
                                      <a:pt x="0" y="3"/>
                                    </a:moveTo>
                                    <a:lnTo>
                                      <a:pt x="5" y="10"/>
                                    </a:lnTo>
                                    <a:lnTo>
                                      <a:pt x="19" y="7"/>
                                    </a:lnTo>
                                    <a:lnTo>
                                      <a:pt x="23" y="0"/>
                                    </a:lnTo>
                                    <a:lnTo>
                                      <a:pt x="19" y="0"/>
                                    </a:lnTo>
                                    <a:lnTo>
                                      <a:pt x="17" y="3"/>
                                    </a:lnTo>
                                    <a:lnTo>
                                      <a:pt x="6" y="6"/>
                                    </a:lnTo>
                                    <a:lnTo>
                                      <a:pt x="3" y="2"/>
                                    </a:lnTo>
                                    <a:lnTo>
                                      <a:pt x="0" y="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2" name="Freeform 560"/>
                            <wps:cNvSpPr>
                              <a:spLocks/>
                            </wps:cNvSpPr>
                            <wps:spPr bwMode="auto">
                              <a:xfrm>
                                <a:off x="-1487" y="1335"/>
                                <a:ext cx="27" cy="8"/>
                              </a:xfrm>
                              <a:custGeom>
                                <a:avLst/>
                                <a:gdLst>
                                  <a:gd name="T0" fmla="*/ 0 w 27"/>
                                  <a:gd name="T1" fmla="*/ 2 h 8"/>
                                  <a:gd name="T2" fmla="*/ 8 w 27"/>
                                  <a:gd name="T3" fmla="*/ 7 h 8"/>
                                  <a:gd name="T4" fmla="*/ 22 w 27"/>
                                  <a:gd name="T5" fmla="*/ 6 h 8"/>
                                  <a:gd name="T6" fmla="*/ 26 w 27"/>
                                  <a:gd name="T7" fmla="*/ 0 h 8"/>
                                  <a:gd name="T8" fmla="*/ 22 w 27"/>
                                  <a:gd name="T9" fmla="*/ 0 h 8"/>
                                  <a:gd name="T10" fmla="*/ 20 w 27"/>
                                  <a:gd name="T11" fmla="*/ 2 h 8"/>
                                  <a:gd name="T12" fmla="*/ 9 w 27"/>
                                  <a:gd name="T13" fmla="*/ 3 h 8"/>
                                  <a:gd name="T14" fmla="*/ 5 w 27"/>
                                  <a:gd name="T15" fmla="*/ 0 h 8"/>
                                  <a:gd name="T16" fmla="*/ 0 w 27"/>
                                  <a:gd name="T17" fmla="*/ 2 h 8"/>
                                  <a:gd name="T18" fmla="*/ 0 w 27"/>
                                  <a:gd name="T19" fmla="*/ 2 h 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7" h="8">
                                    <a:moveTo>
                                      <a:pt x="0" y="2"/>
                                    </a:moveTo>
                                    <a:lnTo>
                                      <a:pt x="8" y="7"/>
                                    </a:lnTo>
                                    <a:lnTo>
                                      <a:pt x="22" y="6"/>
                                    </a:lnTo>
                                    <a:lnTo>
                                      <a:pt x="26" y="0"/>
                                    </a:lnTo>
                                    <a:lnTo>
                                      <a:pt x="22" y="0"/>
                                    </a:lnTo>
                                    <a:lnTo>
                                      <a:pt x="20" y="2"/>
                                    </a:lnTo>
                                    <a:lnTo>
                                      <a:pt x="9" y="3"/>
                                    </a:lnTo>
                                    <a:lnTo>
                                      <a:pt x="5"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3" name="Freeform 561"/>
                            <wps:cNvSpPr>
                              <a:spLocks/>
                            </wps:cNvSpPr>
                            <wps:spPr bwMode="auto">
                              <a:xfrm>
                                <a:off x="-2349" y="1302"/>
                                <a:ext cx="57" cy="52"/>
                              </a:xfrm>
                              <a:custGeom>
                                <a:avLst/>
                                <a:gdLst>
                                  <a:gd name="T0" fmla="*/ 54 w 57"/>
                                  <a:gd name="T1" fmla="*/ 3 h 52"/>
                                  <a:gd name="T2" fmla="*/ 52 w 57"/>
                                  <a:gd name="T3" fmla="*/ 0 h 52"/>
                                  <a:gd name="T4" fmla="*/ 49 w 57"/>
                                  <a:gd name="T5" fmla="*/ 0 h 52"/>
                                  <a:gd name="T6" fmla="*/ 46 w 57"/>
                                  <a:gd name="T7" fmla="*/ 3 h 52"/>
                                  <a:gd name="T8" fmla="*/ 43 w 57"/>
                                  <a:gd name="T9" fmla="*/ 3 h 52"/>
                                  <a:gd name="T10" fmla="*/ 42 w 57"/>
                                  <a:gd name="T11" fmla="*/ 7 h 52"/>
                                  <a:gd name="T12" fmla="*/ 39 w 57"/>
                                  <a:gd name="T13" fmla="*/ 5 h 52"/>
                                  <a:gd name="T14" fmla="*/ 37 w 57"/>
                                  <a:gd name="T15" fmla="*/ 7 h 52"/>
                                  <a:gd name="T16" fmla="*/ 34 w 57"/>
                                  <a:gd name="T17" fmla="*/ 7 h 52"/>
                                  <a:gd name="T18" fmla="*/ 34 w 57"/>
                                  <a:gd name="T19" fmla="*/ 10 h 52"/>
                                  <a:gd name="T20" fmla="*/ 33 w 57"/>
                                  <a:gd name="T21" fmla="*/ 15 h 52"/>
                                  <a:gd name="T22" fmla="*/ 33 w 57"/>
                                  <a:gd name="T23" fmla="*/ 17 h 52"/>
                                  <a:gd name="T24" fmla="*/ 31 w 57"/>
                                  <a:gd name="T25" fmla="*/ 15 h 52"/>
                                  <a:gd name="T26" fmla="*/ 30 w 57"/>
                                  <a:gd name="T27" fmla="*/ 13 h 52"/>
                                  <a:gd name="T28" fmla="*/ 28 w 57"/>
                                  <a:gd name="T29" fmla="*/ 13 h 52"/>
                                  <a:gd name="T30" fmla="*/ 26 w 57"/>
                                  <a:gd name="T31" fmla="*/ 15 h 52"/>
                                  <a:gd name="T32" fmla="*/ 25 w 57"/>
                                  <a:gd name="T33" fmla="*/ 17 h 52"/>
                                  <a:gd name="T34" fmla="*/ 23 w 57"/>
                                  <a:gd name="T35" fmla="*/ 21 h 52"/>
                                  <a:gd name="T36" fmla="*/ 21 w 57"/>
                                  <a:gd name="T37" fmla="*/ 19 h 52"/>
                                  <a:gd name="T38" fmla="*/ 20 w 57"/>
                                  <a:gd name="T39" fmla="*/ 19 h 52"/>
                                  <a:gd name="T40" fmla="*/ 18 w 57"/>
                                  <a:gd name="T41" fmla="*/ 19 h 52"/>
                                  <a:gd name="T42" fmla="*/ 16 w 57"/>
                                  <a:gd name="T43" fmla="*/ 21 h 52"/>
                                  <a:gd name="T44" fmla="*/ 14 w 57"/>
                                  <a:gd name="T45" fmla="*/ 22 h 52"/>
                                  <a:gd name="T46" fmla="*/ 14 w 57"/>
                                  <a:gd name="T47" fmla="*/ 25 h 52"/>
                                  <a:gd name="T48" fmla="*/ 14 w 57"/>
                                  <a:gd name="T49" fmla="*/ 22 h 52"/>
                                  <a:gd name="T50" fmla="*/ 14 w 57"/>
                                  <a:gd name="T51" fmla="*/ 19 h 52"/>
                                  <a:gd name="T52" fmla="*/ 12 w 57"/>
                                  <a:gd name="T53" fmla="*/ 17 h 52"/>
                                  <a:gd name="T54" fmla="*/ 10 w 57"/>
                                  <a:gd name="T55" fmla="*/ 19 h 52"/>
                                  <a:gd name="T56" fmla="*/ 9 w 57"/>
                                  <a:gd name="T57" fmla="*/ 17 h 52"/>
                                  <a:gd name="T58" fmla="*/ 8 w 57"/>
                                  <a:gd name="T59" fmla="*/ 17 h 52"/>
                                  <a:gd name="T60" fmla="*/ 6 w 57"/>
                                  <a:gd name="T61" fmla="*/ 19 h 52"/>
                                  <a:gd name="T62" fmla="*/ 5 w 57"/>
                                  <a:gd name="T63" fmla="*/ 21 h 52"/>
                                  <a:gd name="T64" fmla="*/ 4 w 57"/>
                                  <a:gd name="T65" fmla="*/ 22 h 52"/>
                                  <a:gd name="T66" fmla="*/ 2 w 57"/>
                                  <a:gd name="T67" fmla="*/ 26 h 52"/>
                                  <a:gd name="T68" fmla="*/ 0 w 57"/>
                                  <a:gd name="T69" fmla="*/ 33 h 52"/>
                                  <a:gd name="T70" fmla="*/ 0 w 57"/>
                                  <a:gd name="T71" fmla="*/ 39 h 52"/>
                                  <a:gd name="T72" fmla="*/ 4 w 57"/>
                                  <a:gd name="T73" fmla="*/ 43 h 52"/>
                                  <a:gd name="T74" fmla="*/ 12 w 57"/>
                                  <a:gd name="T75" fmla="*/ 43 h 52"/>
                                  <a:gd name="T76" fmla="*/ 25 w 57"/>
                                  <a:gd name="T77" fmla="*/ 45 h 52"/>
                                  <a:gd name="T78" fmla="*/ 30 w 57"/>
                                  <a:gd name="T79" fmla="*/ 47 h 52"/>
                                  <a:gd name="T80" fmla="*/ 37 w 57"/>
                                  <a:gd name="T81" fmla="*/ 49 h 52"/>
                                  <a:gd name="T82" fmla="*/ 46 w 57"/>
                                  <a:gd name="T83" fmla="*/ 51 h 52"/>
                                  <a:gd name="T84" fmla="*/ 49 w 57"/>
                                  <a:gd name="T85" fmla="*/ 51 h 52"/>
                                  <a:gd name="T86" fmla="*/ 54 w 57"/>
                                  <a:gd name="T87" fmla="*/ 49 h 52"/>
                                  <a:gd name="T88" fmla="*/ 54 w 57"/>
                                  <a:gd name="T89" fmla="*/ 47 h 52"/>
                                  <a:gd name="T90" fmla="*/ 54 w 57"/>
                                  <a:gd name="T91" fmla="*/ 43 h 52"/>
                                  <a:gd name="T92" fmla="*/ 54 w 57"/>
                                  <a:gd name="T93" fmla="*/ 39 h 52"/>
                                  <a:gd name="T94" fmla="*/ 54 w 57"/>
                                  <a:gd name="T95" fmla="*/ 33 h 52"/>
                                  <a:gd name="T96" fmla="*/ 54 w 57"/>
                                  <a:gd name="T97" fmla="*/ 29 h 52"/>
                                  <a:gd name="T98" fmla="*/ 54 w 57"/>
                                  <a:gd name="T99" fmla="*/ 22 h 52"/>
                                  <a:gd name="T100" fmla="*/ 56 w 57"/>
                                  <a:gd name="T101" fmla="*/ 17 h 52"/>
                                  <a:gd name="T102" fmla="*/ 56 w 57"/>
                                  <a:gd name="T103" fmla="*/ 10 h 52"/>
                                  <a:gd name="T104" fmla="*/ 54 w 57"/>
                                  <a:gd name="T105" fmla="*/ 3 h 52"/>
                                  <a:gd name="T106" fmla="*/ 54 w 57"/>
                                  <a:gd name="T107" fmla="*/ 3 h 52"/>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57" h="52">
                                    <a:moveTo>
                                      <a:pt x="54" y="3"/>
                                    </a:moveTo>
                                    <a:lnTo>
                                      <a:pt x="52" y="0"/>
                                    </a:lnTo>
                                    <a:lnTo>
                                      <a:pt x="49" y="0"/>
                                    </a:lnTo>
                                    <a:lnTo>
                                      <a:pt x="46" y="3"/>
                                    </a:lnTo>
                                    <a:lnTo>
                                      <a:pt x="43" y="3"/>
                                    </a:lnTo>
                                    <a:lnTo>
                                      <a:pt x="42" y="7"/>
                                    </a:lnTo>
                                    <a:lnTo>
                                      <a:pt x="39" y="5"/>
                                    </a:lnTo>
                                    <a:lnTo>
                                      <a:pt x="37" y="7"/>
                                    </a:lnTo>
                                    <a:lnTo>
                                      <a:pt x="34" y="7"/>
                                    </a:lnTo>
                                    <a:lnTo>
                                      <a:pt x="34" y="10"/>
                                    </a:lnTo>
                                    <a:lnTo>
                                      <a:pt x="33" y="15"/>
                                    </a:lnTo>
                                    <a:lnTo>
                                      <a:pt x="33" y="17"/>
                                    </a:lnTo>
                                    <a:lnTo>
                                      <a:pt x="31" y="15"/>
                                    </a:lnTo>
                                    <a:lnTo>
                                      <a:pt x="30" y="13"/>
                                    </a:lnTo>
                                    <a:lnTo>
                                      <a:pt x="28" y="13"/>
                                    </a:lnTo>
                                    <a:lnTo>
                                      <a:pt x="26" y="15"/>
                                    </a:lnTo>
                                    <a:lnTo>
                                      <a:pt x="25" y="17"/>
                                    </a:lnTo>
                                    <a:lnTo>
                                      <a:pt x="23" y="21"/>
                                    </a:lnTo>
                                    <a:lnTo>
                                      <a:pt x="21" y="19"/>
                                    </a:lnTo>
                                    <a:lnTo>
                                      <a:pt x="20" y="19"/>
                                    </a:lnTo>
                                    <a:lnTo>
                                      <a:pt x="18" y="19"/>
                                    </a:lnTo>
                                    <a:lnTo>
                                      <a:pt x="16" y="21"/>
                                    </a:lnTo>
                                    <a:lnTo>
                                      <a:pt x="14" y="22"/>
                                    </a:lnTo>
                                    <a:lnTo>
                                      <a:pt x="14" y="25"/>
                                    </a:lnTo>
                                    <a:lnTo>
                                      <a:pt x="14" y="22"/>
                                    </a:lnTo>
                                    <a:lnTo>
                                      <a:pt x="14" y="19"/>
                                    </a:lnTo>
                                    <a:lnTo>
                                      <a:pt x="12" y="17"/>
                                    </a:lnTo>
                                    <a:lnTo>
                                      <a:pt x="10" y="19"/>
                                    </a:lnTo>
                                    <a:lnTo>
                                      <a:pt x="9" y="17"/>
                                    </a:lnTo>
                                    <a:lnTo>
                                      <a:pt x="8" y="17"/>
                                    </a:lnTo>
                                    <a:lnTo>
                                      <a:pt x="6" y="19"/>
                                    </a:lnTo>
                                    <a:lnTo>
                                      <a:pt x="5" y="21"/>
                                    </a:lnTo>
                                    <a:lnTo>
                                      <a:pt x="4" y="22"/>
                                    </a:lnTo>
                                    <a:lnTo>
                                      <a:pt x="2" y="26"/>
                                    </a:lnTo>
                                    <a:lnTo>
                                      <a:pt x="0" y="33"/>
                                    </a:lnTo>
                                    <a:lnTo>
                                      <a:pt x="0" y="39"/>
                                    </a:lnTo>
                                    <a:lnTo>
                                      <a:pt x="4" y="43"/>
                                    </a:lnTo>
                                    <a:lnTo>
                                      <a:pt x="12" y="43"/>
                                    </a:lnTo>
                                    <a:lnTo>
                                      <a:pt x="25" y="45"/>
                                    </a:lnTo>
                                    <a:lnTo>
                                      <a:pt x="30" y="47"/>
                                    </a:lnTo>
                                    <a:lnTo>
                                      <a:pt x="37" y="49"/>
                                    </a:lnTo>
                                    <a:lnTo>
                                      <a:pt x="46" y="51"/>
                                    </a:lnTo>
                                    <a:lnTo>
                                      <a:pt x="49" y="51"/>
                                    </a:lnTo>
                                    <a:lnTo>
                                      <a:pt x="54" y="49"/>
                                    </a:lnTo>
                                    <a:lnTo>
                                      <a:pt x="54" y="47"/>
                                    </a:lnTo>
                                    <a:lnTo>
                                      <a:pt x="54" y="43"/>
                                    </a:lnTo>
                                    <a:lnTo>
                                      <a:pt x="54" y="39"/>
                                    </a:lnTo>
                                    <a:lnTo>
                                      <a:pt x="54" y="33"/>
                                    </a:lnTo>
                                    <a:lnTo>
                                      <a:pt x="54" y="29"/>
                                    </a:lnTo>
                                    <a:lnTo>
                                      <a:pt x="54" y="22"/>
                                    </a:lnTo>
                                    <a:lnTo>
                                      <a:pt x="56" y="17"/>
                                    </a:lnTo>
                                    <a:lnTo>
                                      <a:pt x="56" y="10"/>
                                    </a:lnTo>
                                    <a:lnTo>
                                      <a:pt x="54"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4" name="Freeform 562"/>
                            <wps:cNvSpPr>
                              <a:spLocks/>
                            </wps:cNvSpPr>
                            <wps:spPr bwMode="auto">
                              <a:xfrm>
                                <a:off x="-2245" y="1305"/>
                                <a:ext cx="59" cy="73"/>
                              </a:xfrm>
                              <a:custGeom>
                                <a:avLst/>
                                <a:gdLst>
                                  <a:gd name="T0" fmla="*/ 2 w 59"/>
                                  <a:gd name="T1" fmla="*/ 4 h 73"/>
                                  <a:gd name="T2" fmla="*/ 4 w 59"/>
                                  <a:gd name="T3" fmla="*/ 0 h 73"/>
                                  <a:gd name="T4" fmla="*/ 6 w 59"/>
                                  <a:gd name="T5" fmla="*/ 0 h 73"/>
                                  <a:gd name="T6" fmla="*/ 8 w 59"/>
                                  <a:gd name="T7" fmla="*/ 2 h 73"/>
                                  <a:gd name="T8" fmla="*/ 12 w 59"/>
                                  <a:gd name="T9" fmla="*/ 4 h 73"/>
                                  <a:gd name="T10" fmla="*/ 14 w 59"/>
                                  <a:gd name="T11" fmla="*/ 6 h 73"/>
                                  <a:gd name="T12" fmla="*/ 16 w 59"/>
                                  <a:gd name="T13" fmla="*/ 6 h 73"/>
                                  <a:gd name="T14" fmla="*/ 18 w 59"/>
                                  <a:gd name="T15" fmla="*/ 6 h 73"/>
                                  <a:gd name="T16" fmla="*/ 21 w 59"/>
                                  <a:gd name="T17" fmla="*/ 10 h 73"/>
                                  <a:gd name="T18" fmla="*/ 22 w 59"/>
                                  <a:gd name="T19" fmla="*/ 14 h 73"/>
                                  <a:gd name="T20" fmla="*/ 22 w 59"/>
                                  <a:gd name="T21" fmla="*/ 18 h 73"/>
                                  <a:gd name="T22" fmla="*/ 22 w 59"/>
                                  <a:gd name="T23" fmla="*/ 22 h 73"/>
                                  <a:gd name="T24" fmla="*/ 25 w 59"/>
                                  <a:gd name="T25" fmla="*/ 18 h 73"/>
                                  <a:gd name="T26" fmla="*/ 27 w 59"/>
                                  <a:gd name="T27" fmla="*/ 16 h 73"/>
                                  <a:gd name="T28" fmla="*/ 28 w 59"/>
                                  <a:gd name="T29" fmla="*/ 16 h 73"/>
                                  <a:gd name="T30" fmla="*/ 30 w 59"/>
                                  <a:gd name="T31" fmla="*/ 18 h 73"/>
                                  <a:gd name="T32" fmla="*/ 32 w 59"/>
                                  <a:gd name="T33" fmla="*/ 22 h 73"/>
                                  <a:gd name="T34" fmla="*/ 32 w 59"/>
                                  <a:gd name="T35" fmla="*/ 28 h 73"/>
                                  <a:gd name="T36" fmla="*/ 34 w 59"/>
                                  <a:gd name="T37" fmla="*/ 26 h 73"/>
                                  <a:gd name="T38" fmla="*/ 36 w 59"/>
                                  <a:gd name="T39" fmla="*/ 23 h 73"/>
                                  <a:gd name="T40" fmla="*/ 38 w 59"/>
                                  <a:gd name="T41" fmla="*/ 26 h 73"/>
                                  <a:gd name="T42" fmla="*/ 39 w 59"/>
                                  <a:gd name="T43" fmla="*/ 28 h 73"/>
                                  <a:gd name="T44" fmla="*/ 41 w 59"/>
                                  <a:gd name="T45" fmla="*/ 30 h 73"/>
                                  <a:gd name="T46" fmla="*/ 42 w 59"/>
                                  <a:gd name="T47" fmla="*/ 33 h 73"/>
                                  <a:gd name="T48" fmla="*/ 42 w 59"/>
                                  <a:gd name="T49" fmla="*/ 30 h 73"/>
                                  <a:gd name="T50" fmla="*/ 44 w 59"/>
                                  <a:gd name="T51" fmla="*/ 26 h 73"/>
                                  <a:gd name="T52" fmla="*/ 44 w 59"/>
                                  <a:gd name="T53" fmla="*/ 23 h 73"/>
                                  <a:gd name="T54" fmla="*/ 46 w 59"/>
                                  <a:gd name="T55" fmla="*/ 23 h 73"/>
                                  <a:gd name="T56" fmla="*/ 48 w 59"/>
                                  <a:gd name="T57" fmla="*/ 23 h 73"/>
                                  <a:gd name="T58" fmla="*/ 50 w 59"/>
                                  <a:gd name="T59" fmla="*/ 26 h 73"/>
                                  <a:gd name="T60" fmla="*/ 50 w 59"/>
                                  <a:gd name="T61" fmla="*/ 30 h 73"/>
                                  <a:gd name="T62" fmla="*/ 52 w 59"/>
                                  <a:gd name="T63" fmla="*/ 32 h 73"/>
                                  <a:gd name="T64" fmla="*/ 52 w 59"/>
                                  <a:gd name="T65" fmla="*/ 36 h 73"/>
                                  <a:gd name="T66" fmla="*/ 57 w 59"/>
                                  <a:gd name="T67" fmla="*/ 44 h 73"/>
                                  <a:gd name="T68" fmla="*/ 58 w 59"/>
                                  <a:gd name="T69" fmla="*/ 52 h 73"/>
                                  <a:gd name="T70" fmla="*/ 58 w 59"/>
                                  <a:gd name="T71" fmla="*/ 60 h 73"/>
                                  <a:gd name="T72" fmla="*/ 58 w 59"/>
                                  <a:gd name="T73" fmla="*/ 66 h 73"/>
                                  <a:gd name="T74" fmla="*/ 58 w 59"/>
                                  <a:gd name="T75" fmla="*/ 70 h 73"/>
                                  <a:gd name="T76" fmla="*/ 50 w 59"/>
                                  <a:gd name="T77" fmla="*/ 72 h 73"/>
                                  <a:gd name="T78" fmla="*/ 32 w 59"/>
                                  <a:gd name="T79" fmla="*/ 66 h 73"/>
                                  <a:gd name="T80" fmla="*/ 22 w 59"/>
                                  <a:gd name="T81" fmla="*/ 63 h 73"/>
                                  <a:gd name="T82" fmla="*/ 21 w 59"/>
                                  <a:gd name="T83" fmla="*/ 66 h 73"/>
                                  <a:gd name="T84" fmla="*/ 13 w 59"/>
                                  <a:gd name="T85" fmla="*/ 62 h 73"/>
                                  <a:gd name="T86" fmla="*/ 4 w 59"/>
                                  <a:gd name="T87" fmla="*/ 62 h 73"/>
                                  <a:gd name="T88" fmla="*/ 2 w 59"/>
                                  <a:gd name="T89" fmla="*/ 58 h 73"/>
                                  <a:gd name="T90" fmla="*/ 4 w 59"/>
                                  <a:gd name="T91" fmla="*/ 52 h 73"/>
                                  <a:gd name="T92" fmla="*/ 2 w 59"/>
                                  <a:gd name="T93" fmla="*/ 44 h 73"/>
                                  <a:gd name="T94" fmla="*/ 2 w 59"/>
                                  <a:gd name="T95" fmla="*/ 40 h 73"/>
                                  <a:gd name="T96" fmla="*/ 2 w 59"/>
                                  <a:gd name="T97" fmla="*/ 32 h 73"/>
                                  <a:gd name="T98" fmla="*/ 0 w 59"/>
                                  <a:gd name="T99" fmla="*/ 23 h 73"/>
                                  <a:gd name="T100" fmla="*/ 0 w 59"/>
                                  <a:gd name="T101" fmla="*/ 14 h 73"/>
                                  <a:gd name="T102" fmla="*/ 2 w 59"/>
                                  <a:gd name="T103" fmla="*/ 4 h 73"/>
                                  <a:gd name="T104" fmla="*/ 2 w 59"/>
                                  <a:gd name="T105" fmla="*/ 4 h 73"/>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59" h="73">
                                    <a:moveTo>
                                      <a:pt x="2" y="4"/>
                                    </a:moveTo>
                                    <a:lnTo>
                                      <a:pt x="4" y="0"/>
                                    </a:lnTo>
                                    <a:lnTo>
                                      <a:pt x="6" y="0"/>
                                    </a:lnTo>
                                    <a:lnTo>
                                      <a:pt x="8" y="2"/>
                                    </a:lnTo>
                                    <a:lnTo>
                                      <a:pt x="12" y="4"/>
                                    </a:lnTo>
                                    <a:lnTo>
                                      <a:pt x="14" y="6"/>
                                    </a:lnTo>
                                    <a:lnTo>
                                      <a:pt x="16" y="6"/>
                                    </a:lnTo>
                                    <a:lnTo>
                                      <a:pt x="18" y="6"/>
                                    </a:lnTo>
                                    <a:lnTo>
                                      <a:pt x="21" y="10"/>
                                    </a:lnTo>
                                    <a:lnTo>
                                      <a:pt x="22" y="14"/>
                                    </a:lnTo>
                                    <a:lnTo>
                                      <a:pt x="22" y="18"/>
                                    </a:lnTo>
                                    <a:lnTo>
                                      <a:pt x="22" y="22"/>
                                    </a:lnTo>
                                    <a:lnTo>
                                      <a:pt x="25" y="18"/>
                                    </a:lnTo>
                                    <a:lnTo>
                                      <a:pt x="27" y="16"/>
                                    </a:lnTo>
                                    <a:lnTo>
                                      <a:pt x="28" y="16"/>
                                    </a:lnTo>
                                    <a:lnTo>
                                      <a:pt x="30" y="18"/>
                                    </a:lnTo>
                                    <a:lnTo>
                                      <a:pt x="32" y="22"/>
                                    </a:lnTo>
                                    <a:lnTo>
                                      <a:pt x="32" y="28"/>
                                    </a:lnTo>
                                    <a:lnTo>
                                      <a:pt x="34" y="26"/>
                                    </a:lnTo>
                                    <a:lnTo>
                                      <a:pt x="36" y="23"/>
                                    </a:lnTo>
                                    <a:lnTo>
                                      <a:pt x="38" y="26"/>
                                    </a:lnTo>
                                    <a:lnTo>
                                      <a:pt x="39" y="28"/>
                                    </a:lnTo>
                                    <a:lnTo>
                                      <a:pt x="41" y="30"/>
                                    </a:lnTo>
                                    <a:lnTo>
                                      <a:pt x="42" y="33"/>
                                    </a:lnTo>
                                    <a:lnTo>
                                      <a:pt x="42" y="30"/>
                                    </a:lnTo>
                                    <a:lnTo>
                                      <a:pt x="44" y="26"/>
                                    </a:lnTo>
                                    <a:lnTo>
                                      <a:pt x="44" y="23"/>
                                    </a:lnTo>
                                    <a:lnTo>
                                      <a:pt x="46" y="23"/>
                                    </a:lnTo>
                                    <a:lnTo>
                                      <a:pt x="48" y="23"/>
                                    </a:lnTo>
                                    <a:lnTo>
                                      <a:pt x="50" y="26"/>
                                    </a:lnTo>
                                    <a:lnTo>
                                      <a:pt x="50" y="30"/>
                                    </a:lnTo>
                                    <a:lnTo>
                                      <a:pt x="52" y="32"/>
                                    </a:lnTo>
                                    <a:lnTo>
                                      <a:pt x="52" y="36"/>
                                    </a:lnTo>
                                    <a:lnTo>
                                      <a:pt x="57" y="44"/>
                                    </a:lnTo>
                                    <a:lnTo>
                                      <a:pt x="58" y="52"/>
                                    </a:lnTo>
                                    <a:lnTo>
                                      <a:pt x="58" y="60"/>
                                    </a:lnTo>
                                    <a:lnTo>
                                      <a:pt x="58" y="66"/>
                                    </a:lnTo>
                                    <a:lnTo>
                                      <a:pt x="58" y="70"/>
                                    </a:lnTo>
                                    <a:lnTo>
                                      <a:pt x="50" y="72"/>
                                    </a:lnTo>
                                    <a:lnTo>
                                      <a:pt x="32" y="66"/>
                                    </a:lnTo>
                                    <a:lnTo>
                                      <a:pt x="22" y="63"/>
                                    </a:lnTo>
                                    <a:lnTo>
                                      <a:pt x="21" y="66"/>
                                    </a:lnTo>
                                    <a:lnTo>
                                      <a:pt x="13" y="62"/>
                                    </a:lnTo>
                                    <a:lnTo>
                                      <a:pt x="4" y="62"/>
                                    </a:lnTo>
                                    <a:lnTo>
                                      <a:pt x="2" y="58"/>
                                    </a:lnTo>
                                    <a:lnTo>
                                      <a:pt x="4" y="52"/>
                                    </a:lnTo>
                                    <a:lnTo>
                                      <a:pt x="2" y="44"/>
                                    </a:lnTo>
                                    <a:lnTo>
                                      <a:pt x="2" y="40"/>
                                    </a:lnTo>
                                    <a:lnTo>
                                      <a:pt x="2" y="32"/>
                                    </a:lnTo>
                                    <a:lnTo>
                                      <a:pt x="0" y="23"/>
                                    </a:lnTo>
                                    <a:lnTo>
                                      <a:pt x="0" y="14"/>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5" name="Freeform 563"/>
                            <wps:cNvSpPr>
                              <a:spLocks/>
                            </wps:cNvSpPr>
                            <wps:spPr bwMode="auto">
                              <a:xfrm>
                                <a:off x="-3084" y="1065"/>
                                <a:ext cx="252" cy="438"/>
                              </a:xfrm>
                              <a:custGeom>
                                <a:avLst/>
                                <a:gdLst>
                                  <a:gd name="T0" fmla="*/ 0 w 252"/>
                                  <a:gd name="T1" fmla="*/ 437 h 438"/>
                                  <a:gd name="T2" fmla="*/ 53 w 252"/>
                                  <a:gd name="T3" fmla="*/ 437 h 438"/>
                                  <a:gd name="T4" fmla="*/ 251 w 252"/>
                                  <a:gd name="T5" fmla="*/ 42 h 438"/>
                                  <a:gd name="T6" fmla="*/ 198 w 252"/>
                                  <a:gd name="T7" fmla="*/ 0 h 438"/>
                                  <a:gd name="T8" fmla="*/ 0 w 252"/>
                                  <a:gd name="T9" fmla="*/ 437 h 438"/>
                                  <a:gd name="T10" fmla="*/ 0 w 252"/>
                                  <a:gd name="T11" fmla="*/ 437 h 4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2" h="438">
                                    <a:moveTo>
                                      <a:pt x="0" y="437"/>
                                    </a:moveTo>
                                    <a:lnTo>
                                      <a:pt x="53" y="437"/>
                                    </a:lnTo>
                                    <a:lnTo>
                                      <a:pt x="251" y="42"/>
                                    </a:lnTo>
                                    <a:lnTo>
                                      <a:pt x="198" y="0"/>
                                    </a:lnTo>
                                    <a:lnTo>
                                      <a:pt x="0" y="437"/>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6" name="Freeform 564"/>
                            <wps:cNvSpPr>
                              <a:spLocks/>
                            </wps:cNvSpPr>
                            <wps:spPr bwMode="auto">
                              <a:xfrm>
                                <a:off x="-3033" y="1095"/>
                                <a:ext cx="577" cy="463"/>
                              </a:xfrm>
                              <a:custGeom>
                                <a:avLst/>
                                <a:gdLst>
                                  <a:gd name="T0" fmla="*/ 0 w 577"/>
                                  <a:gd name="T1" fmla="*/ 367 h 463"/>
                                  <a:gd name="T2" fmla="*/ 184 w 577"/>
                                  <a:gd name="T3" fmla="*/ 0 h 463"/>
                                  <a:gd name="T4" fmla="*/ 576 w 577"/>
                                  <a:gd name="T5" fmla="*/ 281 h 463"/>
                                  <a:gd name="T6" fmla="*/ 576 w 577"/>
                                  <a:gd name="T7" fmla="*/ 363 h 463"/>
                                  <a:gd name="T8" fmla="*/ 473 w 577"/>
                                  <a:gd name="T9" fmla="*/ 462 h 463"/>
                                  <a:gd name="T10" fmla="*/ 473 w 577"/>
                                  <a:gd name="T11" fmla="*/ 296 h 463"/>
                                  <a:gd name="T12" fmla="*/ 433 w 577"/>
                                  <a:gd name="T13" fmla="*/ 296 h 463"/>
                                  <a:gd name="T14" fmla="*/ 411 w 577"/>
                                  <a:gd name="T15" fmla="*/ 222 h 463"/>
                                  <a:gd name="T16" fmla="*/ 190 w 577"/>
                                  <a:gd name="T17" fmla="*/ 50 h 463"/>
                                  <a:gd name="T18" fmla="*/ 190 w 577"/>
                                  <a:gd name="T19" fmla="*/ 80 h 463"/>
                                  <a:gd name="T20" fmla="*/ 167 w 577"/>
                                  <a:gd name="T21" fmla="*/ 99 h 463"/>
                                  <a:gd name="T22" fmla="*/ 163 w 577"/>
                                  <a:gd name="T23" fmla="*/ 87 h 463"/>
                                  <a:gd name="T24" fmla="*/ 0 w 577"/>
                                  <a:gd name="T25" fmla="*/ 414 h 463"/>
                                  <a:gd name="T26" fmla="*/ 0 w 577"/>
                                  <a:gd name="T27" fmla="*/ 367 h 463"/>
                                  <a:gd name="T28" fmla="*/ 0 w 577"/>
                                  <a:gd name="T29" fmla="*/ 367 h 46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77" h="463">
                                    <a:moveTo>
                                      <a:pt x="0" y="367"/>
                                    </a:moveTo>
                                    <a:lnTo>
                                      <a:pt x="184" y="0"/>
                                    </a:lnTo>
                                    <a:lnTo>
                                      <a:pt x="576" y="281"/>
                                    </a:lnTo>
                                    <a:lnTo>
                                      <a:pt x="576" y="363"/>
                                    </a:lnTo>
                                    <a:lnTo>
                                      <a:pt x="473" y="462"/>
                                    </a:lnTo>
                                    <a:lnTo>
                                      <a:pt x="473" y="296"/>
                                    </a:lnTo>
                                    <a:lnTo>
                                      <a:pt x="433" y="296"/>
                                    </a:lnTo>
                                    <a:lnTo>
                                      <a:pt x="411" y="222"/>
                                    </a:lnTo>
                                    <a:lnTo>
                                      <a:pt x="190" y="50"/>
                                    </a:lnTo>
                                    <a:lnTo>
                                      <a:pt x="190" y="80"/>
                                    </a:lnTo>
                                    <a:lnTo>
                                      <a:pt x="167" y="99"/>
                                    </a:lnTo>
                                    <a:lnTo>
                                      <a:pt x="163" y="87"/>
                                    </a:lnTo>
                                    <a:lnTo>
                                      <a:pt x="0" y="414"/>
                                    </a:lnTo>
                                    <a:lnTo>
                                      <a:pt x="0" y="367"/>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7" name="Freeform 565"/>
                            <wps:cNvSpPr>
                              <a:spLocks/>
                            </wps:cNvSpPr>
                            <wps:spPr bwMode="auto">
                              <a:xfrm>
                                <a:off x="-3091" y="1051"/>
                                <a:ext cx="532" cy="452"/>
                              </a:xfrm>
                              <a:custGeom>
                                <a:avLst/>
                                <a:gdLst>
                                  <a:gd name="T0" fmla="*/ 7 w 532"/>
                                  <a:gd name="T1" fmla="*/ 451 h 452"/>
                                  <a:gd name="T2" fmla="*/ 209 w 532"/>
                                  <a:gd name="T3" fmla="*/ 26 h 452"/>
                                  <a:gd name="T4" fmla="*/ 498 w 532"/>
                                  <a:gd name="T5" fmla="*/ 253 h 452"/>
                                  <a:gd name="T6" fmla="*/ 531 w 532"/>
                                  <a:gd name="T7" fmla="*/ 253 h 452"/>
                                  <a:gd name="T8" fmla="*/ 205 w 532"/>
                                  <a:gd name="T9" fmla="*/ 0 h 452"/>
                                  <a:gd name="T10" fmla="*/ 0 w 532"/>
                                  <a:gd name="T11" fmla="*/ 432 h 452"/>
                                  <a:gd name="T12" fmla="*/ 7 w 532"/>
                                  <a:gd name="T13" fmla="*/ 451 h 452"/>
                                  <a:gd name="T14" fmla="*/ 7 w 532"/>
                                  <a:gd name="T15" fmla="*/ 451 h 45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2" h="452">
                                    <a:moveTo>
                                      <a:pt x="7" y="451"/>
                                    </a:moveTo>
                                    <a:lnTo>
                                      <a:pt x="209" y="26"/>
                                    </a:lnTo>
                                    <a:lnTo>
                                      <a:pt x="498" y="253"/>
                                    </a:lnTo>
                                    <a:lnTo>
                                      <a:pt x="531" y="253"/>
                                    </a:lnTo>
                                    <a:lnTo>
                                      <a:pt x="205" y="0"/>
                                    </a:lnTo>
                                    <a:lnTo>
                                      <a:pt x="0" y="432"/>
                                    </a:lnTo>
                                    <a:lnTo>
                                      <a:pt x="7" y="451"/>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8" name="Freeform 566"/>
                            <wps:cNvSpPr>
                              <a:spLocks/>
                            </wps:cNvSpPr>
                            <wps:spPr bwMode="auto">
                              <a:xfrm>
                                <a:off x="-2678" y="1297"/>
                                <a:ext cx="79" cy="73"/>
                              </a:xfrm>
                              <a:custGeom>
                                <a:avLst/>
                                <a:gdLst>
                                  <a:gd name="T0" fmla="*/ 0 w 79"/>
                                  <a:gd name="T1" fmla="*/ 72 h 73"/>
                                  <a:gd name="T2" fmla="*/ 70 w 79"/>
                                  <a:gd name="T3" fmla="*/ 0 h 73"/>
                                  <a:gd name="T4" fmla="*/ 78 w 79"/>
                                  <a:gd name="T5" fmla="*/ 62 h 73"/>
                                  <a:gd name="T6" fmla="*/ 0 w 79"/>
                                  <a:gd name="T7" fmla="*/ 72 h 73"/>
                                  <a:gd name="T8" fmla="*/ 0 w 79"/>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9" h="73">
                                    <a:moveTo>
                                      <a:pt x="0" y="72"/>
                                    </a:moveTo>
                                    <a:lnTo>
                                      <a:pt x="70" y="0"/>
                                    </a:lnTo>
                                    <a:lnTo>
                                      <a:pt x="78" y="62"/>
                                    </a:lnTo>
                                    <a:lnTo>
                                      <a:pt x="0" y="7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19" name="Freeform 567"/>
                            <wps:cNvSpPr>
                              <a:spLocks/>
                            </wps:cNvSpPr>
                            <wps:spPr bwMode="auto">
                              <a:xfrm>
                                <a:off x="-2669" y="1386"/>
                                <a:ext cx="255" cy="14"/>
                              </a:xfrm>
                              <a:custGeom>
                                <a:avLst/>
                                <a:gdLst>
                                  <a:gd name="T0" fmla="*/ 0 w 255"/>
                                  <a:gd name="T1" fmla="*/ 6 h 14"/>
                                  <a:gd name="T2" fmla="*/ 74 w 255"/>
                                  <a:gd name="T3" fmla="*/ 0 h 14"/>
                                  <a:gd name="T4" fmla="*/ 254 w 255"/>
                                  <a:gd name="T5" fmla="*/ 1 h 14"/>
                                  <a:gd name="T6" fmla="*/ 74 w 255"/>
                                  <a:gd name="T7" fmla="*/ 13 h 14"/>
                                  <a:gd name="T8" fmla="*/ 0 w 255"/>
                                  <a:gd name="T9" fmla="*/ 6 h 14"/>
                                  <a:gd name="T10" fmla="*/ 0 w 255"/>
                                  <a:gd name="T11" fmla="*/ 6 h 1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5" h="14">
                                    <a:moveTo>
                                      <a:pt x="0" y="6"/>
                                    </a:moveTo>
                                    <a:lnTo>
                                      <a:pt x="74" y="0"/>
                                    </a:lnTo>
                                    <a:lnTo>
                                      <a:pt x="254" y="1"/>
                                    </a:lnTo>
                                    <a:lnTo>
                                      <a:pt x="74" y="13"/>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0" name="Freeform 568"/>
                            <wps:cNvSpPr>
                              <a:spLocks/>
                            </wps:cNvSpPr>
                            <wps:spPr bwMode="auto">
                              <a:xfrm>
                                <a:off x="-2678" y="1359"/>
                                <a:ext cx="88" cy="34"/>
                              </a:xfrm>
                              <a:custGeom>
                                <a:avLst/>
                                <a:gdLst>
                                  <a:gd name="T0" fmla="*/ 0 w 88"/>
                                  <a:gd name="T1" fmla="*/ 10 h 34"/>
                                  <a:gd name="T2" fmla="*/ 78 w 88"/>
                                  <a:gd name="T3" fmla="*/ 0 h 34"/>
                                  <a:gd name="T4" fmla="*/ 87 w 88"/>
                                  <a:gd name="T5" fmla="*/ 28 h 34"/>
                                  <a:gd name="T6" fmla="*/ 9 w 88"/>
                                  <a:gd name="T7" fmla="*/ 33 h 34"/>
                                  <a:gd name="T8" fmla="*/ 0 w 88"/>
                                  <a:gd name="T9" fmla="*/ 10 h 34"/>
                                  <a:gd name="T10" fmla="*/ 0 w 88"/>
                                  <a:gd name="T11" fmla="*/ 10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34">
                                    <a:moveTo>
                                      <a:pt x="0" y="10"/>
                                    </a:moveTo>
                                    <a:lnTo>
                                      <a:pt x="78" y="0"/>
                                    </a:lnTo>
                                    <a:lnTo>
                                      <a:pt x="87" y="28"/>
                                    </a:lnTo>
                                    <a:lnTo>
                                      <a:pt x="9" y="33"/>
                                    </a:lnTo>
                                    <a:lnTo>
                                      <a:pt x="0" y="1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1" name="Freeform 569"/>
                            <wps:cNvSpPr>
                              <a:spLocks/>
                            </wps:cNvSpPr>
                            <wps:spPr bwMode="auto">
                              <a:xfrm>
                                <a:off x="-2887" y="1051"/>
                                <a:ext cx="1503" cy="349"/>
                              </a:xfrm>
                              <a:custGeom>
                                <a:avLst/>
                                <a:gdLst>
                                  <a:gd name="T0" fmla="*/ 0 w 1503"/>
                                  <a:gd name="T1" fmla="*/ 0 h 349"/>
                                  <a:gd name="T2" fmla="*/ 899 w 1503"/>
                                  <a:gd name="T3" fmla="*/ 113 h 349"/>
                                  <a:gd name="T4" fmla="*/ 1502 w 1503"/>
                                  <a:gd name="T5" fmla="*/ 348 h 349"/>
                                  <a:gd name="T6" fmla="*/ 284 w 1503"/>
                                  <a:gd name="T7" fmla="*/ 308 h 349"/>
                                  <a:gd name="T8" fmla="*/ 279 w 1503"/>
                                  <a:gd name="T9" fmla="*/ 246 h 349"/>
                                  <a:gd name="T10" fmla="*/ 313 w 1503"/>
                                  <a:gd name="T11" fmla="*/ 246 h 349"/>
                                  <a:gd name="T12" fmla="*/ 0 w 1503"/>
                                  <a:gd name="T13" fmla="*/ 0 h 349"/>
                                  <a:gd name="T14" fmla="*/ 0 w 1503"/>
                                  <a:gd name="T15" fmla="*/ 0 h 34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03" h="349">
                                    <a:moveTo>
                                      <a:pt x="0" y="0"/>
                                    </a:moveTo>
                                    <a:lnTo>
                                      <a:pt x="899" y="113"/>
                                    </a:lnTo>
                                    <a:lnTo>
                                      <a:pt x="1502" y="348"/>
                                    </a:lnTo>
                                    <a:lnTo>
                                      <a:pt x="284" y="308"/>
                                    </a:lnTo>
                                    <a:lnTo>
                                      <a:pt x="279" y="246"/>
                                    </a:lnTo>
                                    <a:lnTo>
                                      <a:pt x="313" y="246"/>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2" name="Freeform 570"/>
                            <wps:cNvSpPr>
                              <a:spLocks/>
                            </wps:cNvSpPr>
                            <wps:spPr bwMode="auto">
                              <a:xfrm>
                                <a:off x="-2457" y="1105"/>
                                <a:ext cx="503" cy="354"/>
                              </a:xfrm>
                              <a:custGeom>
                                <a:avLst/>
                                <a:gdLst>
                                  <a:gd name="T0" fmla="*/ 0 w 503"/>
                                  <a:gd name="T1" fmla="*/ 268 h 354"/>
                                  <a:gd name="T2" fmla="*/ 0 w 503"/>
                                  <a:gd name="T3" fmla="*/ 353 h 354"/>
                                  <a:gd name="T4" fmla="*/ 66 w 503"/>
                                  <a:gd name="T5" fmla="*/ 353 h 354"/>
                                  <a:gd name="T6" fmla="*/ 112 w 503"/>
                                  <a:gd name="T7" fmla="*/ 272 h 354"/>
                                  <a:gd name="T8" fmla="*/ 382 w 503"/>
                                  <a:gd name="T9" fmla="*/ 272 h 354"/>
                                  <a:gd name="T10" fmla="*/ 382 w 503"/>
                                  <a:gd name="T11" fmla="*/ 312 h 354"/>
                                  <a:gd name="T12" fmla="*/ 502 w 503"/>
                                  <a:gd name="T13" fmla="*/ 312 h 354"/>
                                  <a:gd name="T14" fmla="*/ 339 w 503"/>
                                  <a:gd name="T15" fmla="*/ 15 h 354"/>
                                  <a:gd name="T16" fmla="*/ 168 w 503"/>
                                  <a:gd name="T17" fmla="*/ 0 h 354"/>
                                  <a:gd name="T18" fmla="*/ 35 w 503"/>
                                  <a:gd name="T19" fmla="*/ 272 h 354"/>
                                  <a:gd name="T20" fmla="*/ 0 w 503"/>
                                  <a:gd name="T21" fmla="*/ 268 h 354"/>
                                  <a:gd name="T22" fmla="*/ 0 w 503"/>
                                  <a:gd name="T23" fmla="*/ 268 h 35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03" h="354">
                                    <a:moveTo>
                                      <a:pt x="0" y="268"/>
                                    </a:moveTo>
                                    <a:lnTo>
                                      <a:pt x="0" y="353"/>
                                    </a:lnTo>
                                    <a:lnTo>
                                      <a:pt x="66" y="353"/>
                                    </a:lnTo>
                                    <a:lnTo>
                                      <a:pt x="112" y="272"/>
                                    </a:lnTo>
                                    <a:lnTo>
                                      <a:pt x="382" y="272"/>
                                    </a:lnTo>
                                    <a:lnTo>
                                      <a:pt x="382" y="312"/>
                                    </a:lnTo>
                                    <a:lnTo>
                                      <a:pt x="502" y="312"/>
                                    </a:lnTo>
                                    <a:lnTo>
                                      <a:pt x="339" y="15"/>
                                    </a:lnTo>
                                    <a:lnTo>
                                      <a:pt x="168" y="0"/>
                                    </a:lnTo>
                                    <a:lnTo>
                                      <a:pt x="35" y="272"/>
                                    </a:lnTo>
                                    <a:lnTo>
                                      <a:pt x="0" y="268"/>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3" name="Freeform 571"/>
                            <wps:cNvSpPr>
                              <a:spLocks/>
                            </wps:cNvSpPr>
                            <wps:spPr bwMode="auto">
                              <a:xfrm>
                                <a:off x="-2263" y="1014"/>
                                <a:ext cx="165" cy="115"/>
                              </a:xfrm>
                              <a:custGeom>
                                <a:avLst/>
                                <a:gdLst>
                                  <a:gd name="T0" fmla="*/ 33 w 165"/>
                                  <a:gd name="T1" fmla="*/ 0 h 115"/>
                                  <a:gd name="T2" fmla="*/ 0 w 165"/>
                                  <a:gd name="T3" fmla="*/ 93 h 115"/>
                                  <a:gd name="T4" fmla="*/ 164 w 165"/>
                                  <a:gd name="T5" fmla="*/ 114 h 115"/>
                                  <a:gd name="T6" fmla="*/ 33 w 165"/>
                                  <a:gd name="T7" fmla="*/ 0 h 115"/>
                                  <a:gd name="T8" fmla="*/ 33 w 165"/>
                                  <a:gd name="T9" fmla="*/ 0 h 1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5" h="115">
                                    <a:moveTo>
                                      <a:pt x="33" y="0"/>
                                    </a:moveTo>
                                    <a:lnTo>
                                      <a:pt x="0" y="93"/>
                                    </a:lnTo>
                                    <a:lnTo>
                                      <a:pt x="164" y="114"/>
                                    </a:lnTo>
                                    <a:lnTo>
                                      <a:pt x="33"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4" name="Freeform 572"/>
                            <wps:cNvSpPr>
                              <a:spLocks/>
                            </wps:cNvSpPr>
                            <wps:spPr bwMode="auto">
                              <a:xfrm>
                                <a:off x="-2498" y="1014"/>
                                <a:ext cx="269" cy="348"/>
                              </a:xfrm>
                              <a:custGeom>
                                <a:avLst/>
                                <a:gdLst>
                                  <a:gd name="T0" fmla="*/ 268 w 269"/>
                                  <a:gd name="T1" fmla="*/ 0 h 348"/>
                                  <a:gd name="T2" fmla="*/ 239 w 269"/>
                                  <a:gd name="T3" fmla="*/ 91 h 348"/>
                                  <a:gd name="T4" fmla="*/ 76 w 269"/>
                                  <a:gd name="T5" fmla="*/ 347 h 348"/>
                                  <a:gd name="T6" fmla="*/ 0 w 269"/>
                                  <a:gd name="T7" fmla="*/ 106 h 348"/>
                                  <a:gd name="T8" fmla="*/ 268 w 269"/>
                                  <a:gd name="T9" fmla="*/ 0 h 348"/>
                                  <a:gd name="T10" fmla="*/ 268 w 269"/>
                                  <a:gd name="T11" fmla="*/ 0 h 34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9" h="348">
                                    <a:moveTo>
                                      <a:pt x="268" y="0"/>
                                    </a:moveTo>
                                    <a:lnTo>
                                      <a:pt x="239" y="91"/>
                                    </a:lnTo>
                                    <a:lnTo>
                                      <a:pt x="76" y="347"/>
                                    </a:lnTo>
                                    <a:lnTo>
                                      <a:pt x="0" y="106"/>
                                    </a:lnTo>
                                    <a:lnTo>
                                      <a:pt x="268"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5" name="Freeform 573"/>
                            <wps:cNvSpPr>
                              <a:spLocks/>
                            </wps:cNvSpPr>
                            <wps:spPr bwMode="auto">
                              <a:xfrm>
                                <a:off x="-2151" y="1147"/>
                                <a:ext cx="193" cy="255"/>
                              </a:xfrm>
                              <a:custGeom>
                                <a:avLst/>
                                <a:gdLst>
                                  <a:gd name="T0" fmla="*/ 50 w 193"/>
                                  <a:gd name="T1" fmla="*/ 0 h 255"/>
                                  <a:gd name="T2" fmla="*/ 0 w 193"/>
                                  <a:gd name="T3" fmla="*/ 21 h 255"/>
                                  <a:gd name="T4" fmla="*/ 124 w 193"/>
                                  <a:gd name="T5" fmla="*/ 254 h 255"/>
                                  <a:gd name="T6" fmla="*/ 192 w 193"/>
                                  <a:gd name="T7" fmla="*/ 254 h 255"/>
                                  <a:gd name="T8" fmla="*/ 50 w 193"/>
                                  <a:gd name="T9" fmla="*/ 0 h 255"/>
                                  <a:gd name="T10" fmla="*/ 50 w 193"/>
                                  <a:gd name="T11" fmla="*/ 0 h 2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3" h="255">
                                    <a:moveTo>
                                      <a:pt x="50" y="0"/>
                                    </a:moveTo>
                                    <a:lnTo>
                                      <a:pt x="0" y="21"/>
                                    </a:lnTo>
                                    <a:lnTo>
                                      <a:pt x="124" y="254"/>
                                    </a:lnTo>
                                    <a:lnTo>
                                      <a:pt x="192" y="254"/>
                                    </a:lnTo>
                                    <a:lnTo>
                                      <a:pt x="5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6" name="Freeform 574"/>
                            <wps:cNvSpPr>
                              <a:spLocks/>
                            </wps:cNvSpPr>
                            <wps:spPr bwMode="auto">
                              <a:xfrm>
                                <a:off x="-2275" y="1122"/>
                                <a:ext cx="174" cy="47"/>
                              </a:xfrm>
                              <a:custGeom>
                                <a:avLst/>
                                <a:gdLst>
                                  <a:gd name="T0" fmla="*/ 173 w 174"/>
                                  <a:gd name="T1" fmla="*/ 27 h 47"/>
                                  <a:gd name="T2" fmla="*/ 124 w 174"/>
                                  <a:gd name="T3" fmla="*/ 46 h 47"/>
                                  <a:gd name="T4" fmla="*/ 0 w 174"/>
                                  <a:gd name="T5" fmla="*/ 36 h 47"/>
                                  <a:gd name="T6" fmla="*/ 25 w 174"/>
                                  <a:gd name="T7" fmla="*/ 0 h 47"/>
                                  <a:gd name="T8" fmla="*/ 173 w 174"/>
                                  <a:gd name="T9" fmla="*/ 27 h 47"/>
                                  <a:gd name="T10" fmla="*/ 173 w 174"/>
                                  <a:gd name="T11" fmla="*/ 27 h 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4" h="47">
                                    <a:moveTo>
                                      <a:pt x="173" y="27"/>
                                    </a:moveTo>
                                    <a:lnTo>
                                      <a:pt x="124" y="46"/>
                                    </a:lnTo>
                                    <a:lnTo>
                                      <a:pt x="0" y="36"/>
                                    </a:lnTo>
                                    <a:lnTo>
                                      <a:pt x="25" y="0"/>
                                    </a:lnTo>
                                    <a:lnTo>
                                      <a:pt x="173" y="27"/>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7" name="Freeform 575"/>
                            <wps:cNvSpPr>
                              <a:spLocks/>
                            </wps:cNvSpPr>
                            <wps:spPr bwMode="auto">
                              <a:xfrm>
                                <a:off x="-2603" y="1107"/>
                                <a:ext cx="1219" cy="309"/>
                              </a:xfrm>
                              <a:custGeom>
                                <a:avLst/>
                                <a:gdLst>
                                  <a:gd name="T0" fmla="*/ 0 w 1219"/>
                                  <a:gd name="T1" fmla="*/ 252 h 309"/>
                                  <a:gd name="T2" fmla="*/ 8 w 1219"/>
                                  <a:gd name="T3" fmla="*/ 280 h 309"/>
                                  <a:gd name="T4" fmla="*/ 188 w 1219"/>
                                  <a:gd name="T5" fmla="*/ 280 h 309"/>
                                  <a:gd name="T6" fmla="*/ 351 w 1219"/>
                                  <a:gd name="T7" fmla="*/ 24 h 309"/>
                                  <a:gd name="T8" fmla="*/ 491 w 1219"/>
                                  <a:gd name="T9" fmla="*/ 45 h 309"/>
                                  <a:gd name="T10" fmla="*/ 632 w 1219"/>
                                  <a:gd name="T11" fmla="*/ 296 h 309"/>
                                  <a:gd name="T12" fmla="*/ 1210 w 1219"/>
                                  <a:gd name="T13" fmla="*/ 308 h 309"/>
                                  <a:gd name="T14" fmla="*/ 1218 w 1219"/>
                                  <a:gd name="T15" fmla="*/ 292 h 309"/>
                                  <a:gd name="T16" fmla="*/ 642 w 1219"/>
                                  <a:gd name="T17" fmla="*/ 270 h 309"/>
                                  <a:gd name="T18" fmla="*/ 504 w 1219"/>
                                  <a:gd name="T19" fmla="*/ 21 h 309"/>
                                  <a:gd name="T20" fmla="*/ 342 w 1219"/>
                                  <a:gd name="T21" fmla="*/ 0 h 309"/>
                                  <a:gd name="T22" fmla="*/ 181 w 1219"/>
                                  <a:gd name="T23" fmla="*/ 252 h 309"/>
                                  <a:gd name="T24" fmla="*/ 0 w 1219"/>
                                  <a:gd name="T25" fmla="*/ 252 h 309"/>
                                  <a:gd name="T26" fmla="*/ 0 w 1219"/>
                                  <a:gd name="T27" fmla="*/ 252 h 30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19" h="309">
                                    <a:moveTo>
                                      <a:pt x="0" y="252"/>
                                    </a:moveTo>
                                    <a:lnTo>
                                      <a:pt x="8" y="280"/>
                                    </a:lnTo>
                                    <a:lnTo>
                                      <a:pt x="188" y="280"/>
                                    </a:lnTo>
                                    <a:lnTo>
                                      <a:pt x="351" y="24"/>
                                    </a:lnTo>
                                    <a:lnTo>
                                      <a:pt x="491" y="45"/>
                                    </a:lnTo>
                                    <a:lnTo>
                                      <a:pt x="632" y="296"/>
                                    </a:lnTo>
                                    <a:lnTo>
                                      <a:pt x="1210" y="308"/>
                                    </a:lnTo>
                                    <a:lnTo>
                                      <a:pt x="1218" y="292"/>
                                    </a:lnTo>
                                    <a:lnTo>
                                      <a:pt x="642" y="270"/>
                                    </a:lnTo>
                                    <a:lnTo>
                                      <a:pt x="504" y="21"/>
                                    </a:lnTo>
                                    <a:lnTo>
                                      <a:pt x="342" y="0"/>
                                    </a:lnTo>
                                    <a:lnTo>
                                      <a:pt x="181" y="252"/>
                                    </a:lnTo>
                                    <a:lnTo>
                                      <a:pt x="0" y="25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8" name="Freeform 576"/>
                            <wps:cNvSpPr>
                              <a:spLocks/>
                            </wps:cNvSpPr>
                            <wps:spPr bwMode="auto">
                              <a:xfrm>
                                <a:off x="-2923" y="1363"/>
                                <a:ext cx="143" cy="65"/>
                              </a:xfrm>
                              <a:custGeom>
                                <a:avLst/>
                                <a:gdLst>
                                  <a:gd name="T0" fmla="*/ 0 w 143"/>
                                  <a:gd name="T1" fmla="*/ 64 h 65"/>
                                  <a:gd name="T2" fmla="*/ 84 w 143"/>
                                  <a:gd name="T3" fmla="*/ 0 h 65"/>
                                  <a:gd name="T4" fmla="*/ 142 w 143"/>
                                  <a:gd name="T5" fmla="*/ 64 h 65"/>
                                  <a:gd name="T6" fmla="*/ 0 w 143"/>
                                  <a:gd name="T7" fmla="*/ 64 h 65"/>
                                  <a:gd name="T8" fmla="*/ 0 w 143"/>
                                  <a:gd name="T9" fmla="*/ 64 h 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3" h="65">
                                    <a:moveTo>
                                      <a:pt x="0" y="64"/>
                                    </a:moveTo>
                                    <a:lnTo>
                                      <a:pt x="84" y="0"/>
                                    </a:lnTo>
                                    <a:lnTo>
                                      <a:pt x="142" y="64"/>
                                    </a:lnTo>
                                    <a:lnTo>
                                      <a:pt x="0" y="64"/>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29" name="Freeform 577"/>
                            <wps:cNvSpPr>
                              <a:spLocks/>
                            </wps:cNvSpPr>
                            <wps:spPr bwMode="auto">
                              <a:xfrm>
                                <a:off x="-2835" y="1431"/>
                                <a:ext cx="57" cy="64"/>
                              </a:xfrm>
                              <a:custGeom>
                                <a:avLst/>
                                <a:gdLst>
                                  <a:gd name="T0" fmla="*/ 0 w 57"/>
                                  <a:gd name="T1" fmla="*/ 0 h 64"/>
                                  <a:gd name="T2" fmla="*/ 0 w 57"/>
                                  <a:gd name="T3" fmla="*/ 63 h 64"/>
                                  <a:gd name="T4" fmla="*/ 56 w 57"/>
                                  <a:gd name="T5" fmla="*/ 6 h 64"/>
                                  <a:gd name="T6" fmla="*/ 0 w 57"/>
                                  <a:gd name="T7" fmla="*/ 0 h 64"/>
                                  <a:gd name="T8" fmla="*/ 0 w 57"/>
                                  <a:gd name="T9" fmla="*/ 0 h 6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 h="64">
                                    <a:moveTo>
                                      <a:pt x="0" y="0"/>
                                    </a:moveTo>
                                    <a:lnTo>
                                      <a:pt x="0" y="63"/>
                                    </a:lnTo>
                                    <a:lnTo>
                                      <a:pt x="56"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0" name="Freeform 578"/>
                            <wps:cNvSpPr>
                              <a:spLocks/>
                            </wps:cNvSpPr>
                            <wps:spPr bwMode="auto">
                              <a:xfrm>
                                <a:off x="-2923" y="1424"/>
                                <a:ext cx="145" cy="12"/>
                              </a:xfrm>
                              <a:custGeom>
                                <a:avLst/>
                                <a:gdLst>
                                  <a:gd name="T0" fmla="*/ 0 w 145"/>
                                  <a:gd name="T1" fmla="*/ 0 h 12"/>
                                  <a:gd name="T2" fmla="*/ 140 w 145"/>
                                  <a:gd name="T3" fmla="*/ 0 h 12"/>
                                  <a:gd name="T4" fmla="*/ 144 w 145"/>
                                  <a:gd name="T5" fmla="*/ 11 h 12"/>
                                  <a:gd name="T6" fmla="*/ 6 w 145"/>
                                  <a:gd name="T7" fmla="*/ 11 h 12"/>
                                  <a:gd name="T8" fmla="*/ 0 w 145"/>
                                  <a:gd name="T9" fmla="*/ 0 h 12"/>
                                  <a:gd name="T10" fmla="*/ 0 w 145"/>
                                  <a:gd name="T11" fmla="*/ 0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5" h="12">
                                    <a:moveTo>
                                      <a:pt x="0" y="0"/>
                                    </a:moveTo>
                                    <a:lnTo>
                                      <a:pt x="140" y="0"/>
                                    </a:lnTo>
                                    <a:lnTo>
                                      <a:pt x="144" y="11"/>
                                    </a:lnTo>
                                    <a:lnTo>
                                      <a:pt x="6" y="11"/>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1" name="Freeform 579"/>
                            <wps:cNvSpPr>
                              <a:spLocks/>
                            </wps:cNvSpPr>
                            <wps:spPr bwMode="auto">
                              <a:xfrm>
                                <a:off x="-2917" y="1437"/>
                                <a:ext cx="83" cy="56"/>
                              </a:xfrm>
                              <a:custGeom>
                                <a:avLst/>
                                <a:gdLst>
                                  <a:gd name="T0" fmla="*/ 0 w 83"/>
                                  <a:gd name="T1" fmla="*/ 0 h 56"/>
                                  <a:gd name="T2" fmla="*/ 82 w 83"/>
                                  <a:gd name="T3" fmla="*/ 0 h 56"/>
                                  <a:gd name="T4" fmla="*/ 82 w 83"/>
                                  <a:gd name="T5" fmla="*/ 55 h 56"/>
                                  <a:gd name="T6" fmla="*/ 0 w 83"/>
                                  <a:gd name="T7" fmla="*/ 55 h 56"/>
                                  <a:gd name="T8" fmla="*/ 0 w 83"/>
                                  <a:gd name="T9" fmla="*/ 0 h 56"/>
                                  <a:gd name="T10" fmla="*/ 0 w 83"/>
                                  <a:gd name="T11" fmla="*/ 0 h 5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56">
                                    <a:moveTo>
                                      <a:pt x="0" y="0"/>
                                    </a:moveTo>
                                    <a:lnTo>
                                      <a:pt x="82" y="0"/>
                                    </a:lnTo>
                                    <a:lnTo>
                                      <a:pt x="82" y="55"/>
                                    </a:lnTo>
                                    <a:lnTo>
                                      <a:pt x="0" y="5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2" name="Freeform 580"/>
                            <wps:cNvSpPr>
                              <a:spLocks/>
                            </wps:cNvSpPr>
                            <wps:spPr bwMode="auto">
                              <a:xfrm>
                                <a:off x="-2903" y="1453"/>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3" name="Freeform 581"/>
                            <wps:cNvSpPr>
                              <a:spLocks/>
                            </wps:cNvSpPr>
                            <wps:spPr bwMode="auto">
                              <a:xfrm>
                                <a:off x="-2901" y="1455"/>
                                <a:ext cx="24" cy="44"/>
                              </a:xfrm>
                              <a:custGeom>
                                <a:avLst/>
                                <a:gdLst>
                                  <a:gd name="T0" fmla="*/ 0 w 24"/>
                                  <a:gd name="T1" fmla="*/ 0 h 44"/>
                                  <a:gd name="T2" fmla="*/ 0 w 24"/>
                                  <a:gd name="T3" fmla="*/ 43 h 44"/>
                                  <a:gd name="T4" fmla="*/ 23 w 24"/>
                                  <a:gd name="T5" fmla="*/ 43 h 44"/>
                                  <a:gd name="T6" fmla="*/ 0 60000 65536"/>
                                  <a:gd name="T7" fmla="*/ 0 60000 65536"/>
                                  <a:gd name="T8" fmla="*/ 0 60000 65536"/>
                                </a:gdLst>
                                <a:ahLst/>
                                <a:cxnLst>
                                  <a:cxn ang="T6">
                                    <a:pos x="T0" y="T1"/>
                                  </a:cxn>
                                  <a:cxn ang="T7">
                                    <a:pos x="T2" y="T3"/>
                                  </a:cxn>
                                  <a:cxn ang="T8">
                                    <a:pos x="T4" y="T5"/>
                                  </a:cxn>
                                </a:cxnLst>
                                <a:rect l="0" t="0" r="r" b="b"/>
                                <a:pathLst>
                                  <a:path w="24" h="44">
                                    <a:moveTo>
                                      <a:pt x="0" y="0"/>
                                    </a:moveTo>
                                    <a:lnTo>
                                      <a:pt x="0" y="43"/>
                                    </a:lnTo>
                                    <a:lnTo>
                                      <a:pt x="23"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4" name="Freeform 582"/>
                            <wps:cNvSpPr>
                              <a:spLocks/>
                            </wps:cNvSpPr>
                            <wps:spPr bwMode="auto">
                              <a:xfrm>
                                <a:off x="-2872" y="1453"/>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5" name="Freeform 583"/>
                            <wps:cNvSpPr>
                              <a:spLocks/>
                            </wps:cNvSpPr>
                            <wps:spPr bwMode="auto">
                              <a:xfrm>
                                <a:off x="-2870" y="1455"/>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6" name="Freeform 584"/>
                            <wps:cNvSpPr>
                              <a:spLocks/>
                            </wps:cNvSpPr>
                            <wps:spPr bwMode="auto">
                              <a:xfrm>
                                <a:off x="-2903" y="1504"/>
                                <a:ext cx="26" cy="46"/>
                              </a:xfrm>
                              <a:custGeom>
                                <a:avLst/>
                                <a:gdLst>
                                  <a:gd name="T0" fmla="*/ 0 w 26"/>
                                  <a:gd name="T1" fmla="*/ 0 h 46"/>
                                  <a:gd name="T2" fmla="*/ 0 w 26"/>
                                  <a:gd name="T3" fmla="*/ 45 h 46"/>
                                  <a:gd name="T4" fmla="*/ 25 w 26"/>
                                  <a:gd name="T5" fmla="*/ 45 h 46"/>
                                  <a:gd name="T6" fmla="*/ 0 60000 65536"/>
                                  <a:gd name="T7" fmla="*/ 0 60000 65536"/>
                                  <a:gd name="T8" fmla="*/ 0 60000 65536"/>
                                </a:gdLst>
                                <a:ahLst/>
                                <a:cxnLst>
                                  <a:cxn ang="T6">
                                    <a:pos x="T0" y="T1"/>
                                  </a:cxn>
                                  <a:cxn ang="T7">
                                    <a:pos x="T2" y="T3"/>
                                  </a:cxn>
                                  <a:cxn ang="T8">
                                    <a:pos x="T4" y="T5"/>
                                  </a:cxn>
                                </a:cxnLst>
                                <a:rect l="0" t="0" r="r" b="b"/>
                                <a:pathLst>
                                  <a:path w="26" h="46">
                                    <a:moveTo>
                                      <a:pt x="0" y="0"/>
                                    </a:moveTo>
                                    <a:lnTo>
                                      <a:pt x="0" y="45"/>
                                    </a:lnTo>
                                    <a:lnTo>
                                      <a:pt x="25"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7" name="Freeform 585"/>
                            <wps:cNvSpPr>
                              <a:spLocks/>
                            </wps:cNvSpPr>
                            <wps:spPr bwMode="auto">
                              <a:xfrm>
                                <a:off x="-2901" y="1506"/>
                                <a:ext cx="24" cy="44"/>
                              </a:xfrm>
                              <a:custGeom>
                                <a:avLst/>
                                <a:gdLst>
                                  <a:gd name="T0" fmla="*/ 0 w 24"/>
                                  <a:gd name="T1" fmla="*/ 0 h 44"/>
                                  <a:gd name="T2" fmla="*/ 0 w 24"/>
                                  <a:gd name="T3" fmla="*/ 43 h 44"/>
                                  <a:gd name="T4" fmla="*/ 23 w 24"/>
                                  <a:gd name="T5" fmla="*/ 43 h 44"/>
                                  <a:gd name="T6" fmla="*/ 0 60000 65536"/>
                                  <a:gd name="T7" fmla="*/ 0 60000 65536"/>
                                  <a:gd name="T8" fmla="*/ 0 60000 65536"/>
                                </a:gdLst>
                                <a:ahLst/>
                                <a:cxnLst>
                                  <a:cxn ang="T6">
                                    <a:pos x="T0" y="T1"/>
                                  </a:cxn>
                                  <a:cxn ang="T7">
                                    <a:pos x="T2" y="T3"/>
                                  </a:cxn>
                                  <a:cxn ang="T8">
                                    <a:pos x="T4" y="T5"/>
                                  </a:cxn>
                                </a:cxnLst>
                                <a:rect l="0" t="0" r="r" b="b"/>
                                <a:pathLst>
                                  <a:path w="24" h="44">
                                    <a:moveTo>
                                      <a:pt x="0" y="0"/>
                                    </a:moveTo>
                                    <a:lnTo>
                                      <a:pt x="0" y="43"/>
                                    </a:lnTo>
                                    <a:lnTo>
                                      <a:pt x="23"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8" name="Freeform 586"/>
                            <wps:cNvSpPr>
                              <a:spLocks/>
                            </wps:cNvSpPr>
                            <wps:spPr bwMode="auto">
                              <a:xfrm>
                                <a:off x="-2872" y="1504"/>
                                <a:ext cx="26" cy="46"/>
                              </a:xfrm>
                              <a:custGeom>
                                <a:avLst/>
                                <a:gdLst>
                                  <a:gd name="T0" fmla="*/ 0 w 26"/>
                                  <a:gd name="T1" fmla="*/ 0 h 46"/>
                                  <a:gd name="T2" fmla="*/ 0 w 26"/>
                                  <a:gd name="T3" fmla="*/ 45 h 46"/>
                                  <a:gd name="T4" fmla="*/ 25 w 26"/>
                                  <a:gd name="T5" fmla="*/ 45 h 46"/>
                                  <a:gd name="T6" fmla="*/ 0 60000 65536"/>
                                  <a:gd name="T7" fmla="*/ 0 60000 65536"/>
                                  <a:gd name="T8" fmla="*/ 0 60000 65536"/>
                                </a:gdLst>
                                <a:ahLst/>
                                <a:cxnLst>
                                  <a:cxn ang="T6">
                                    <a:pos x="T0" y="T1"/>
                                  </a:cxn>
                                  <a:cxn ang="T7">
                                    <a:pos x="T2" y="T3"/>
                                  </a:cxn>
                                  <a:cxn ang="T8">
                                    <a:pos x="T4" y="T5"/>
                                  </a:cxn>
                                </a:cxnLst>
                                <a:rect l="0" t="0" r="r" b="b"/>
                                <a:pathLst>
                                  <a:path w="26" h="46">
                                    <a:moveTo>
                                      <a:pt x="0" y="0"/>
                                    </a:moveTo>
                                    <a:lnTo>
                                      <a:pt x="0" y="45"/>
                                    </a:lnTo>
                                    <a:lnTo>
                                      <a:pt x="25" y="4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39" name="Freeform 587"/>
                            <wps:cNvSpPr>
                              <a:spLocks/>
                            </wps:cNvSpPr>
                            <wps:spPr bwMode="auto">
                              <a:xfrm>
                                <a:off x="-2870" y="1506"/>
                                <a:ext cx="26" cy="44"/>
                              </a:xfrm>
                              <a:custGeom>
                                <a:avLst/>
                                <a:gdLst>
                                  <a:gd name="T0" fmla="*/ 0 w 26"/>
                                  <a:gd name="T1" fmla="*/ 0 h 44"/>
                                  <a:gd name="T2" fmla="*/ 0 w 26"/>
                                  <a:gd name="T3" fmla="*/ 43 h 44"/>
                                  <a:gd name="T4" fmla="*/ 25 w 26"/>
                                  <a:gd name="T5" fmla="*/ 43 h 44"/>
                                  <a:gd name="T6" fmla="*/ 0 60000 65536"/>
                                  <a:gd name="T7" fmla="*/ 0 60000 65536"/>
                                  <a:gd name="T8" fmla="*/ 0 60000 65536"/>
                                </a:gdLst>
                                <a:ahLst/>
                                <a:cxnLst>
                                  <a:cxn ang="T6">
                                    <a:pos x="T0" y="T1"/>
                                  </a:cxn>
                                  <a:cxn ang="T7">
                                    <a:pos x="T2" y="T3"/>
                                  </a:cxn>
                                  <a:cxn ang="T8">
                                    <a:pos x="T4" y="T5"/>
                                  </a:cxn>
                                </a:cxnLst>
                                <a:rect l="0" t="0" r="r" b="b"/>
                                <a:pathLst>
                                  <a:path w="26" h="44">
                                    <a:moveTo>
                                      <a:pt x="0" y="0"/>
                                    </a:moveTo>
                                    <a:lnTo>
                                      <a:pt x="0" y="43"/>
                                    </a:lnTo>
                                    <a:lnTo>
                                      <a:pt x="25" y="4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0" name="Freeform 588"/>
                            <wps:cNvSpPr>
                              <a:spLocks/>
                            </wps:cNvSpPr>
                            <wps:spPr bwMode="auto">
                              <a:xfrm>
                                <a:off x="-3006" y="1473"/>
                                <a:ext cx="42" cy="97"/>
                              </a:xfrm>
                              <a:custGeom>
                                <a:avLst/>
                                <a:gdLst>
                                  <a:gd name="T0" fmla="*/ 0 w 42"/>
                                  <a:gd name="T1" fmla="*/ 1 h 97"/>
                                  <a:gd name="T2" fmla="*/ 41 w 42"/>
                                  <a:gd name="T3" fmla="*/ 0 h 97"/>
                                  <a:gd name="T4" fmla="*/ 41 w 42"/>
                                  <a:gd name="T5" fmla="*/ 96 h 97"/>
                                  <a:gd name="T6" fmla="*/ 0 w 42"/>
                                  <a:gd name="T7" fmla="*/ 92 h 97"/>
                                  <a:gd name="T8" fmla="*/ 0 w 42"/>
                                  <a:gd name="T9" fmla="*/ 1 h 97"/>
                                  <a:gd name="T10" fmla="*/ 0 w 42"/>
                                  <a:gd name="T11" fmla="*/ 1 h 9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97">
                                    <a:moveTo>
                                      <a:pt x="0" y="1"/>
                                    </a:moveTo>
                                    <a:lnTo>
                                      <a:pt x="41" y="0"/>
                                    </a:lnTo>
                                    <a:lnTo>
                                      <a:pt x="41" y="96"/>
                                    </a:lnTo>
                                    <a:lnTo>
                                      <a:pt x="0" y="92"/>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1" name="Freeform 589"/>
                            <wps:cNvSpPr>
                              <a:spLocks/>
                            </wps:cNvSpPr>
                            <wps:spPr bwMode="auto">
                              <a:xfrm>
                                <a:off x="-3002" y="1477"/>
                                <a:ext cx="34" cy="43"/>
                              </a:xfrm>
                              <a:custGeom>
                                <a:avLst/>
                                <a:gdLst>
                                  <a:gd name="T0" fmla="*/ 0 w 34"/>
                                  <a:gd name="T1" fmla="*/ 2 h 43"/>
                                  <a:gd name="T2" fmla="*/ 0 w 34"/>
                                  <a:gd name="T3" fmla="*/ 42 h 43"/>
                                  <a:gd name="T4" fmla="*/ 33 w 34"/>
                                  <a:gd name="T5" fmla="*/ 42 h 43"/>
                                  <a:gd name="T6" fmla="*/ 33 w 34"/>
                                  <a:gd name="T7" fmla="*/ 0 h 43"/>
                                  <a:gd name="T8" fmla="*/ 0 w 34"/>
                                  <a:gd name="T9" fmla="*/ 2 h 43"/>
                                  <a:gd name="T10" fmla="*/ 0 w 34"/>
                                  <a:gd name="T11" fmla="*/ 2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2"/>
                                    </a:moveTo>
                                    <a:lnTo>
                                      <a:pt x="0" y="42"/>
                                    </a:lnTo>
                                    <a:lnTo>
                                      <a:pt x="33" y="42"/>
                                    </a:lnTo>
                                    <a:lnTo>
                                      <a:pt x="33"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2" name="Freeform 590"/>
                            <wps:cNvSpPr>
                              <a:spLocks/>
                            </wps:cNvSpPr>
                            <wps:spPr bwMode="auto">
                              <a:xfrm>
                                <a:off x="-3002" y="1523"/>
                                <a:ext cx="34" cy="43"/>
                              </a:xfrm>
                              <a:custGeom>
                                <a:avLst/>
                                <a:gdLst>
                                  <a:gd name="T0" fmla="*/ 0 w 34"/>
                                  <a:gd name="T1" fmla="*/ 0 h 43"/>
                                  <a:gd name="T2" fmla="*/ 33 w 34"/>
                                  <a:gd name="T3" fmla="*/ 0 h 43"/>
                                  <a:gd name="T4" fmla="*/ 33 w 34"/>
                                  <a:gd name="T5" fmla="*/ 42 h 43"/>
                                  <a:gd name="T6" fmla="*/ 0 w 34"/>
                                  <a:gd name="T7" fmla="*/ 38 h 43"/>
                                  <a:gd name="T8" fmla="*/ 0 w 34"/>
                                  <a:gd name="T9" fmla="*/ 0 h 43"/>
                                  <a:gd name="T10" fmla="*/ 0 w 34"/>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43">
                                    <a:moveTo>
                                      <a:pt x="0" y="0"/>
                                    </a:moveTo>
                                    <a:lnTo>
                                      <a:pt x="33" y="0"/>
                                    </a:lnTo>
                                    <a:lnTo>
                                      <a:pt x="33" y="42"/>
                                    </a:lnTo>
                                    <a:lnTo>
                                      <a:pt x="0" y="3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3" name="AutoShape 591"/>
                            <wps:cNvSpPr>
                              <a:spLocks noChangeArrowheads="1"/>
                            </wps:cNvSpPr>
                            <wps:spPr bwMode="auto">
                              <a:xfrm flipV="1">
                                <a:off x="-2789" y="1490"/>
                                <a:ext cx="37"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4" name="Freeform 592"/>
                            <wps:cNvSpPr>
                              <a:spLocks/>
                            </wps:cNvSpPr>
                            <wps:spPr bwMode="auto">
                              <a:xfrm>
                                <a:off x="-2789" y="1536"/>
                                <a:ext cx="34" cy="39"/>
                              </a:xfrm>
                              <a:custGeom>
                                <a:avLst/>
                                <a:gdLst>
                                  <a:gd name="T0" fmla="*/ 0 w 34"/>
                                  <a:gd name="T1" fmla="*/ 0 h 39"/>
                                  <a:gd name="T2" fmla="*/ 33 w 34"/>
                                  <a:gd name="T3" fmla="*/ 0 h 39"/>
                                  <a:gd name="T4" fmla="*/ 33 w 34"/>
                                  <a:gd name="T5" fmla="*/ 38 h 39"/>
                                  <a:gd name="T6" fmla="*/ 0 w 34"/>
                                  <a:gd name="T7" fmla="*/ 36 h 39"/>
                                  <a:gd name="T8" fmla="*/ 0 w 34"/>
                                  <a:gd name="T9" fmla="*/ 0 h 39"/>
                                  <a:gd name="T10" fmla="*/ 0 w 34"/>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39">
                                    <a:moveTo>
                                      <a:pt x="0" y="0"/>
                                    </a:moveTo>
                                    <a:lnTo>
                                      <a:pt x="33" y="0"/>
                                    </a:lnTo>
                                    <a:lnTo>
                                      <a:pt x="33" y="38"/>
                                    </a:lnTo>
                                    <a:lnTo>
                                      <a:pt x="0" y="36"/>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5" name="AutoShape 593"/>
                            <wps:cNvSpPr>
                              <a:spLocks noChangeArrowheads="1"/>
                            </wps:cNvSpPr>
                            <wps:spPr bwMode="auto">
                              <a:xfrm flipV="1">
                                <a:off x="-2750" y="1490"/>
                                <a:ext cx="37" cy="42"/>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6" name="Freeform 594"/>
                            <wps:cNvSpPr>
                              <a:spLocks/>
                            </wps:cNvSpPr>
                            <wps:spPr bwMode="auto">
                              <a:xfrm>
                                <a:off x="-2750" y="1536"/>
                                <a:ext cx="36" cy="43"/>
                              </a:xfrm>
                              <a:custGeom>
                                <a:avLst/>
                                <a:gdLst>
                                  <a:gd name="T0" fmla="*/ 0 w 36"/>
                                  <a:gd name="T1" fmla="*/ 0 h 43"/>
                                  <a:gd name="T2" fmla="*/ 35 w 36"/>
                                  <a:gd name="T3" fmla="*/ 0 h 43"/>
                                  <a:gd name="T4" fmla="*/ 35 w 36"/>
                                  <a:gd name="T5" fmla="*/ 42 h 43"/>
                                  <a:gd name="T6" fmla="*/ 0 w 36"/>
                                  <a:gd name="T7" fmla="*/ 40 h 43"/>
                                  <a:gd name="T8" fmla="*/ 0 w 36"/>
                                  <a:gd name="T9" fmla="*/ 0 h 43"/>
                                  <a:gd name="T10" fmla="*/ 0 w 36"/>
                                  <a:gd name="T11" fmla="*/ 0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6" h="43">
                                    <a:moveTo>
                                      <a:pt x="0" y="0"/>
                                    </a:moveTo>
                                    <a:lnTo>
                                      <a:pt x="35" y="0"/>
                                    </a:lnTo>
                                    <a:lnTo>
                                      <a:pt x="35" y="42"/>
                                    </a:lnTo>
                                    <a:lnTo>
                                      <a:pt x="0" y="40"/>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7" name="AutoShape 595"/>
                            <wps:cNvSpPr>
                              <a:spLocks noChangeArrowheads="1"/>
                            </wps:cNvSpPr>
                            <wps:spPr bwMode="auto">
                              <a:xfrm flipV="1">
                                <a:off x="-1548" y="1401"/>
                                <a:ext cx="44" cy="34"/>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8" name="Freeform 596"/>
                            <wps:cNvSpPr>
                              <a:spLocks/>
                            </wps:cNvSpPr>
                            <wps:spPr bwMode="auto">
                              <a:xfrm>
                                <a:off x="-1971" y="1386"/>
                                <a:ext cx="426" cy="58"/>
                              </a:xfrm>
                              <a:custGeom>
                                <a:avLst/>
                                <a:gdLst>
                                  <a:gd name="T0" fmla="*/ 0 w 426"/>
                                  <a:gd name="T1" fmla="*/ 0 h 58"/>
                                  <a:gd name="T2" fmla="*/ 425 w 426"/>
                                  <a:gd name="T3" fmla="*/ 11 h 58"/>
                                  <a:gd name="T4" fmla="*/ 425 w 426"/>
                                  <a:gd name="T5" fmla="*/ 46 h 58"/>
                                  <a:gd name="T6" fmla="*/ 0 w 426"/>
                                  <a:gd name="T7" fmla="*/ 57 h 58"/>
                                  <a:gd name="T8" fmla="*/ 0 w 426"/>
                                  <a:gd name="T9" fmla="*/ 0 h 58"/>
                                  <a:gd name="T10" fmla="*/ 0 w 426"/>
                                  <a:gd name="T11" fmla="*/ 0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6" h="58">
                                    <a:moveTo>
                                      <a:pt x="0" y="0"/>
                                    </a:moveTo>
                                    <a:lnTo>
                                      <a:pt x="425" y="11"/>
                                    </a:lnTo>
                                    <a:lnTo>
                                      <a:pt x="425" y="46"/>
                                    </a:lnTo>
                                    <a:lnTo>
                                      <a:pt x="0" y="57"/>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49" name="Freeform 597"/>
                            <wps:cNvSpPr>
                              <a:spLocks/>
                            </wps:cNvSpPr>
                            <wps:spPr bwMode="auto">
                              <a:xfrm>
                                <a:off x="-1548" y="1409"/>
                                <a:ext cx="5" cy="24"/>
                              </a:xfrm>
                              <a:custGeom>
                                <a:avLst/>
                                <a:gdLst>
                                  <a:gd name="T0" fmla="*/ 0 w 5"/>
                                  <a:gd name="T1" fmla="*/ 23 h 24"/>
                                  <a:gd name="T2" fmla="*/ 4 w 5"/>
                                  <a:gd name="T3" fmla="*/ 23 h 24"/>
                                  <a:gd name="T4" fmla="*/ 4 w 5"/>
                                  <a:gd name="T5" fmla="*/ 0 h 24"/>
                                  <a:gd name="T6" fmla="*/ 0 w 5"/>
                                  <a:gd name="T7" fmla="*/ 0 h 24"/>
                                  <a:gd name="T8" fmla="*/ 0 w 5"/>
                                  <a:gd name="T9" fmla="*/ 23 h 24"/>
                                  <a:gd name="T10" fmla="*/ 0 w 5"/>
                                  <a:gd name="T11" fmla="*/ 23 h 2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24">
                                    <a:moveTo>
                                      <a:pt x="0" y="23"/>
                                    </a:moveTo>
                                    <a:lnTo>
                                      <a:pt x="4" y="23"/>
                                    </a:lnTo>
                                    <a:lnTo>
                                      <a:pt x="4" y="0"/>
                                    </a:lnTo>
                                    <a:lnTo>
                                      <a:pt x="0" y="0"/>
                                    </a:lnTo>
                                    <a:lnTo>
                                      <a:pt x="0" y="23"/>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0" name="Oval 598"/>
                            <wps:cNvSpPr>
                              <a:spLocks noChangeArrowheads="1"/>
                            </wps:cNvSpPr>
                            <wps:spPr bwMode="auto">
                              <a:xfrm>
                                <a:off x="-2347" y="1217"/>
                                <a:ext cx="242" cy="279"/>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1" name="Oval 599"/>
                            <wps:cNvSpPr>
                              <a:spLocks noChangeArrowheads="1"/>
                            </wps:cNvSpPr>
                            <wps:spPr bwMode="auto">
                              <a:xfrm>
                                <a:off x="-2341" y="1222"/>
                                <a:ext cx="244" cy="276"/>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2" name="Oval 600"/>
                            <wps:cNvSpPr>
                              <a:spLocks noChangeArrowheads="1"/>
                            </wps:cNvSpPr>
                            <wps:spPr bwMode="auto">
                              <a:xfrm>
                                <a:off x="-2318" y="1242"/>
                                <a:ext cx="206" cy="232"/>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3" name="Oval 601"/>
                            <wps:cNvSpPr>
                              <a:spLocks noChangeArrowheads="1"/>
                            </wps:cNvSpPr>
                            <wps:spPr bwMode="auto">
                              <a:xfrm>
                                <a:off x="-2325" y="1242"/>
                                <a:ext cx="205" cy="232"/>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4" name="Freeform 602"/>
                            <wps:cNvSpPr>
                              <a:spLocks/>
                            </wps:cNvSpPr>
                            <wps:spPr bwMode="auto">
                              <a:xfrm>
                                <a:off x="-2325" y="1237"/>
                                <a:ext cx="209" cy="141"/>
                              </a:xfrm>
                              <a:custGeom>
                                <a:avLst/>
                                <a:gdLst>
                                  <a:gd name="T0" fmla="*/ 0 w 209"/>
                                  <a:gd name="T1" fmla="*/ 122 h 141"/>
                                  <a:gd name="T2" fmla="*/ 0 w 209"/>
                                  <a:gd name="T3" fmla="*/ 113 h 141"/>
                                  <a:gd name="T4" fmla="*/ 0 w 209"/>
                                  <a:gd name="T5" fmla="*/ 107 h 141"/>
                                  <a:gd name="T6" fmla="*/ 0 w 209"/>
                                  <a:gd name="T7" fmla="*/ 105 h 141"/>
                                  <a:gd name="T8" fmla="*/ 0 w 209"/>
                                  <a:gd name="T9" fmla="*/ 105 h 141"/>
                                  <a:gd name="T10" fmla="*/ 0 w 209"/>
                                  <a:gd name="T11" fmla="*/ 108 h 141"/>
                                  <a:gd name="T12" fmla="*/ 0 w 209"/>
                                  <a:gd name="T13" fmla="*/ 111 h 141"/>
                                  <a:gd name="T14" fmla="*/ 0 w 209"/>
                                  <a:gd name="T15" fmla="*/ 116 h 141"/>
                                  <a:gd name="T16" fmla="*/ 0 w 209"/>
                                  <a:gd name="T17" fmla="*/ 122 h 141"/>
                                  <a:gd name="T18" fmla="*/ 0 w 209"/>
                                  <a:gd name="T19" fmla="*/ 127 h 141"/>
                                  <a:gd name="T20" fmla="*/ 0 w 209"/>
                                  <a:gd name="T21" fmla="*/ 133 h 141"/>
                                  <a:gd name="T22" fmla="*/ 0 w 209"/>
                                  <a:gd name="T23" fmla="*/ 137 h 141"/>
                                  <a:gd name="T24" fmla="*/ 0 w 209"/>
                                  <a:gd name="T25" fmla="*/ 139 h 141"/>
                                  <a:gd name="T26" fmla="*/ 0 w 209"/>
                                  <a:gd name="T27" fmla="*/ 140 h 141"/>
                                  <a:gd name="T28" fmla="*/ 0 w 209"/>
                                  <a:gd name="T29" fmla="*/ 136 h 141"/>
                                  <a:gd name="T30" fmla="*/ 0 w 209"/>
                                  <a:gd name="T31" fmla="*/ 131 h 141"/>
                                  <a:gd name="T32" fmla="*/ 0 w 209"/>
                                  <a:gd name="T33" fmla="*/ 120 h 141"/>
                                  <a:gd name="T34" fmla="*/ 2 w 209"/>
                                  <a:gd name="T35" fmla="*/ 93 h 141"/>
                                  <a:gd name="T36" fmla="*/ 8 w 209"/>
                                  <a:gd name="T37" fmla="*/ 68 h 141"/>
                                  <a:gd name="T38" fmla="*/ 18 w 209"/>
                                  <a:gd name="T39" fmla="*/ 48 h 141"/>
                                  <a:gd name="T40" fmla="*/ 32 w 209"/>
                                  <a:gd name="T41" fmla="*/ 30 h 141"/>
                                  <a:gd name="T42" fmla="*/ 48 w 209"/>
                                  <a:gd name="T43" fmla="*/ 18 h 141"/>
                                  <a:gd name="T44" fmla="*/ 65 w 209"/>
                                  <a:gd name="T45" fmla="*/ 8 h 141"/>
                                  <a:gd name="T46" fmla="*/ 84 w 209"/>
                                  <a:gd name="T47" fmla="*/ 2 h 141"/>
                                  <a:gd name="T48" fmla="*/ 104 w 209"/>
                                  <a:gd name="T49" fmla="*/ 0 h 141"/>
                                  <a:gd name="T50" fmla="*/ 123 w 209"/>
                                  <a:gd name="T51" fmla="*/ 2 h 141"/>
                                  <a:gd name="T52" fmla="*/ 142 w 209"/>
                                  <a:gd name="T53" fmla="*/ 8 h 141"/>
                                  <a:gd name="T54" fmla="*/ 159 w 209"/>
                                  <a:gd name="T55" fmla="*/ 18 h 141"/>
                                  <a:gd name="T56" fmla="*/ 175 w 209"/>
                                  <a:gd name="T57" fmla="*/ 30 h 141"/>
                                  <a:gd name="T58" fmla="*/ 188 w 209"/>
                                  <a:gd name="T59" fmla="*/ 48 h 141"/>
                                  <a:gd name="T60" fmla="*/ 199 w 209"/>
                                  <a:gd name="T61" fmla="*/ 68 h 141"/>
                                  <a:gd name="T62" fmla="*/ 206 w 209"/>
                                  <a:gd name="T63" fmla="*/ 93 h 141"/>
                                  <a:gd name="T64" fmla="*/ 208 w 209"/>
                                  <a:gd name="T65" fmla="*/ 120 h 14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9" h="141">
                                    <a:moveTo>
                                      <a:pt x="0" y="122"/>
                                    </a:moveTo>
                                    <a:lnTo>
                                      <a:pt x="0" y="113"/>
                                    </a:lnTo>
                                    <a:lnTo>
                                      <a:pt x="0" y="107"/>
                                    </a:lnTo>
                                    <a:lnTo>
                                      <a:pt x="0" y="105"/>
                                    </a:lnTo>
                                    <a:lnTo>
                                      <a:pt x="0" y="108"/>
                                    </a:lnTo>
                                    <a:lnTo>
                                      <a:pt x="0" y="111"/>
                                    </a:lnTo>
                                    <a:lnTo>
                                      <a:pt x="0" y="116"/>
                                    </a:lnTo>
                                    <a:lnTo>
                                      <a:pt x="0" y="122"/>
                                    </a:lnTo>
                                    <a:lnTo>
                                      <a:pt x="0" y="127"/>
                                    </a:lnTo>
                                    <a:lnTo>
                                      <a:pt x="0" y="133"/>
                                    </a:lnTo>
                                    <a:lnTo>
                                      <a:pt x="0" y="137"/>
                                    </a:lnTo>
                                    <a:lnTo>
                                      <a:pt x="0" y="139"/>
                                    </a:lnTo>
                                    <a:lnTo>
                                      <a:pt x="0" y="140"/>
                                    </a:lnTo>
                                    <a:lnTo>
                                      <a:pt x="0" y="136"/>
                                    </a:lnTo>
                                    <a:lnTo>
                                      <a:pt x="0" y="131"/>
                                    </a:lnTo>
                                    <a:lnTo>
                                      <a:pt x="0" y="120"/>
                                    </a:lnTo>
                                    <a:lnTo>
                                      <a:pt x="2" y="93"/>
                                    </a:lnTo>
                                    <a:lnTo>
                                      <a:pt x="8" y="68"/>
                                    </a:lnTo>
                                    <a:lnTo>
                                      <a:pt x="18" y="48"/>
                                    </a:lnTo>
                                    <a:lnTo>
                                      <a:pt x="32" y="30"/>
                                    </a:lnTo>
                                    <a:lnTo>
                                      <a:pt x="48" y="18"/>
                                    </a:lnTo>
                                    <a:lnTo>
                                      <a:pt x="65" y="8"/>
                                    </a:lnTo>
                                    <a:lnTo>
                                      <a:pt x="84" y="2"/>
                                    </a:lnTo>
                                    <a:lnTo>
                                      <a:pt x="104" y="0"/>
                                    </a:lnTo>
                                    <a:lnTo>
                                      <a:pt x="123" y="2"/>
                                    </a:lnTo>
                                    <a:lnTo>
                                      <a:pt x="142" y="8"/>
                                    </a:lnTo>
                                    <a:lnTo>
                                      <a:pt x="159" y="18"/>
                                    </a:lnTo>
                                    <a:lnTo>
                                      <a:pt x="175" y="30"/>
                                    </a:lnTo>
                                    <a:lnTo>
                                      <a:pt x="188" y="48"/>
                                    </a:lnTo>
                                    <a:lnTo>
                                      <a:pt x="199" y="68"/>
                                    </a:lnTo>
                                    <a:lnTo>
                                      <a:pt x="206" y="93"/>
                                    </a:lnTo>
                                    <a:lnTo>
                                      <a:pt x="208" y="12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5" name="Freeform 603"/>
                            <wps:cNvSpPr>
                              <a:spLocks/>
                            </wps:cNvSpPr>
                            <wps:spPr bwMode="auto">
                              <a:xfrm>
                                <a:off x="-2314" y="1384"/>
                                <a:ext cx="92" cy="182"/>
                              </a:xfrm>
                              <a:custGeom>
                                <a:avLst/>
                                <a:gdLst>
                                  <a:gd name="T0" fmla="*/ 0 w 92"/>
                                  <a:gd name="T1" fmla="*/ 2 h 182"/>
                                  <a:gd name="T2" fmla="*/ 91 w 92"/>
                                  <a:gd name="T3" fmla="*/ 0 h 182"/>
                                  <a:gd name="T4" fmla="*/ 91 w 92"/>
                                  <a:gd name="T5" fmla="*/ 179 h 182"/>
                                  <a:gd name="T6" fmla="*/ 0 w 92"/>
                                  <a:gd name="T7" fmla="*/ 181 h 182"/>
                                  <a:gd name="T8" fmla="*/ 0 w 92"/>
                                  <a:gd name="T9" fmla="*/ 2 h 182"/>
                                  <a:gd name="T10" fmla="*/ 0 w 92"/>
                                  <a:gd name="T11" fmla="*/ 2 h 18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2" h="182">
                                    <a:moveTo>
                                      <a:pt x="0" y="2"/>
                                    </a:moveTo>
                                    <a:lnTo>
                                      <a:pt x="91" y="0"/>
                                    </a:lnTo>
                                    <a:lnTo>
                                      <a:pt x="91" y="179"/>
                                    </a:lnTo>
                                    <a:lnTo>
                                      <a:pt x="0" y="18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6" name="Freeform 604"/>
                            <wps:cNvSpPr>
                              <a:spLocks/>
                            </wps:cNvSpPr>
                            <wps:spPr bwMode="auto">
                              <a:xfrm>
                                <a:off x="-2319" y="1397"/>
                                <a:ext cx="87" cy="165"/>
                              </a:xfrm>
                              <a:custGeom>
                                <a:avLst/>
                                <a:gdLst>
                                  <a:gd name="T0" fmla="*/ 0 w 87"/>
                                  <a:gd name="T1" fmla="*/ 0 h 165"/>
                                  <a:gd name="T2" fmla="*/ 86 w 87"/>
                                  <a:gd name="T3" fmla="*/ 0 h 165"/>
                                  <a:gd name="T4" fmla="*/ 86 w 87"/>
                                  <a:gd name="T5" fmla="*/ 164 h 165"/>
                                  <a:gd name="T6" fmla="*/ 0 w 87"/>
                                  <a:gd name="T7" fmla="*/ 164 h 165"/>
                                  <a:gd name="T8" fmla="*/ 0 w 87"/>
                                  <a:gd name="T9" fmla="*/ 0 h 165"/>
                                  <a:gd name="T10" fmla="*/ 0 w 87"/>
                                  <a:gd name="T11" fmla="*/ 0 h 1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7" h="165">
                                    <a:moveTo>
                                      <a:pt x="0" y="0"/>
                                    </a:moveTo>
                                    <a:lnTo>
                                      <a:pt x="86" y="0"/>
                                    </a:lnTo>
                                    <a:lnTo>
                                      <a:pt x="86" y="164"/>
                                    </a:lnTo>
                                    <a:lnTo>
                                      <a:pt x="0" y="164"/>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7" name="Freeform 605"/>
                            <wps:cNvSpPr>
                              <a:spLocks/>
                            </wps:cNvSpPr>
                            <wps:spPr bwMode="auto">
                              <a:xfrm>
                                <a:off x="-2207" y="1382"/>
                                <a:ext cx="94" cy="182"/>
                              </a:xfrm>
                              <a:custGeom>
                                <a:avLst/>
                                <a:gdLst>
                                  <a:gd name="T0" fmla="*/ 0 w 94"/>
                                  <a:gd name="T1" fmla="*/ 2 h 182"/>
                                  <a:gd name="T2" fmla="*/ 93 w 94"/>
                                  <a:gd name="T3" fmla="*/ 0 h 182"/>
                                  <a:gd name="T4" fmla="*/ 93 w 94"/>
                                  <a:gd name="T5" fmla="*/ 179 h 182"/>
                                  <a:gd name="T6" fmla="*/ 0 w 94"/>
                                  <a:gd name="T7" fmla="*/ 181 h 182"/>
                                  <a:gd name="T8" fmla="*/ 0 w 94"/>
                                  <a:gd name="T9" fmla="*/ 2 h 182"/>
                                  <a:gd name="T10" fmla="*/ 0 w 94"/>
                                  <a:gd name="T11" fmla="*/ 2 h 18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4" h="182">
                                    <a:moveTo>
                                      <a:pt x="0" y="2"/>
                                    </a:moveTo>
                                    <a:lnTo>
                                      <a:pt x="93" y="0"/>
                                    </a:lnTo>
                                    <a:lnTo>
                                      <a:pt x="93" y="179"/>
                                    </a:lnTo>
                                    <a:lnTo>
                                      <a:pt x="0" y="18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8" name="Freeform 606"/>
                            <wps:cNvSpPr>
                              <a:spLocks/>
                            </wps:cNvSpPr>
                            <wps:spPr bwMode="auto">
                              <a:xfrm>
                                <a:off x="-2213" y="1392"/>
                                <a:ext cx="88" cy="170"/>
                              </a:xfrm>
                              <a:custGeom>
                                <a:avLst/>
                                <a:gdLst>
                                  <a:gd name="T0" fmla="*/ 0 w 88"/>
                                  <a:gd name="T1" fmla="*/ 3 h 170"/>
                                  <a:gd name="T2" fmla="*/ 87 w 88"/>
                                  <a:gd name="T3" fmla="*/ 0 h 170"/>
                                  <a:gd name="T4" fmla="*/ 87 w 88"/>
                                  <a:gd name="T5" fmla="*/ 167 h 170"/>
                                  <a:gd name="T6" fmla="*/ 0 w 88"/>
                                  <a:gd name="T7" fmla="*/ 169 h 170"/>
                                  <a:gd name="T8" fmla="*/ 0 w 88"/>
                                  <a:gd name="T9" fmla="*/ 3 h 170"/>
                                  <a:gd name="T10" fmla="*/ 0 w 88"/>
                                  <a:gd name="T11" fmla="*/ 3 h 17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70">
                                    <a:moveTo>
                                      <a:pt x="0" y="3"/>
                                    </a:moveTo>
                                    <a:lnTo>
                                      <a:pt x="87" y="0"/>
                                    </a:lnTo>
                                    <a:lnTo>
                                      <a:pt x="87" y="167"/>
                                    </a:lnTo>
                                    <a:lnTo>
                                      <a:pt x="0" y="169"/>
                                    </a:lnTo>
                                    <a:lnTo>
                                      <a:pt x="0" y="3"/>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59" name="Freeform 607"/>
                            <wps:cNvSpPr>
                              <a:spLocks/>
                            </wps:cNvSpPr>
                            <wps:spPr bwMode="auto">
                              <a:xfrm>
                                <a:off x="-2361" y="1379"/>
                                <a:ext cx="287" cy="191"/>
                              </a:xfrm>
                              <a:custGeom>
                                <a:avLst/>
                                <a:gdLst>
                                  <a:gd name="T0" fmla="*/ 0 w 287"/>
                                  <a:gd name="T1" fmla="*/ 3 h 191"/>
                                  <a:gd name="T2" fmla="*/ 43 w 287"/>
                                  <a:gd name="T3" fmla="*/ 3 h 191"/>
                                  <a:gd name="T4" fmla="*/ 43 w 287"/>
                                  <a:gd name="T5" fmla="*/ 186 h 191"/>
                                  <a:gd name="T6" fmla="*/ 136 w 287"/>
                                  <a:gd name="T7" fmla="*/ 184 h 191"/>
                                  <a:gd name="T8" fmla="*/ 136 w 287"/>
                                  <a:gd name="T9" fmla="*/ 0 h 191"/>
                                  <a:gd name="T10" fmla="*/ 154 w 287"/>
                                  <a:gd name="T11" fmla="*/ 0 h 191"/>
                                  <a:gd name="T12" fmla="*/ 154 w 287"/>
                                  <a:gd name="T13" fmla="*/ 184 h 191"/>
                                  <a:gd name="T14" fmla="*/ 243 w 287"/>
                                  <a:gd name="T15" fmla="*/ 182 h 191"/>
                                  <a:gd name="T16" fmla="*/ 243 w 287"/>
                                  <a:gd name="T17" fmla="*/ 0 h 191"/>
                                  <a:gd name="T18" fmla="*/ 286 w 287"/>
                                  <a:gd name="T19" fmla="*/ 0 h 191"/>
                                  <a:gd name="T20" fmla="*/ 286 w 287"/>
                                  <a:gd name="T21" fmla="*/ 186 h 191"/>
                                  <a:gd name="T22" fmla="*/ 0 w 287"/>
                                  <a:gd name="T23" fmla="*/ 190 h 191"/>
                                  <a:gd name="T24" fmla="*/ 0 w 287"/>
                                  <a:gd name="T25" fmla="*/ 3 h 191"/>
                                  <a:gd name="T26" fmla="*/ 0 w 287"/>
                                  <a:gd name="T27" fmla="*/ 3 h 19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7" h="191">
                                    <a:moveTo>
                                      <a:pt x="0" y="3"/>
                                    </a:moveTo>
                                    <a:lnTo>
                                      <a:pt x="43" y="3"/>
                                    </a:lnTo>
                                    <a:lnTo>
                                      <a:pt x="43" y="186"/>
                                    </a:lnTo>
                                    <a:lnTo>
                                      <a:pt x="136" y="184"/>
                                    </a:lnTo>
                                    <a:lnTo>
                                      <a:pt x="136" y="0"/>
                                    </a:lnTo>
                                    <a:lnTo>
                                      <a:pt x="154" y="0"/>
                                    </a:lnTo>
                                    <a:lnTo>
                                      <a:pt x="154" y="184"/>
                                    </a:lnTo>
                                    <a:lnTo>
                                      <a:pt x="243" y="182"/>
                                    </a:lnTo>
                                    <a:lnTo>
                                      <a:pt x="243" y="0"/>
                                    </a:lnTo>
                                    <a:lnTo>
                                      <a:pt x="286" y="0"/>
                                    </a:lnTo>
                                    <a:lnTo>
                                      <a:pt x="286" y="186"/>
                                    </a:lnTo>
                                    <a:lnTo>
                                      <a:pt x="0" y="190"/>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0" name="Freeform 608"/>
                            <wps:cNvSpPr>
                              <a:spLocks/>
                            </wps:cNvSpPr>
                            <wps:spPr bwMode="auto">
                              <a:xfrm>
                                <a:off x="-2357" y="1377"/>
                                <a:ext cx="286" cy="193"/>
                              </a:xfrm>
                              <a:custGeom>
                                <a:avLst/>
                                <a:gdLst>
                                  <a:gd name="T0" fmla="*/ 0 w 286"/>
                                  <a:gd name="T1" fmla="*/ 2 h 193"/>
                                  <a:gd name="T2" fmla="*/ 41 w 286"/>
                                  <a:gd name="T3" fmla="*/ 2 h 193"/>
                                  <a:gd name="T4" fmla="*/ 43 w 286"/>
                                  <a:gd name="T5" fmla="*/ 188 h 193"/>
                                  <a:gd name="T6" fmla="*/ 134 w 286"/>
                                  <a:gd name="T7" fmla="*/ 186 h 193"/>
                                  <a:gd name="T8" fmla="*/ 134 w 286"/>
                                  <a:gd name="T9" fmla="*/ 0 h 193"/>
                                  <a:gd name="T10" fmla="*/ 154 w 286"/>
                                  <a:gd name="T11" fmla="*/ 0 h 193"/>
                                  <a:gd name="T12" fmla="*/ 154 w 286"/>
                                  <a:gd name="T13" fmla="*/ 184 h 193"/>
                                  <a:gd name="T14" fmla="*/ 241 w 286"/>
                                  <a:gd name="T15" fmla="*/ 184 h 193"/>
                                  <a:gd name="T16" fmla="*/ 241 w 286"/>
                                  <a:gd name="T17" fmla="*/ 0 h 193"/>
                                  <a:gd name="T18" fmla="*/ 285 w 286"/>
                                  <a:gd name="T19" fmla="*/ 0 h 193"/>
                                  <a:gd name="T20" fmla="*/ 285 w 286"/>
                                  <a:gd name="T21" fmla="*/ 188 h 193"/>
                                  <a:gd name="T22" fmla="*/ 0 w 286"/>
                                  <a:gd name="T23" fmla="*/ 192 h 193"/>
                                  <a:gd name="T24" fmla="*/ 0 w 286"/>
                                  <a:gd name="T25" fmla="*/ 2 h 193"/>
                                  <a:gd name="T26" fmla="*/ 0 w 286"/>
                                  <a:gd name="T27" fmla="*/ 2 h 19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93">
                                    <a:moveTo>
                                      <a:pt x="0" y="2"/>
                                    </a:moveTo>
                                    <a:lnTo>
                                      <a:pt x="41" y="2"/>
                                    </a:lnTo>
                                    <a:lnTo>
                                      <a:pt x="43" y="188"/>
                                    </a:lnTo>
                                    <a:lnTo>
                                      <a:pt x="134" y="186"/>
                                    </a:lnTo>
                                    <a:lnTo>
                                      <a:pt x="134" y="0"/>
                                    </a:lnTo>
                                    <a:lnTo>
                                      <a:pt x="154" y="0"/>
                                    </a:lnTo>
                                    <a:lnTo>
                                      <a:pt x="154" y="184"/>
                                    </a:lnTo>
                                    <a:lnTo>
                                      <a:pt x="241" y="184"/>
                                    </a:lnTo>
                                    <a:lnTo>
                                      <a:pt x="241" y="0"/>
                                    </a:lnTo>
                                    <a:lnTo>
                                      <a:pt x="285" y="0"/>
                                    </a:lnTo>
                                    <a:lnTo>
                                      <a:pt x="285" y="188"/>
                                    </a:lnTo>
                                    <a:lnTo>
                                      <a:pt x="0" y="192"/>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461" name="AutoShape 609"/>
                          <wps:cNvSpPr>
                            <a:spLocks noChangeArrowheads="1"/>
                          </wps:cNvSpPr>
                          <wps:spPr bwMode="auto">
                            <a:xfrm flipV="1">
                              <a:off x="211" y="923"/>
                              <a:ext cx="2133" cy="1444"/>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2" name="Text Box 610"/>
                          <wps:cNvSpPr txBox="1">
                            <a:spLocks noChangeArrowheads="1"/>
                          </wps:cNvSpPr>
                          <wps:spPr bwMode="auto">
                            <a:xfrm>
                              <a:off x="211" y="821"/>
                              <a:ext cx="2133" cy="102"/>
                            </a:xfrm>
                            <a:prstGeom prst="rect">
                              <a:avLst/>
                            </a:prstGeom>
                            <a:solidFill>
                              <a:srgbClr val="FF00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D62B4" w:rsidRPr="001674BD" w:rsidRDefault="002D62B4" w:rsidP="002E70F8">
                                <w:pPr>
                                  <w:autoSpaceDE w:val="0"/>
                                  <w:autoSpaceDN w:val="0"/>
                                  <w:adjustRightInd w:val="0"/>
                                  <w:jc w:val="center"/>
                                  <w:rPr>
                                    <w:color w:val="000000"/>
                                    <w:sz w:val="44"/>
                                    <w:szCs w:val="78"/>
                                    <w:lang w:val="en-US"/>
                                  </w:rPr>
                                </w:pPr>
                                <w:r>
                                  <w:rPr>
                                    <w:b/>
                                    <w:bCs/>
                                    <w:color w:val="000000"/>
                                    <w:sz w:val="14"/>
                                    <w:lang w:val="en-US"/>
                                  </w:rPr>
                                  <w:t xml:space="preserve">CONTRAINTE DE </w:t>
                                </w:r>
                                <w:r w:rsidRPr="001674BD">
                                  <w:rPr>
                                    <w:b/>
                                    <w:bCs/>
                                    <w:color w:val="000000"/>
                                    <w:sz w:val="14"/>
                                    <w:lang w:val="en-US"/>
                                  </w:rPr>
                                  <w:t>SURFACE</w:t>
                                </w:r>
                              </w:p>
                            </w:txbxContent>
                          </wps:txbx>
                          <wps:bodyPr rot="0" vert="horz" wrap="square" lIns="0" tIns="0" rIns="0" bIns="0" anchor="ctr" anchorCtr="0" upright="1">
                            <a:noAutofit/>
                          </wps:bodyPr>
                        </wps:wsp>
                      </wpg:wgp>
                      <wpg:wgp>
                        <wpg:cNvPr id="1463" name="Group 611"/>
                        <wpg:cNvGrpSpPr>
                          <a:grpSpLocks/>
                        </wpg:cNvGrpSpPr>
                        <wpg:grpSpPr bwMode="auto">
                          <a:xfrm>
                            <a:off x="3316050" y="0"/>
                            <a:ext cx="2028600" cy="1337394"/>
                            <a:chOff x="3912" y="1118"/>
                            <a:chExt cx="2254" cy="1486"/>
                          </a:xfrm>
                        </wpg:grpSpPr>
                        <wps:wsp>
                          <wps:cNvPr id="1464" name="Text Box 612"/>
                          <wps:cNvSpPr txBox="1">
                            <a:spLocks noChangeArrowheads="1"/>
                          </wps:cNvSpPr>
                          <wps:spPr bwMode="auto">
                            <a:xfrm>
                              <a:off x="3912" y="1118"/>
                              <a:ext cx="2254" cy="100"/>
                            </a:xfrm>
                            <a:prstGeom prst="rect">
                              <a:avLst/>
                            </a:prstGeom>
                            <a:solidFill>
                              <a:srgbClr val="FFCC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D62B4" w:rsidRPr="001674BD" w:rsidRDefault="002D62B4" w:rsidP="002E70F8">
                                <w:pPr>
                                  <w:autoSpaceDE w:val="0"/>
                                  <w:autoSpaceDN w:val="0"/>
                                  <w:adjustRightInd w:val="0"/>
                                  <w:jc w:val="center"/>
                                  <w:rPr>
                                    <w:color w:val="000000"/>
                                    <w:sz w:val="15"/>
                                    <w:szCs w:val="26"/>
                                    <w:lang w:val="en-US"/>
                                  </w:rPr>
                                </w:pPr>
                                <w:r>
                                  <w:rPr>
                                    <w:b/>
                                    <w:bCs/>
                                    <w:color w:val="000000"/>
                                    <w:sz w:val="14"/>
                                    <w:lang w:val="en-US"/>
                                  </w:rPr>
                                  <w:t xml:space="preserve">CONTRAINTE DE </w:t>
                                </w:r>
                                <w:r w:rsidRPr="001674BD">
                                  <w:rPr>
                                    <w:b/>
                                    <w:bCs/>
                                    <w:color w:val="000000"/>
                                    <w:sz w:val="14"/>
                                    <w:lang w:val="en-US"/>
                                  </w:rPr>
                                  <w:t>TOPOGRAPHIE</w:t>
                                </w:r>
                              </w:p>
                            </w:txbxContent>
                          </wps:txbx>
                          <wps:bodyPr rot="0" vert="horz" wrap="square" lIns="0" tIns="0" rIns="0" bIns="0" anchor="ctr" anchorCtr="0" upright="1">
                            <a:noAutofit/>
                          </wps:bodyPr>
                        </wps:wsp>
                        <wps:wsp>
                          <wps:cNvPr id="1465" name="Freeform 613"/>
                          <wps:cNvSpPr>
                            <a:spLocks/>
                          </wps:cNvSpPr>
                          <wps:spPr bwMode="auto">
                            <a:xfrm>
                              <a:off x="3922" y="1232"/>
                              <a:ext cx="2018" cy="546"/>
                            </a:xfrm>
                            <a:custGeom>
                              <a:avLst/>
                              <a:gdLst>
                                <a:gd name="T0" fmla="*/ 1711 w 2095"/>
                                <a:gd name="T1" fmla="*/ 45 h 913"/>
                                <a:gd name="T2" fmla="*/ 1591 w 2095"/>
                                <a:gd name="T3" fmla="*/ 22 h 913"/>
                                <a:gd name="T4" fmla="*/ 1555 w 2095"/>
                                <a:gd name="T5" fmla="*/ 17 h 913"/>
                                <a:gd name="T6" fmla="*/ 1515 w 2095"/>
                                <a:gd name="T7" fmla="*/ 13 h 913"/>
                                <a:gd name="T8" fmla="*/ 1492 w 2095"/>
                                <a:gd name="T9" fmla="*/ 2 h 913"/>
                                <a:gd name="T10" fmla="*/ 1447 w 2095"/>
                                <a:gd name="T11" fmla="*/ 8 h 913"/>
                                <a:gd name="T12" fmla="*/ 1384 w 2095"/>
                                <a:gd name="T13" fmla="*/ 33 h 913"/>
                                <a:gd name="T14" fmla="*/ 1340 w 2095"/>
                                <a:gd name="T15" fmla="*/ 42 h 913"/>
                                <a:gd name="T16" fmla="*/ 1302 w 2095"/>
                                <a:gd name="T17" fmla="*/ 49 h 913"/>
                                <a:gd name="T18" fmla="*/ 1249 w 2095"/>
                                <a:gd name="T19" fmla="*/ 72 h 913"/>
                                <a:gd name="T20" fmla="*/ 1209 w 2095"/>
                                <a:gd name="T21" fmla="*/ 66 h 913"/>
                                <a:gd name="T22" fmla="*/ 1198 w 2095"/>
                                <a:gd name="T23" fmla="*/ 73 h 913"/>
                                <a:gd name="T24" fmla="*/ 1174 w 2095"/>
                                <a:gd name="T25" fmla="*/ 78 h 913"/>
                                <a:gd name="T26" fmla="*/ 1147 w 2095"/>
                                <a:gd name="T27" fmla="*/ 60 h 913"/>
                                <a:gd name="T28" fmla="*/ 1115 w 2095"/>
                                <a:gd name="T29" fmla="*/ 56 h 913"/>
                                <a:gd name="T30" fmla="*/ 1076 w 2095"/>
                                <a:gd name="T31" fmla="*/ 45 h 913"/>
                                <a:gd name="T32" fmla="*/ 1024 w 2095"/>
                                <a:gd name="T33" fmla="*/ 65 h 913"/>
                                <a:gd name="T34" fmla="*/ 971 w 2095"/>
                                <a:gd name="T35" fmla="*/ 86 h 913"/>
                                <a:gd name="T36" fmla="*/ 945 w 2095"/>
                                <a:gd name="T37" fmla="*/ 118 h 913"/>
                                <a:gd name="T38" fmla="*/ 918 w 2095"/>
                                <a:gd name="T39" fmla="*/ 140 h 913"/>
                                <a:gd name="T40" fmla="*/ 876 w 2095"/>
                                <a:gd name="T41" fmla="*/ 155 h 913"/>
                                <a:gd name="T42" fmla="*/ 825 w 2095"/>
                                <a:gd name="T43" fmla="*/ 151 h 913"/>
                                <a:gd name="T44" fmla="*/ 748 w 2095"/>
                                <a:gd name="T45" fmla="*/ 121 h 913"/>
                                <a:gd name="T46" fmla="*/ 718 w 2095"/>
                                <a:gd name="T47" fmla="*/ 120 h 913"/>
                                <a:gd name="T48" fmla="*/ 704 w 2095"/>
                                <a:gd name="T49" fmla="*/ 118 h 913"/>
                                <a:gd name="T50" fmla="*/ 692 w 2095"/>
                                <a:gd name="T51" fmla="*/ 138 h 913"/>
                                <a:gd name="T52" fmla="*/ 672 w 2095"/>
                                <a:gd name="T53" fmla="*/ 154 h 913"/>
                                <a:gd name="T54" fmla="*/ 626 w 2095"/>
                                <a:gd name="T55" fmla="*/ 189 h 913"/>
                                <a:gd name="T56" fmla="*/ 567 w 2095"/>
                                <a:gd name="T57" fmla="*/ 198 h 913"/>
                                <a:gd name="T58" fmla="*/ 504 w 2095"/>
                                <a:gd name="T59" fmla="*/ 179 h 913"/>
                                <a:gd name="T60" fmla="*/ 443 w 2095"/>
                                <a:gd name="T61" fmla="*/ 177 h 913"/>
                                <a:gd name="T62" fmla="*/ 371 w 2095"/>
                                <a:gd name="T63" fmla="*/ 163 h 913"/>
                                <a:gd name="T64" fmla="*/ 316 w 2095"/>
                                <a:gd name="T65" fmla="*/ 161 h 913"/>
                                <a:gd name="T66" fmla="*/ 256 w 2095"/>
                                <a:gd name="T67" fmla="*/ 161 h 913"/>
                                <a:gd name="T68" fmla="*/ 229 w 2095"/>
                                <a:gd name="T69" fmla="*/ 191 h 913"/>
                                <a:gd name="T70" fmla="*/ 207 w 2095"/>
                                <a:gd name="T71" fmla="*/ 213 h 913"/>
                                <a:gd name="T72" fmla="*/ 176 w 2095"/>
                                <a:gd name="T73" fmla="*/ 231 h 913"/>
                                <a:gd name="T74" fmla="*/ 152 w 2095"/>
                                <a:gd name="T75" fmla="*/ 247 h 913"/>
                                <a:gd name="T76" fmla="*/ 97 w 2095"/>
                                <a:gd name="T77" fmla="*/ 262 h 913"/>
                                <a:gd name="T78" fmla="*/ 76 w 2095"/>
                                <a:gd name="T79" fmla="*/ 297 h 913"/>
                                <a:gd name="T80" fmla="*/ 59 w 2095"/>
                                <a:gd name="T81" fmla="*/ 340 h 913"/>
                                <a:gd name="T82" fmla="*/ 25 w 2095"/>
                                <a:gd name="T83" fmla="*/ 344 h 913"/>
                                <a:gd name="T84" fmla="*/ 5 w 2095"/>
                                <a:gd name="T85" fmla="*/ 351 h 913"/>
                                <a:gd name="T86" fmla="*/ 0 w 2095"/>
                                <a:gd name="T87" fmla="*/ 391 h 913"/>
                                <a:gd name="T88" fmla="*/ 2 w 2095"/>
                                <a:gd name="T89" fmla="*/ 431 h 913"/>
                                <a:gd name="T90" fmla="*/ 12 w 2095"/>
                                <a:gd name="T91" fmla="*/ 465 h 913"/>
                                <a:gd name="T92" fmla="*/ 21 w 2095"/>
                                <a:gd name="T93" fmla="*/ 487 h 913"/>
                                <a:gd name="T94" fmla="*/ 37 w 2095"/>
                                <a:gd name="T95" fmla="*/ 510 h 913"/>
                                <a:gd name="T96" fmla="*/ 37 w 2095"/>
                                <a:gd name="T97" fmla="*/ 527 h 913"/>
                                <a:gd name="T98" fmla="*/ 38 w 2095"/>
                                <a:gd name="T99" fmla="*/ 545 h 913"/>
                                <a:gd name="T100" fmla="*/ 47 w 2095"/>
                                <a:gd name="T101" fmla="*/ 545 h 913"/>
                                <a:gd name="T102" fmla="*/ 197 w 2095"/>
                                <a:gd name="T103" fmla="*/ 542 h 913"/>
                                <a:gd name="T104" fmla="*/ 1494 w 2095"/>
                                <a:gd name="T105" fmla="*/ 533 h 913"/>
                                <a:gd name="T106" fmla="*/ 1812 w 2095"/>
                                <a:gd name="T107" fmla="*/ 512 h 913"/>
                                <a:gd name="T108" fmla="*/ 1938 w 2095"/>
                                <a:gd name="T109" fmla="*/ 408 h 913"/>
                                <a:gd name="T110" fmla="*/ 1976 w 2095"/>
                                <a:gd name="T111" fmla="*/ 293 h 913"/>
                                <a:gd name="T112" fmla="*/ 2017 w 2095"/>
                                <a:gd name="T113" fmla="*/ 165 h 913"/>
                                <a:gd name="T114" fmla="*/ 1878 w 2095"/>
                                <a:gd name="T115" fmla="*/ 112 h 913"/>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095" h="913">
                                  <a:moveTo>
                                    <a:pt x="1851" y="126"/>
                                  </a:moveTo>
                                  <a:lnTo>
                                    <a:pt x="1849" y="126"/>
                                  </a:lnTo>
                                  <a:lnTo>
                                    <a:pt x="1845" y="122"/>
                                  </a:lnTo>
                                  <a:lnTo>
                                    <a:pt x="1838" y="117"/>
                                  </a:lnTo>
                                  <a:lnTo>
                                    <a:pt x="1829" y="110"/>
                                  </a:lnTo>
                                  <a:lnTo>
                                    <a:pt x="1817" y="103"/>
                                  </a:lnTo>
                                  <a:lnTo>
                                    <a:pt x="1805" y="95"/>
                                  </a:lnTo>
                                  <a:lnTo>
                                    <a:pt x="1790" y="86"/>
                                  </a:lnTo>
                                  <a:lnTo>
                                    <a:pt x="1776" y="76"/>
                                  </a:lnTo>
                                  <a:lnTo>
                                    <a:pt x="1759" y="68"/>
                                  </a:lnTo>
                                  <a:lnTo>
                                    <a:pt x="1743" y="60"/>
                                  </a:lnTo>
                                  <a:lnTo>
                                    <a:pt x="1727" y="52"/>
                                  </a:lnTo>
                                  <a:lnTo>
                                    <a:pt x="1711" y="45"/>
                                  </a:lnTo>
                                  <a:lnTo>
                                    <a:pt x="1695" y="40"/>
                                  </a:lnTo>
                                  <a:lnTo>
                                    <a:pt x="1681" y="36"/>
                                  </a:lnTo>
                                  <a:lnTo>
                                    <a:pt x="1669" y="35"/>
                                  </a:lnTo>
                                  <a:lnTo>
                                    <a:pt x="1658" y="35"/>
                                  </a:lnTo>
                                  <a:lnTo>
                                    <a:pt x="1652" y="37"/>
                                  </a:lnTo>
                                  <a:lnTo>
                                    <a:pt x="1647" y="37"/>
                                  </a:lnTo>
                                  <a:lnTo>
                                    <a:pt x="1643" y="37"/>
                                  </a:lnTo>
                                  <a:lnTo>
                                    <a:pt x="1638" y="36"/>
                                  </a:lnTo>
                                  <a:lnTo>
                                    <a:pt x="1634" y="36"/>
                                  </a:lnTo>
                                  <a:lnTo>
                                    <a:pt x="1629" y="34"/>
                                  </a:lnTo>
                                  <a:lnTo>
                                    <a:pt x="1625" y="33"/>
                                  </a:lnTo>
                                  <a:lnTo>
                                    <a:pt x="1622" y="32"/>
                                  </a:lnTo>
                                  <a:lnTo>
                                    <a:pt x="1618" y="30"/>
                                  </a:lnTo>
                                  <a:lnTo>
                                    <a:pt x="1614" y="29"/>
                                  </a:lnTo>
                                  <a:lnTo>
                                    <a:pt x="1609" y="28"/>
                                  </a:lnTo>
                                  <a:lnTo>
                                    <a:pt x="1605" y="26"/>
                                  </a:lnTo>
                                  <a:lnTo>
                                    <a:pt x="1600" y="26"/>
                                  </a:lnTo>
                                  <a:lnTo>
                                    <a:pt x="1596" y="24"/>
                                  </a:lnTo>
                                  <a:lnTo>
                                    <a:pt x="1590" y="24"/>
                                  </a:lnTo>
                                  <a:lnTo>
                                    <a:pt x="1585" y="23"/>
                                  </a:lnTo>
                                  <a:lnTo>
                                    <a:pt x="1580" y="24"/>
                                  </a:lnTo>
                                  <a:lnTo>
                                    <a:pt x="1577" y="23"/>
                                  </a:lnTo>
                                  <a:lnTo>
                                    <a:pt x="1573" y="22"/>
                                  </a:lnTo>
                                  <a:lnTo>
                                    <a:pt x="1570" y="20"/>
                                  </a:lnTo>
                                  <a:lnTo>
                                    <a:pt x="1567" y="19"/>
                                  </a:lnTo>
                                  <a:lnTo>
                                    <a:pt x="1565" y="16"/>
                                  </a:lnTo>
                                  <a:lnTo>
                                    <a:pt x="1561" y="15"/>
                                  </a:lnTo>
                                  <a:lnTo>
                                    <a:pt x="1560" y="12"/>
                                  </a:lnTo>
                                  <a:lnTo>
                                    <a:pt x="1557" y="11"/>
                                  </a:lnTo>
                                  <a:lnTo>
                                    <a:pt x="1554" y="8"/>
                                  </a:lnTo>
                                  <a:lnTo>
                                    <a:pt x="1551" y="7"/>
                                  </a:lnTo>
                                  <a:lnTo>
                                    <a:pt x="1549" y="4"/>
                                  </a:lnTo>
                                  <a:lnTo>
                                    <a:pt x="1546" y="2"/>
                                  </a:lnTo>
                                  <a:lnTo>
                                    <a:pt x="1543" y="1"/>
                                  </a:lnTo>
                                  <a:lnTo>
                                    <a:pt x="1539" y="1"/>
                                  </a:lnTo>
                                  <a:lnTo>
                                    <a:pt x="1535" y="0"/>
                                  </a:lnTo>
                                  <a:lnTo>
                                    <a:pt x="1530" y="1"/>
                                  </a:lnTo>
                                  <a:lnTo>
                                    <a:pt x="1524" y="2"/>
                                  </a:lnTo>
                                  <a:lnTo>
                                    <a:pt x="1517" y="6"/>
                                  </a:lnTo>
                                  <a:lnTo>
                                    <a:pt x="1510" y="8"/>
                                  </a:lnTo>
                                  <a:lnTo>
                                    <a:pt x="1502" y="13"/>
                                  </a:lnTo>
                                  <a:lnTo>
                                    <a:pt x="1495" y="18"/>
                                  </a:lnTo>
                                  <a:lnTo>
                                    <a:pt x="1486" y="23"/>
                                  </a:lnTo>
                                  <a:lnTo>
                                    <a:pt x="1479" y="27"/>
                                  </a:lnTo>
                                  <a:lnTo>
                                    <a:pt x="1470" y="33"/>
                                  </a:lnTo>
                                  <a:lnTo>
                                    <a:pt x="1462" y="38"/>
                                  </a:lnTo>
                                  <a:lnTo>
                                    <a:pt x="1455" y="44"/>
                                  </a:lnTo>
                                  <a:lnTo>
                                    <a:pt x="1448" y="48"/>
                                  </a:lnTo>
                                  <a:lnTo>
                                    <a:pt x="1442" y="52"/>
                                  </a:lnTo>
                                  <a:lnTo>
                                    <a:pt x="1437" y="56"/>
                                  </a:lnTo>
                                  <a:lnTo>
                                    <a:pt x="1432" y="58"/>
                                  </a:lnTo>
                                  <a:lnTo>
                                    <a:pt x="1429" y="60"/>
                                  </a:lnTo>
                                  <a:lnTo>
                                    <a:pt x="1425" y="61"/>
                                  </a:lnTo>
                                  <a:lnTo>
                                    <a:pt x="1420" y="62"/>
                                  </a:lnTo>
                                  <a:lnTo>
                                    <a:pt x="1415" y="64"/>
                                  </a:lnTo>
                                  <a:lnTo>
                                    <a:pt x="1410" y="65"/>
                                  </a:lnTo>
                                  <a:lnTo>
                                    <a:pt x="1403" y="67"/>
                                  </a:lnTo>
                                  <a:lnTo>
                                    <a:pt x="1397" y="68"/>
                                  </a:lnTo>
                                  <a:lnTo>
                                    <a:pt x="1391" y="70"/>
                                  </a:lnTo>
                                  <a:lnTo>
                                    <a:pt x="1385" y="70"/>
                                  </a:lnTo>
                                  <a:lnTo>
                                    <a:pt x="1379" y="72"/>
                                  </a:lnTo>
                                  <a:lnTo>
                                    <a:pt x="1373" y="73"/>
                                  </a:lnTo>
                                  <a:lnTo>
                                    <a:pt x="1368" y="74"/>
                                  </a:lnTo>
                                  <a:lnTo>
                                    <a:pt x="1363" y="76"/>
                                  </a:lnTo>
                                  <a:lnTo>
                                    <a:pt x="1359" y="77"/>
                                  </a:lnTo>
                                  <a:lnTo>
                                    <a:pt x="1356" y="79"/>
                                  </a:lnTo>
                                  <a:lnTo>
                                    <a:pt x="1353" y="80"/>
                                  </a:lnTo>
                                  <a:lnTo>
                                    <a:pt x="1352" y="82"/>
                                  </a:lnTo>
                                  <a:lnTo>
                                    <a:pt x="1349" y="86"/>
                                  </a:lnTo>
                                  <a:lnTo>
                                    <a:pt x="1345" y="89"/>
                                  </a:lnTo>
                                  <a:lnTo>
                                    <a:pt x="1340" y="93"/>
                                  </a:lnTo>
                                  <a:lnTo>
                                    <a:pt x="1335" y="98"/>
                                  </a:lnTo>
                                  <a:lnTo>
                                    <a:pt x="1328" y="103"/>
                                  </a:lnTo>
                                  <a:lnTo>
                                    <a:pt x="1321" y="108"/>
                                  </a:lnTo>
                                  <a:lnTo>
                                    <a:pt x="1313" y="112"/>
                                  </a:lnTo>
                                  <a:lnTo>
                                    <a:pt x="1305" y="117"/>
                                  </a:lnTo>
                                  <a:lnTo>
                                    <a:pt x="1297" y="121"/>
                                  </a:lnTo>
                                  <a:lnTo>
                                    <a:pt x="1289" y="125"/>
                                  </a:lnTo>
                                  <a:lnTo>
                                    <a:pt x="1282" y="128"/>
                                  </a:lnTo>
                                  <a:lnTo>
                                    <a:pt x="1276" y="129"/>
                                  </a:lnTo>
                                  <a:lnTo>
                                    <a:pt x="1270" y="130"/>
                                  </a:lnTo>
                                  <a:lnTo>
                                    <a:pt x="1265" y="129"/>
                                  </a:lnTo>
                                  <a:lnTo>
                                    <a:pt x="1262" y="128"/>
                                  </a:lnTo>
                                  <a:lnTo>
                                    <a:pt x="1260" y="123"/>
                                  </a:lnTo>
                                  <a:lnTo>
                                    <a:pt x="1257" y="115"/>
                                  </a:lnTo>
                                  <a:lnTo>
                                    <a:pt x="1255" y="110"/>
                                  </a:lnTo>
                                  <a:lnTo>
                                    <a:pt x="1253" y="106"/>
                                  </a:lnTo>
                                  <a:lnTo>
                                    <a:pt x="1252" y="104"/>
                                  </a:lnTo>
                                  <a:lnTo>
                                    <a:pt x="1251" y="105"/>
                                  </a:lnTo>
                                  <a:lnTo>
                                    <a:pt x="1249" y="105"/>
                                  </a:lnTo>
                                  <a:lnTo>
                                    <a:pt x="1248" y="108"/>
                                  </a:lnTo>
                                  <a:lnTo>
                                    <a:pt x="1248" y="110"/>
                                  </a:lnTo>
                                  <a:lnTo>
                                    <a:pt x="1247" y="114"/>
                                  </a:lnTo>
                                  <a:lnTo>
                                    <a:pt x="1245" y="118"/>
                                  </a:lnTo>
                                  <a:lnTo>
                                    <a:pt x="1244" y="122"/>
                                  </a:lnTo>
                                  <a:lnTo>
                                    <a:pt x="1243" y="126"/>
                                  </a:lnTo>
                                  <a:lnTo>
                                    <a:pt x="1241" y="129"/>
                                  </a:lnTo>
                                  <a:lnTo>
                                    <a:pt x="1239" y="132"/>
                                  </a:lnTo>
                                  <a:lnTo>
                                    <a:pt x="1236" y="134"/>
                                  </a:lnTo>
                                  <a:lnTo>
                                    <a:pt x="1234" y="135"/>
                                  </a:lnTo>
                                  <a:lnTo>
                                    <a:pt x="1229" y="136"/>
                                  </a:lnTo>
                                  <a:lnTo>
                                    <a:pt x="1226" y="135"/>
                                  </a:lnTo>
                                  <a:lnTo>
                                    <a:pt x="1221" y="133"/>
                                  </a:lnTo>
                                  <a:lnTo>
                                    <a:pt x="1219" y="130"/>
                                  </a:lnTo>
                                  <a:lnTo>
                                    <a:pt x="1215" y="128"/>
                                  </a:lnTo>
                                  <a:lnTo>
                                    <a:pt x="1212" y="124"/>
                                  </a:lnTo>
                                  <a:lnTo>
                                    <a:pt x="1209" y="120"/>
                                  </a:lnTo>
                                  <a:lnTo>
                                    <a:pt x="1206" y="116"/>
                                  </a:lnTo>
                                  <a:lnTo>
                                    <a:pt x="1203" y="113"/>
                                  </a:lnTo>
                                  <a:lnTo>
                                    <a:pt x="1200" y="109"/>
                                  </a:lnTo>
                                  <a:lnTo>
                                    <a:pt x="1197" y="106"/>
                                  </a:lnTo>
                                  <a:lnTo>
                                    <a:pt x="1195" y="102"/>
                                  </a:lnTo>
                                  <a:lnTo>
                                    <a:pt x="1191" y="100"/>
                                  </a:lnTo>
                                  <a:lnTo>
                                    <a:pt x="1188" y="98"/>
                                  </a:lnTo>
                                  <a:lnTo>
                                    <a:pt x="1185" y="98"/>
                                  </a:lnTo>
                                  <a:lnTo>
                                    <a:pt x="1183" y="97"/>
                                  </a:lnTo>
                                  <a:lnTo>
                                    <a:pt x="1178" y="98"/>
                                  </a:lnTo>
                                  <a:lnTo>
                                    <a:pt x="1174" y="98"/>
                                  </a:lnTo>
                                  <a:lnTo>
                                    <a:pt x="1170" y="98"/>
                                  </a:lnTo>
                                  <a:lnTo>
                                    <a:pt x="1167" y="96"/>
                                  </a:lnTo>
                                  <a:lnTo>
                                    <a:pt x="1162" y="95"/>
                                  </a:lnTo>
                                  <a:lnTo>
                                    <a:pt x="1158" y="93"/>
                                  </a:lnTo>
                                  <a:lnTo>
                                    <a:pt x="1154" y="90"/>
                                  </a:lnTo>
                                  <a:lnTo>
                                    <a:pt x="1149" y="88"/>
                                  </a:lnTo>
                                  <a:lnTo>
                                    <a:pt x="1143" y="86"/>
                                  </a:lnTo>
                                  <a:lnTo>
                                    <a:pt x="1139" y="83"/>
                                  </a:lnTo>
                                  <a:lnTo>
                                    <a:pt x="1135" y="81"/>
                                  </a:lnTo>
                                  <a:lnTo>
                                    <a:pt x="1131" y="78"/>
                                  </a:lnTo>
                                  <a:lnTo>
                                    <a:pt x="1126" y="77"/>
                                  </a:lnTo>
                                  <a:lnTo>
                                    <a:pt x="1122" y="76"/>
                                  </a:lnTo>
                                  <a:lnTo>
                                    <a:pt x="1117" y="75"/>
                                  </a:lnTo>
                                  <a:lnTo>
                                    <a:pt x="1113" y="74"/>
                                  </a:lnTo>
                                  <a:lnTo>
                                    <a:pt x="1108" y="76"/>
                                  </a:lnTo>
                                  <a:lnTo>
                                    <a:pt x="1103" y="79"/>
                                  </a:lnTo>
                                  <a:lnTo>
                                    <a:pt x="1098" y="82"/>
                                  </a:lnTo>
                                  <a:lnTo>
                                    <a:pt x="1092" y="86"/>
                                  </a:lnTo>
                                  <a:lnTo>
                                    <a:pt x="1085" y="92"/>
                                  </a:lnTo>
                                  <a:lnTo>
                                    <a:pt x="1077" y="96"/>
                                  </a:lnTo>
                                  <a:lnTo>
                                    <a:pt x="1070" y="102"/>
                                  </a:lnTo>
                                  <a:lnTo>
                                    <a:pt x="1063" y="108"/>
                                  </a:lnTo>
                                  <a:lnTo>
                                    <a:pt x="1055" y="114"/>
                                  </a:lnTo>
                                  <a:lnTo>
                                    <a:pt x="1047" y="120"/>
                                  </a:lnTo>
                                  <a:lnTo>
                                    <a:pt x="1040" y="126"/>
                                  </a:lnTo>
                                  <a:lnTo>
                                    <a:pt x="1034" y="130"/>
                                  </a:lnTo>
                                  <a:lnTo>
                                    <a:pt x="1028" y="135"/>
                                  </a:lnTo>
                                  <a:lnTo>
                                    <a:pt x="1023" y="138"/>
                                  </a:lnTo>
                                  <a:lnTo>
                                    <a:pt x="1018" y="140"/>
                                  </a:lnTo>
                                  <a:lnTo>
                                    <a:pt x="1014" y="140"/>
                                  </a:lnTo>
                                  <a:lnTo>
                                    <a:pt x="1008" y="143"/>
                                  </a:lnTo>
                                  <a:lnTo>
                                    <a:pt x="1003" y="146"/>
                                  </a:lnTo>
                                  <a:lnTo>
                                    <a:pt x="999" y="150"/>
                                  </a:lnTo>
                                  <a:lnTo>
                                    <a:pt x="995" y="155"/>
                                  </a:lnTo>
                                  <a:lnTo>
                                    <a:pt x="992" y="162"/>
                                  </a:lnTo>
                                  <a:lnTo>
                                    <a:pt x="990" y="168"/>
                                  </a:lnTo>
                                  <a:lnTo>
                                    <a:pt x="987" y="175"/>
                                  </a:lnTo>
                                  <a:lnTo>
                                    <a:pt x="985" y="182"/>
                                  </a:lnTo>
                                  <a:lnTo>
                                    <a:pt x="983" y="190"/>
                                  </a:lnTo>
                                  <a:lnTo>
                                    <a:pt x="981" y="197"/>
                                  </a:lnTo>
                                  <a:lnTo>
                                    <a:pt x="978" y="204"/>
                                  </a:lnTo>
                                  <a:lnTo>
                                    <a:pt x="976" y="210"/>
                                  </a:lnTo>
                                  <a:lnTo>
                                    <a:pt x="973" y="216"/>
                                  </a:lnTo>
                                  <a:lnTo>
                                    <a:pt x="971" y="221"/>
                                  </a:lnTo>
                                  <a:lnTo>
                                    <a:pt x="968" y="225"/>
                                  </a:lnTo>
                                  <a:lnTo>
                                    <a:pt x="965" y="227"/>
                                  </a:lnTo>
                                  <a:lnTo>
                                    <a:pt x="961" y="229"/>
                                  </a:lnTo>
                                  <a:lnTo>
                                    <a:pt x="957" y="231"/>
                                  </a:lnTo>
                                  <a:lnTo>
                                    <a:pt x="953" y="234"/>
                                  </a:lnTo>
                                  <a:lnTo>
                                    <a:pt x="949" y="236"/>
                                  </a:lnTo>
                                  <a:lnTo>
                                    <a:pt x="944" y="238"/>
                                  </a:lnTo>
                                  <a:lnTo>
                                    <a:pt x="939" y="241"/>
                                  </a:lnTo>
                                  <a:lnTo>
                                    <a:pt x="934" y="244"/>
                                  </a:lnTo>
                                  <a:lnTo>
                                    <a:pt x="930" y="247"/>
                                  </a:lnTo>
                                  <a:lnTo>
                                    <a:pt x="924" y="251"/>
                                  </a:lnTo>
                                  <a:lnTo>
                                    <a:pt x="919" y="254"/>
                                  </a:lnTo>
                                  <a:lnTo>
                                    <a:pt x="913" y="257"/>
                                  </a:lnTo>
                                  <a:lnTo>
                                    <a:pt x="909" y="259"/>
                                  </a:lnTo>
                                  <a:lnTo>
                                    <a:pt x="904" y="262"/>
                                  </a:lnTo>
                                  <a:lnTo>
                                    <a:pt x="900" y="264"/>
                                  </a:lnTo>
                                  <a:lnTo>
                                    <a:pt x="896" y="265"/>
                                  </a:lnTo>
                                  <a:lnTo>
                                    <a:pt x="892" y="266"/>
                                  </a:lnTo>
                                  <a:lnTo>
                                    <a:pt x="887" y="267"/>
                                  </a:lnTo>
                                  <a:lnTo>
                                    <a:pt x="881" y="265"/>
                                  </a:lnTo>
                                  <a:lnTo>
                                    <a:pt x="873" y="262"/>
                                  </a:lnTo>
                                  <a:lnTo>
                                    <a:pt x="866" y="257"/>
                                  </a:lnTo>
                                  <a:lnTo>
                                    <a:pt x="856" y="252"/>
                                  </a:lnTo>
                                  <a:lnTo>
                                    <a:pt x="847" y="246"/>
                                  </a:lnTo>
                                  <a:lnTo>
                                    <a:pt x="837" y="240"/>
                                  </a:lnTo>
                                  <a:lnTo>
                                    <a:pt x="829" y="232"/>
                                  </a:lnTo>
                                  <a:lnTo>
                                    <a:pt x="819" y="227"/>
                                  </a:lnTo>
                                  <a:lnTo>
                                    <a:pt x="809" y="220"/>
                                  </a:lnTo>
                                  <a:lnTo>
                                    <a:pt x="800" y="215"/>
                                  </a:lnTo>
                                  <a:lnTo>
                                    <a:pt x="791" y="209"/>
                                  </a:lnTo>
                                  <a:lnTo>
                                    <a:pt x="783" y="205"/>
                                  </a:lnTo>
                                  <a:lnTo>
                                    <a:pt x="777" y="202"/>
                                  </a:lnTo>
                                  <a:lnTo>
                                    <a:pt x="771" y="200"/>
                                  </a:lnTo>
                                  <a:lnTo>
                                    <a:pt x="767" y="200"/>
                                  </a:lnTo>
                                  <a:lnTo>
                                    <a:pt x="763" y="201"/>
                                  </a:lnTo>
                                  <a:lnTo>
                                    <a:pt x="760" y="202"/>
                                  </a:lnTo>
                                  <a:lnTo>
                                    <a:pt x="757" y="202"/>
                                  </a:lnTo>
                                  <a:lnTo>
                                    <a:pt x="754" y="201"/>
                                  </a:lnTo>
                                  <a:lnTo>
                                    <a:pt x="751" y="201"/>
                                  </a:lnTo>
                                  <a:lnTo>
                                    <a:pt x="748" y="200"/>
                                  </a:lnTo>
                                  <a:lnTo>
                                    <a:pt x="745" y="200"/>
                                  </a:lnTo>
                                  <a:lnTo>
                                    <a:pt x="744" y="198"/>
                                  </a:lnTo>
                                  <a:lnTo>
                                    <a:pt x="741" y="198"/>
                                  </a:lnTo>
                                  <a:lnTo>
                                    <a:pt x="739" y="197"/>
                                  </a:lnTo>
                                  <a:lnTo>
                                    <a:pt x="737" y="197"/>
                                  </a:lnTo>
                                  <a:lnTo>
                                    <a:pt x="735" y="196"/>
                                  </a:lnTo>
                                  <a:lnTo>
                                    <a:pt x="734" y="197"/>
                                  </a:lnTo>
                                  <a:lnTo>
                                    <a:pt x="733" y="197"/>
                                  </a:lnTo>
                                  <a:lnTo>
                                    <a:pt x="731" y="198"/>
                                  </a:lnTo>
                                  <a:lnTo>
                                    <a:pt x="729" y="201"/>
                                  </a:lnTo>
                                  <a:lnTo>
                                    <a:pt x="728" y="203"/>
                                  </a:lnTo>
                                  <a:lnTo>
                                    <a:pt x="727" y="206"/>
                                  </a:lnTo>
                                  <a:lnTo>
                                    <a:pt x="727" y="209"/>
                                  </a:lnTo>
                                  <a:lnTo>
                                    <a:pt x="725" y="213"/>
                                  </a:lnTo>
                                  <a:lnTo>
                                    <a:pt x="724" y="217"/>
                                  </a:lnTo>
                                  <a:lnTo>
                                    <a:pt x="723" y="222"/>
                                  </a:lnTo>
                                  <a:lnTo>
                                    <a:pt x="721" y="226"/>
                                  </a:lnTo>
                                  <a:lnTo>
                                    <a:pt x="718" y="230"/>
                                  </a:lnTo>
                                  <a:lnTo>
                                    <a:pt x="717" y="234"/>
                                  </a:lnTo>
                                  <a:lnTo>
                                    <a:pt x="715" y="239"/>
                                  </a:lnTo>
                                  <a:lnTo>
                                    <a:pt x="713" y="242"/>
                                  </a:lnTo>
                                  <a:lnTo>
                                    <a:pt x="711" y="246"/>
                                  </a:lnTo>
                                  <a:lnTo>
                                    <a:pt x="709" y="248"/>
                                  </a:lnTo>
                                  <a:lnTo>
                                    <a:pt x="707" y="250"/>
                                  </a:lnTo>
                                  <a:lnTo>
                                    <a:pt x="706" y="251"/>
                                  </a:lnTo>
                                  <a:lnTo>
                                    <a:pt x="701" y="253"/>
                                  </a:lnTo>
                                  <a:lnTo>
                                    <a:pt x="698" y="257"/>
                                  </a:lnTo>
                                  <a:lnTo>
                                    <a:pt x="693" y="262"/>
                                  </a:lnTo>
                                  <a:lnTo>
                                    <a:pt x="689" y="267"/>
                                  </a:lnTo>
                                  <a:lnTo>
                                    <a:pt x="683" y="274"/>
                                  </a:lnTo>
                                  <a:lnTo>
                                    <a:pt x="678" y="280"/>
                                  </a:lnTo>
                                  <a:lnTo>
                                    <a:pt x="672" y="288"/>
                                  </a:lnTo>
                                  <a:lnTo>
                                    <a:pt x="667" y="294"/>
                                  </a:lnTo>
                                  <a:lnTo>
                                    <a:pt x="661" y="302"/>
                                  </a:lnTo>
                                  <a:lnTo>
                                    <a:pt x="655" y="309"/>
                                  </a:lnTo>
                                  <a:lnTo>
                                    <a:pt x="650" y="316"/>
                                  </a:lnTo>
                                  <a:lnTo>
                                    <a:pt x="645" y="322"/>
                                  </a:lnTo>
                                  <a:lnTo>
                                    <a:pt x="639" y="328"/>
                                  </a:lnTo>
                                  <a:lnTo>
                                    <a:pt x="634" y="331"/>
                                  </a:lnTo>
                                  <a:lnTo>
                                    <a:pt x="629" y="334"/>
                                  </a:lnTo>
                                  <a:lnTo>
                                    <a:pt x="625" y="335"/>
                                  </a:lnTo>
                                  <a:lnTo>
                                    <a:pt x="615" y="336"/>
                                  </a:lnTo>
                                  <a:lnTo>
                                    <a:pt x="606" y="335"/>
                                  </a:lnTo>
                                  <a:lnTo>
                                    <a:pt x="598" y="334"/>
                                  </a:lnTo>
                                  <a:lnTo>
                                    <a:pt x="589" y="331"/>
                                  </a:lnTo>
                                  <a:lnTo>
                                    <a:pt x="580" y="328"/>
                                  </a:lnTo>
                                  <a:lnTo>
                                    <a:pt x="573" y="324"/>
                                  </a:lnTo>
                                  <a:lnTo>
                                    <a:pt x="564" y="319"/>
                                  </a:lnTo>
                                  <a:lnTo>
                                    <a:pt x="557" y="315"/>
                                  </a:lnTo>
                                  <a:lnTo>
                                    <a:pt x="549" y="312"/>
                                  </a:lnTo>
                                  <a:lnTo>
                                    <a:pt x="542" y="308"/>
                                  </a:lnTo>
                                  <a:lnTo>
                                    <a:pt x="535" y="305"/>
                                  </a:lnTo>
                                  <a:lnTo>
                                    <a:pt x="529" y="302"/>
                                  </a:lnTo>
                                  <a:lnTo>
                                    <a:pt x="523" y="300"/>
                                  </a:lnTo>
                                  <a:lnTo>
                                    <a:pt x="517" y="300"/>
                                  </a:lnTo>
                                  <a:lnTo>
                                    <a:pt x="511" y="300"/>
                                  </a:lnTo>
                                  <a:lnTo>
                                    <a:pt x="507" y="302"/>
                                  </a:lnTo>
                                  <a:lnTo>
                                    <a:pt x="502" y="304"/>
                                  </a:lnTo>
                                  <a:lnTo>
                                    <a:pt x="496" y="304"/>
                                  </a:lnTo>
                                  <a:lnTo>
                                    <a:pt x="488" y="304"/>
                                  </a:lnTo>
                                  <a:lnTo>
                                    <a:pt x="480" y="302"/>
                                  </a:lnTo>
                                  <a:lnTo>
                                    <a:pt x="470" y="299"/>
                                  </a:lnTo>
                                  <a:lnTo>
                                    <a:pt x="460" y="296"/>
                                  </a:lnTo>
                                  <a:lnTo>
                                    <a:pt x="449" y="292"/>
                                  </a:lnTo>
                                  <a:lnTo>
                                    <a:pt x="439" y="288"/>
                                  </a:lnTo>
                                  <a:lnTo>
                                    <a:pt x="428" y="285"/>
                                  </a:lnTo>
                                  <a:lnTo>
                                    <a:pt x="418" y="281"/>
                                  </a:lnTo>
                                  <a:lnTo>
                                    <a:pt x="408" y="278"/>
                                  </a:lnTo>
                                  <a:lnTo>
                                    <a:pt x="401" y="275"/>
                                  </a:lnTo>
                                  <a:lnTo>
                                    <a:pt x="393" y="274"/>
                                  </a:lnTo>
                                  <a:lnTo>
                                    <a:pt x="388" y="272"/>
                                  </a:lnTo>
                                  <a:lnTo>
                                    <a:pt x="385" y="272"/>
                                  </a:lnTo>
                                  <a:lnTo>
                                    <a:pt x="384" y="273"/>
                                  </a:lnTo>
                                  <a:lnTo>
                                    <a:pt x="382" y="276"/>
                                  </a:lnTo>
                                  <a:lnTo>
                                    <a:pt x="378" y="276"/>
                                  </a:lnTo>
                                  <a:lnTo>
                                    <a:pt x="373" y="277"/>
                                  </a:lnTo>
                                  <a:lnTo>
                                    <a:pt x="366" y="276"/>
                                  </a:lnTo>
                                  <a:lnTo>
                                    <a:pt x="357" y="276"/>
                                  </a:lnTo>
                                  <a:lnTo>
                                    <a:pt x="347" y="274"/>
                                  </a:lnTo>
                                  <a:lnTo>
                                    <a:pt x="337" y="272"/>
                                  </a:lnTo>
                                  <a:lnTo>
                                    <a:pt x="328" y="270"/>
                                  </a:lnTo>
                                  <a:lnTo>
                                    <a:pt x="317" y="268"/>
                                  </a:lnTo>
                                  <a:lnTo>
                                    <a:pt x="307" y="267"/>
                                  </a:lnTo>
                                  <a:lnTo>
                                    <a:pt x="296" y="265"/>
                                  </a:lnTo>
                                  <a:lnTo>
                                    <a:pt x="288" y="264"/>
                                  </a:lnTo>
                                  <a:lnTo>
                                    <a:pt x="280" y="264"/>
                                  </a:lnTo>
                                  <a:lnTo>
                                    <a:pt x="275" y="264"/>
                                  </a:lnTo>
                                  <a:lnTo>
                                    <a:pt x="270" y="264"/>
                                  </a:lnTo>
                                  <a:lnTo>
                                    <a:pt x="269" y="266"/>
                                  </a:lnTo>
                                  <a:lnTo>
                                    <a:pt x="266" y="270"/>
                                  </a:lnTo>
                                  <a:lnTo>
                                    <a:pt x="264" y="274"/>
                                  </a:lnTo>
                                  <a:lnTo>
                                    <a:pt x="261" y="279"/>
                                  </a:lnTo>
                                  <a:lnTo>
                                    <a:pt x="259" y="284"/>
                                  </a:lnTo>
                                  <a:lnTo>
                                    <a:pt x="255" y="290"/>
                                  </a:lnTo>
                                  <a:lnTo>
                                    <a:pt x="252" y="295"/>
                                  </a:lnTo>
                                  <a:lnTo>
                                    <a:pt x="248" y="301"/>
                                  </a:lnTo>
                                  <a:lnTo>
                                    <a:pt x="245" y="307"/>
                                  </a:lnTo>
                                  <a:lnTo>
                                    <a:pt x="241" y="314"/>
                                  </a:lnTo>
                                  <a:lnTo>
                                    <a:pt x="238" y="319"/>
                                  </a:lnTo>
                                  <a:lnTo>
                                    <a:pt x="234" y="325"/>
                                  </a:lnTo>
                                  <a:lnTo>
                                    <a:pt x="231" y="330"/>
                                  </a:lnTo>
                                  <a:lnTo>
                                    <a:pt x="228" y="336"/>
                                  </a:lnTo>
                                  <a:lnTo>
                                    <a:pt x="226" y="340"/>
                                  </a:lnTo>
                                  <a:lnTo>
                                    <a:pt x="224" y="344"/>
                                  </a:lnTo>
                                  <a:lnTo>
                                    <a:pt x="223" y="347"/>
                                  </a:lnTo>
                                  <a:lnTo>
                                    <a:pt x="220" y="350"/>
                                  </a:lnTo>
                                  <a:lnTo>
                                    <a:pt x="218" y="353"/>
                                  </a:lnTo>
                                  <a:lnTo>
                                    <a:pt x="215" y="356"/>
                                  </a:lnTo>
                                  <a:lnTo>
                                    <a:pt x="212" y="359"/>
                                  </a:lnTo>
                                  <a:lnTo>
                                    <a:pt x="208" y="363"/>
                                  </a:lnTo>
                                  <a:lnTo>
                                    <a:pt x="205" y="366"/>
                                  </a:lnTo>
                                  <a:lnTo>
                                    <a:pt x="200" y="370"/>
                                  </a:lnTo>
                                  <a:lnTo>
                                    <a:pt x="197" y="373"/>
                                  </a:lnTo>
                                  <a:lnTo>
                                    <a:pt x="193" y="377"/>
                                  </a:lnTo>
                                  <a:lnTo>
                                    <a:pt x="189" y="380"/>
                                  </a:lnTo>
                                  <a:lnTo>
                                    <a:pt x="185" y="384"/>
                                  </a:lnTo>
                                  <a:lnTo>
                                    <a:pt x="183" y="387"/>
                                  </a:lnTo>
                                  <a:lnTo>
                                    <a:pt x="180" y="391"/>
                                  </a:lnTo>
                                  <a:lnTo>
                                    <a:pt x="177" y="394"/>
                                  </a:lnTo>
                                  <a:lnTo>
                                    <a:pt x="176" y="396"/>
                                  </a:lnTo>
                                  <a:lnTo>
                                    <a:pt x="176" y="398"/>
                                  </a:lnTo>
                                  <a:lnTo>
                                    <a:pt x="174" y="401"/>
                                  </a:lnTo>
                                  <a:lnTo>
                                    <a:pt x="172" y="404"/>
                                  </a:lnTo>
                                  <a:lnTo>
                                    <a:pt x="168" y="407"/>
                                  </a:lnTo>
                                  <a:lnTo>
                                    <a:pt x="164" y="410"/>
                                  </a:lnTo>
                                  <a:lnTo>
                                    <a:pt x="158" y="413"/>
                                  </a:lnTo>
                                  <a:lnTo>
                                    <a:pt x="153" y="416"/>
                                  </a:lnTo>
                                  <a:lnTo>
                                    <a:pt x="146" y="419"/>
                                  </a:lnTo>
                                  <a:lnTo>
                                    <a:pt x="141" y="422"/>
                                  </a:lnTo>
                                  <a:lnTo>
                                    <a:pt x="133" y="424"/>
                                  </a:lnTo>
                                  <a:lnTo>
                                    <a:pt x="126" y="427"/>
                                  </a:lnTo>
                                  <a:lnTo>
                                    <a:pt x="119" y="430"/>
                                  </a:lnTo>
                                  <a:lnTo>
                                    <a:pt x="113" y="433"/>
                                  </a:lnTo>
                                  <a:lnTo>
                                    <a:pt x="106" y="436"/>
                                  </a:lnTo>
                                  <a:lnTo>
                                    <a:pt x="101" y="438"/>
                                  </a:lnTo>
                                  <a:lnTo>
                                    <a:pt x="95" y="441"/>
                                  </a:lnTo>
                                  <a:lnTo>
                                    <a:pt x="91" y="443"/>
                                  </a:lnTo>
                                  <a:lnTo>
                                    <a:pt x="89" y="446"/>
                                  </a:lnTo>
                                  <a:lnTo>
                                    <a:pt x="87" y="450"/>
                                  </a:lnTo>
                                  <a:lnTo>
                                    <a:pt x="85" y="457"/>
                                  </a:lnTo>
                                  <a:lnTo>
                                    <a:pt x="84" y="464"/>
                                  </a:lnTo>
                                  <a:lnTo>
                                    <a:pt x="82" y="474"/>
                                  </a:lnTo>
                                  <a:lnTo>
                                    <a:pt x="80" y="484"/>
                                  </a:lnTo>
                                  <a:lnTo>
                                    <a:pt x="79" y="496"/>
                                  </a:lnTo>
                                  <a:lnTo>
                                    <a:pt x="77" y="506"/>
                                  </a:lnTo>
                                  <a:lnTo>
                                    <a:pt x="75" y="518"/>
                                  </a:lnTo>
                                  <a:lnTo>
                                    <a:pt x="73" y="529"/>
                                  </a:lnTo>
                                  <a:lnTo>
                                    <a:pt x="71" y="539"/>
                                  </a:lnTo>
                                  <a:lnTo>
                                    <a:pt x="70" y="548"/>
                                  </a:lnTo>
                                  <a:lnTo>
                                    <a:pt x="67" y="556"/>
                                  </a:lnTo>
                                  <a:lnTo>
                                    <a:pt x="66" y="561"/>
                                  </a:lnTo>
                                  <a:lnTo>
                                    <a:pt x="63" y="566"/>
                                  </a:lnTo>
                                  <a:lnTo>
                                    <a:pt x="61" y="568"/>
                                  </a:lnTo>
                                  <a:lnTo>
                                    <a:pt x="55" y="570"/>
                                  </a:lnTo>
                                  <a:lnTo>
                                    <a:pt x="50" y="572"/>
                                  </a:lnTo>
                                  <a:lnTo>
                                    <a:pt x="46" y="573"/>
                                  </a:lnTo>
                                  <a:lnTo>
                                    <a:pt x="42" y="573"/>
                                  </a:lnTo>
                                  <a:lnTo>
                                    <a:pt x="38" y="574"/>
                                  </a:lnTo>
                                  <a:lnTo>
                                    <a:pt x="35" y="574"/>
                                  </a:lnTo>
                                  <a:lnTo>
                                    <a:pt x="31" y="574"/>
                                  </a:lnTo>
                                  <a:lnTo>
                                    <a:pt x="29" y="574"/>
                                  </a:lnTo>
                                  <a:lnTo>
                                    <a:pt x="26" y="576"/>
                                  </a:lnTo>
                                  <a:lnTo>
                                    <a:pt x="23" y="576"/>
                                  </a:lnTo>
                                  <a:lnTo>
                                    <a:pt x="20" y="577"/>
                                  </a:lnTo>
                                  <a:lnTo>
                                    <a:pt x="17" y="577"/>
                                  </a:lnTo>
                                  <a:lnTo>
                                    <a:pt x="15" y="578"/>
                                  </a:lnTo>
                                  <a:lnTo>
                                    <a:pt x="12" y="579"/>
                                  </a:lnTo>
                                  <a:lnTo>
                                    <a:pt x="9" y="581"/>
                                  </a:lnTo>
                                  <a:lnTo>
                                    <a:pt x="7" y="582"/>
                                  </a:lnTo>
                                  <a:lnTo>
                                    <a:pt x="5" y="584"/>
                                  </a:lnTo>
                                  <a:lnTo>
                                    <a:pt x="5" y="587"/>
                                  </a:lnTo>
                                  <a:lnTo>
                                    <a:pt x="3" y="591"/>
                                  </a:lnTo>
                                  <a:lnTo>
                                    <a:pt x="3" y="596"/>
                                  </a:lnTo>
                                  <a:lnTo>
                                    <a:pt x="2" y="603"/>
                                  </a:lnTo>
                                  <a:lnTo>
                                    <a:pt x="2" y="609"/>
                                  </a:lnTo>
                                  <a:lnTo>
                                    <a:pt x="2" y="617"/>
                                  </a:lnTo>
                                  <a:lnTo>
                                    <a:pt x="2" y="625"/>
                                  </a:lnTo>
                                  <a:lnTo>
                                    <a:pt x="0" y="635"/>
                                  </a:lnTo>
                                  <a:lnTo>
                                    <a:pt x="0" y="644"/>
                                  </a:lnTo>
                                  <a:lnTo>
                                    <a:pt x="0" y="654"/>
                                  </a:lnTo>
                                  <a:lnTo>
                                    <a:pt x="0" y="663"/>
                                  </a:lnTo>
                                  <a:lnTo>
                                    <a:pt x="0" y="673"/>
                                  </a:lnTo>
                                  <a:lnTo>
                                    <a:pt x="0" y="682"/>
                                  </a:lnTo>
                                  <a:lnTo>
                                    <a:pt x="0" y="692"/>
                                  </a:lnTo>
                                  <a:lnTo>
                                    <a:pt x="0" y="700"/>
                                  </a:lnTo>
                                  <a:lnTo>
                                    <a:pt x="0" y="705"/>
                                  </a:lnTo>
                                  <a:lnTo>
                                    <a:pt x="0" y="709"/>
                                  </a:lnTo>
                                  <a:lnTo>
                                    <a:pt x="0" y="715"/>
                                  </a:lnTo>
                                  <a:lnTo>
                                    <a:pt x="2" y="720"/>
                                  </a:lnTo>
                                  <a:lnTo>
                                    <a:pt x="3" y="727"/>
                                  </a:lnTo>
                                  <a:lnTo>
                                    <a:pt x="4" y="733"/>
                                  </a:lnTo>
                                  <a:lnTo>
                                    <a:pt x="5" y="740"/>
                                  </a:lnTo>
                                  <a:lnTo>
                                    <a:pt x="7" y="746"/>
                                  </a:lnTo>
                                  <a:lnTo>
                                    <a:pt x="8" y="753"/>
                                  </a:lnTo>
                                  <a:lnTo>
                                    <a:pt x="9" y="760"/>
                                  </a:lnTo>
                                  <a:lnTo>
                                    <a:pt x="11" y="766"/>
                                  </a:lnTo>
                                  <a:lnTo>
                                    <a:pt x="12" y="772"/>
                                  </a:lnTo>
                                  <a:lnTo>
                                    <a:pt x="12" y="778"/>
                                  </a:lnTo>
                                  <a:lnTo>
                                    <a:pt x="14" y="782"/>
                                  </a:lnTo>
                                  <a:lnTo>
                                    <a:pt x="14" y="786"/>
                                  </a:lnTo>
                                  <a:lnTo>
                                    <a:pt x="15" y="788"/>
                                  </a:lnTo>
                                  <a:lnTo>
                                    <a:pt x="15" y="792"/>
                                  </a:lnTo>
                                  <a:lnTo>
                                    <a:pt x="15" y="796"/>
                                  </a:lnTo>
                                  <a:lnTo>
                                    <a:pt x="17" y="800"/>
                                  </a:lnTo>
                                  <a:lnTo>
                                    <a:pt x="18" y="804"/>
                                  </a:lnTo>
                                  <a:lnTo>
                                    <a:pt x="19" y="809"/>
                                  </a:lnTo>
                                  <a:lnTo>
                                    <a:pt x="22" y="814"/>
                                  </a:lnTo>
                                  <a:lnTo>
                                    <a:pt x="24" y="819"/>
                                  </a:lnTo>
                                  <a:lnTo>
                                    <a:pt x="27" y="823"/>
                                  </a:lnTo>
                                  <a:lnTo>
                                    <a:pt x="28" y="829"/>
                                  </a:lnTo>
                                  <a:lnTo>
                                    <a:pt x="31" y="833"/>
                                  </a:lnTo>
                                  <a:lnTo>
                                    <a:pt x="32" y="838"/>
                                  </a:lnTo>
                                  <a:lnTo>
                                    <a:pt x="35" y="842"/>
                                  </a:lnTo>
                                  <a:lnTo>
                                    <a:pt x="36" y="847"/>
                                  </a:lnTo>
                                  <a:lnTo>
                                    <a:pt x="38" y="850"/>
                                  </a:lnTo>
                                  <a:lnTo>
                                    <a:pt x="38" y="853"/>
                                  </a:lnTo>
                                  <a:lnTo>
                                    <a:pt x="39" y="854"/>
                                  </a:lnTo>
                                  <a:lnTo>
                                    <a:pt x="38" y="857"/>
                                  </a:lnTo>
                                  <a:lnTo>
                                    <a:pt x="38" y="859"/>
                                  </a:lnTo>
                                  <a:lnTo>
                                    <a:pt x="38" y="863"/>
                                  </a:lnTo>
                                  <a:lnTo>
                                    <a:pt x="38" y="866"/>
                                  </a:lnTo>
                                  <a:lnTo>
                                    <a:pt x="38" y="870"/>
                                  </a:lnTo>
                                  <a:lnTo>
                                    <a:pt x="38" y="874"/>
                                  </a:lnTo>
                                  <a:lnTo>
                                    <a:pt x="38" y="879"/>
                                  </a:lnTo>
                                  <a:lnTo>
                                    <a:pt x="38" y="882"/>
                                  </a:lnTo>
                                  <a:lnTo>
                                    <a:pt x="38" y="887"/>
                                  </a:lnTo>
                                  <a:lnTo>
                                    <a:pt x="38" y="892"/>
                                  </a:lnTo>
                                  <a:lnTo>
                                    <a:pt x="38" y="896"/>
                                  </a:lnTo>
                                  <a:lnTo>
                                    <a:pt x="38" y="900"/>
                                  </a:lnTo>
                                  <a:lnTo>
                                    <a:pt x="38" y="903"/>
                                  </a:lnTo>
                                  <a:lnTo>
                                    <a:pt x="38" y="906"/>
                                  </a:lnTo>
                                  <a:lnTo>
                                    <a:pt x="38" y="908"/>
                                  </a:lnTo>
                                  <a:lnTo>
                                    <a:pt x="39" y="910"/>
                                  </a:lnTo>
                                  <a:lnTo>
                                    <a:pt x="39" y="912"/>
                                  </a:lnTo>
                                  <a:lnTo>
                                    <a:pt x="40" y="912"/>
                                  </a:lnTo>
                                  <a:lnTo>
                                    <a:pt x="42" y="912"/>
                                  </a:lnTo>
                                  <a:lnTo>
                                    <a:pt x="43" y="912"/>
                                  </a:lnTo>
                                  <a:lnTo>
                                    <a:pt x="44" y="912"/>
                                  </a:lnTo>
                                  <a:lnTo>
                                    <a:pt x="45" y="912"/>
                                  </a:lnTo>
                                  <a:lnTo>
                                    <a:pt x="47" y="912"/>
                                  </a:lnTo>
                                  <a:lnTo>
                                    <a:pt x="48" y="912"/>
                                  </a:lnTo>
                                  <a:lnTo>
                                    <a:pt x="49" y="912"/>
                                  </a:lnTo>
                                  <a:lnTo>
                                    <a:pt x="50" y="912"/>
                                  </a:lnTo>
                                  <a:lnTo>
                                    <a:pt x="51" y="911"/>
                                  </a:lnTo>
                                  <a:lnTo>
                                    <a:pt x="52" y="911"/>
                                  </a:lnTo>
                                  <a:lnTo>
                                    <a:pt x="51" y="911"/>
                                  </a:lnTo>
                                  <a:lnTo>
                                    <a:pt x="51" y="910"/>
                                  </a:lnTo>
                                  <a:lnTo>
                                    <a:pt x="66" y="909"/>
                                  </a:lnTo>
                                  <a:lnTo>
                                    <a:pt x="120" y="908"/>
                                  </a:lnTo>
                                  <a:lnTo>
                                    <a:pt x="205" y="906"/>
                                  </a:lnTo>
                                  <a:lnTo>
                                    <a:pt x="318" y="905"/>
                                  </a:lnTo>
                                  <a:lnTo>
                                    <a:pt x="451" y="903"/>
                                  </a:lnTo>
                                  <a:lnTo>
                                    <a:pt x="603" y="902"/>
                                  </a:lnTo>
                                  <a:lnTo>
                                    <a:pt x="763" y="900"/>
                                  </a:lnTo>
                                  <a:lnTo>
                                    <a:pt x="931" y="898"/>
                                  </a:lnTo>
                                  <a:lnTo>
                                    <a:pt x="1098" y="896"/>
                                  </a:lnTo>
                                  <a:lnTo>
                                    <a:pt x="1261" y="894"/>
                                  </a:lnTo>
                                  <a:lnTo>
                                    <a:pt x="1413" y="893"/>
                                  </a:lnTo>
                                  <a:lnTo>
                                    <a:pt x="1551" y="891"/>
                                  </a:lnTo>
                                  <a:lnTo>
                                    <a:pt x="1666" y="890"/>
                                  </a:lnTo>
                                  <a:lnTo>
                                    <a:pt x="1756" y="888"/>
                                  </a:lnTo>
                                  <a:lnTo>
                                    <a:pt x="1815" y="887"/>
                                  </a:lnTo>
                                  <a:lnTo>
                                    <a:pt x="1837" y="886"/>
                                  </a:lnTo>
                                  <a:lnTo>
                                    <a:pt x="1839" y="884"/>
                                  </a:lnTo>
                                  <a:lnTo>
                                    <a:pt x="1846" y="880"/>
                                  </a:lnTo>
                                  <a:lnTo>
                                    <a:pt x="1855" y="874"/>
                                  </a:lnTo>
                                  <a:lnTo>
                                    <a:pt x="1867" y="866"/>
                                  </a:lnTo>
                                  <a:lnTo>
                                    <a:pt x="1881" y="856"/>
                                  </a:lnTo>
                                  <a:lnTo>
                                    <a:pt x="1896" y="844"/>
                                  </a:lnTo>
                                  <a:lnTo>
                                    <a:pt x="1912" y="830"/>
                                  </a:lnTo>
                                  <a:lnTo>
                                    <a:pt x="1929" y="813"/>
                                  </a:lnTo>
                                  <a:lnTo>
                                    <a:pt x="1945" y="796"/>
                                  </a:lnTo>
                                  <a:lnTo>
                                    <a:pt x="1962" y="776"/>
                                  </a:lnTo>
                                  <a:lnTo>
                                    <a:pt x="1977" y="755"/>
                                  </a:lnTo>
                                  <a:lnTo>
                                    <a:pt x="1991" y="732"/>
                                  </a:lnTo>
                                  <a:lnTo>
                                    <a:pt x="2003" y="708"/>
                                  </a:lnTo>
                                  <a:lnTo>
                                    <a:pt x="2012" y="682"/>
                                  </a:lnTo>
                                  <a:lnTo>
                                    <a:pt x="2019" y="654"/>
                                  </a:lnTo>
                                  <a:lnTo>
                                    <a:pt x="2023" y="625"/>
                                  </a:lnTo>
                                  <a:lnTo>
                                    <a:pt x="2024" y="619"/>
                                  </a:lnTo>
                                  <a:lnTo>
                                    <a:pt x="2026" y="607"/>
                                  </a:lnTo>
                                  <a:lnTo>
                                    <a:pt x="2030" y="591"/>
                                  </a:lnTo>
                                  <a:lnTo>
                                    <a:pt x="2035" y="570"/>
                                  </a:lnTo>
                                  <a:lnTo>
                                    <a:pt x="2040" y="546"/>
                                  </a:lnTo>
                                  <a:lnTo>
                                    <a:pt x="2046" y="519"/>
                                  </a:lnTo>
                                  <a:lnTo>
                                    <a:pt x="2051" y="490"/>
                                  </a:lnTo>
                                  <a:lnTo>
                                    <a:pt x="2059" y="460"/>
                                  </a:lnTo>
                                  <a:lnTo>
                                    <a:pt x="2065" y="431"/>
                                  </a:lnTo>
                                  <a:lnTo>
                                    <a:pt x="2071" y="401"/>
                                  </a:lnTo>
                                  <a:lnTo>
                                    <a:pt x="2077" y="373"/>
                                  </a:lnTo>
                                  <a:lnTo>
                                    <a:pt x="2083" y="346"/>
                                  </a:lnTo>
                                  <a:lnTo>
                                    <a:pt x="2087" y="323"/>
                                  </a:lnTo>
                                  <a:lnTo>
                                    <a:pt x="2091" y="303"/>
                                  </a:lnTo>
                                  <a:lnTo>
                                    <a:pt x="2093" y="288"/>
                                  </a:lnTo>
                                  <a:lnTo>
                                    <a:pt x="2094" y="276"/>
                                  </a:lnTo>
                                  <a:lnTo>
                                    <a:pt x="2091" y="275"/>
                                  </a:lnTo>
                                  <a:lnTo>
                                    <a:pt x="2084" y="269"/>
                                  </a:lnTo>
                                  <a:lnTo>
                                    <a:pt x="2071" y="262"/>
                                  </a:lnTo>
                                  <a:lnTo>
                                    <a:pt x="2056" y="251"/>
                                  </a:lnTo>
                                  <a:lnTo>
                                    <a:pt x="2037" y="240"/>
                                  </a:lnTo>
                                  <a:lnTo>
                                    <a:pt x="2017" y="227"/>
                                  </a:lnTo>
                                  <a:lnTo>
                                    <a:pt x="1995" y="214"/>
                                  </a:lnTo>
                                  <a:lnTo>
                                    <a:pt x="1973" y="200"/>
                                  </a:lnTo>
                                  <a:lnTo>
                                    <a:pt x="1950" y="187"/>
                                  </a:lnTo>
                                  <a:lnTo>
                                    <a:pt x="1927" y="173"/>
                                  </a:lnTo>
                                  <a:lnTo>
                                    <a:pt x="1907" y="161"/>
                                  </a:lnTo>
                                  <a:lnTo>
                                    <a:pt x="1889" y="149"/>
                                  </a:lnTo>
                                  <a:lnTo>
                                    <a:pt x="1873" y="140"/>
                                  </a:lnTo>
                                  <a:lnTo>
                                    <a:pt x="1861" y="133"/>
                                  </a:lnTo>
                                  <a:lnTo>
                                    <a:pt x="1853" y="128"/>
                                  </a:lnTo>
                                  <a:lnTo>
                                    <a:pt x="1851" y="126"/>
                                  </a:lnTo>
                                </a:path>
                              </a:pathLst>
                            </a:custGeom>
                            <a:solidFill>
                              <a:srgbClr val="808080"/>
                            </a:solidFill>
                            <a:ln w="9525" cap="flat" cmpd="sng">
                              <a:solidFill>
                                <a:srgbClr val="2F2F2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6" name="Freeform 614"/>
                          <wps:cNvSpPr>
                            <a:spLocks/>
                          </wps:cNvSpPr>
                          <wps:spPr bwMode="auto">
                            <a:xfrm>
                              <a:off x="3914" y="1604"/>
                              <a:ext cx="2150" cy="849"/>
                            </a:xfrm>
                            <a:custGeom>
                              <a:avLst/>
                              <a:gdLst>
                                <a:gd name="T0" fmla="*/ 874 w 2233"/>
                                <a:gd name="T1" fmla="*/ 760 h 1420"/>
                                <a:gd name="T2" fmla="*/ 250 w 2233"/>
                                <a:gd name="T3" fmla="*/ 848 h 1420"/>
                                <a:gd name="T4" fmla="*/ 0 w 2233"/>
                                <a:gd name="T5" fmla="*/ 139 h 1420"/>
                                <a:gd name="T6" fmla="*/ 221 w 2233"/>
                                <a:gd name="T7" fmla="*/ 25 h 1420"/>
                                <a:gd name="T8" fmla="*/ 501 w 2233"/>
                                <a:gd name="T9" fmla="*/ 65 h 1420"/>
                                <a:gd name="T10" fmla="*/ 700 w 2233"/>
                                <a:gd name="T11" fmla="*/ 50 h 1420"/>
                                <a:gd name="T12" fmla="*/ 907 w 2233"/>
                                <a:gd name="T13" fmla="*/ 25 h 1420"/>
                                <a:gd name="T14" fmla="*/ 1075 w 2233"/>
                                <a:gd name="T15" fmla="*/ 0 h 1420"/>
                                <a:gd name="T16" fmla="*/ 1258 w 2233"/>
                                <a:gd name="T17" fmla="*/ 45 h 1420"/>
                                <a:gd name="T18" fmla="*/ 1657 w 2233"/>
                                <a:gd name="T19" fmla="*/ 60 h 1420"/>
                                <a:gd name="T20" fmla="*/ 1957 w 2233"/>
                                <a:gd name="T21" fmla="*/ 22 h 1420"/>
                                <a:gd name="T22" fmla="*/ 2055 w 2233"/>
                                <a:gd name="T23" fmla="*/ 193 h 1420"/>
                                <a:gd name="T24" fmla="*/ 2149 w 2233"/>
                                <a:gd name="T25" fmla="*/ 381 h 1420"/>
                                <a:gd name="T26" fmla="*/ 2126 w 2233"/>
                                <a:gd name="T27" fmla="*/ 546 h 1420"/>
                                <a:gd name="T28" fmla="*/ 1408 w 2233"/>
                                <a:gd name="T29" fmla="*/ 679 h 1420"/>
                                <a:gd name="T30" fmla="*/ 874 w 2233"/>
                                <a:gd name="T31" fmla="*/ 760 h 1420"/>
                                <a:gd name="T32" fmla="*/ 874 w 2233"/>
                                <a:gd name="T33" fmla="*/ 760 h 1420"/>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233" h="1420">
                                  <a:moveTo>
                                    <a:pt x="908" y="1271"/>
                                  </a:moveTo>
                                  <a:lnTo>
                                    <a:pt x="260" y="1419"/>
                                  </a:lnTo>
                                  <a:lnTo>
                                    <a:pt x="0" y="233"/>
                                  </a:lnTo>
                                  <a:lnTo>
                                    <a:pt x="230" y="42"/>
                                  </a:lnTo>
                                  <a:lnTo>
                                    <a:pt x="520" y="108"/>
                                  </a:lnTo>
                                  <a:lnTo>
                                    <a:pt x="727" y="83"/>
                                  </a:lnTo>
                                  <a:lnTo>
                                    <a:pt x="942" y="42"/>
                                  </a:lnTo>
                                  <a:lnTo>
                                    <a:pt x="1116" y="0"/>
                                  </a:lnTo>
                                  <a:lnTo>
                                    <a:pt x="1307" y="75"/>
                                  </a:lnTo>
                                  <a:lnTo>
                                    <a:pt x="1721" y="100"/>
                                  </a:lnTo>
                                  <a:lnTo>
                                    <a:pt x="2033" y="36"/>
                                  </a:lnTo>
                                  <a:lnTo>
                                    <a:pt x="2134" y="323"/>
                                  </a:lnTo>
                                  <a:lnTo>
                                    <a:pt x="2232" y="638"/>
                                  </a:lnTo>
                                  <a:lnTo>
                                    <a:pt x="2208" y="914"/>
                                  </a:lnTo>
                                  <a:lnTo>
                                    <a:pt x="1462" y="1135"/>
                                  </a:lnTo>
                                  <a:lnTo>
                                    <a:pt x="908" y="1271"/>
                                  </a:lnTo>
                                </a:path>
                              </a:pathLst>
                            </a:custGeom>
                            <a:solidFill>
                              <a:srgbClr val="41FF4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7" name="Freeform 615"/>
                          <wps:cNvSpPr>
                            <a:spLocks/>
                          </wps:cNvSpPr>
                          <wps:spPr bwMode="auto">
                            <a:xfrm>
                              <a:off x="4059" y="1717"/>
                              <a:ext cx="423" cy="607"/>
                            </a:xfrm>
                            <a:custGeom>
                              <a:avLst/>
                              <a:gdLst>
                                <a:gd name="T0" fmla="*/ 15 w 440"/>
                                <a:gd name="T1" fmla="*/ 10 h 1013"/>
                                <a:gd name="T2" fmla="*/ 31 w 440"/>
                                <a:gd name="T3" fmla="*/ 15 h 1013"/>
                                <a:gd name="T4" fmla="*/ 38 w 440"/>
                                <a:gd name="T5" fmla="*/ 20 h 1013"/>
                                <a:gd name="T6" fmla="*/ 47 w 440"/>
                                <a:gd name="T7" fmla="*/ 124 h 1013"/>
                                <a:gd name="T8" fmla="*/ 55 w 440"/>
                                <a:gd name="T9" fmla="*/ 134 h 1013"/>
                                <a:gd name="T10" fmla="*/ 63 w 440"/>
                                <a:gd name="T11" fmla="*/ 139 h 1013"/>
                                <a:gd name="T12" fmla="*/ 71 w 440"/>
                                <a:gd name="T13" fmla="*/ 144 h 1013"/>
                                <a:gd name="T14" fmla="*/ 87 w 440"/>
                                <a:gd name="T15" fmla="*/ 159 h 1013"/>
                                <a:gd name="T16" fmla="*/ 103 w 440"/>
                                <a:gd name="T17" fmla="*/ 164 h 1013"/>
                                <a:gd name="T18" fmla="*/ 119 w 440"/>
                                <a:gd name="T19" fmla="*/ 184 h 1013"/>
                                <a:gd name="T20" fmla="*/ 127 w 440"/>
                                <a:gd name="T21" fmla="*/ 214 h 1013"/>
                                <a:gd name="T22" fmla="*/ 135 w 440"/>
                                <a:gd name="T23" fmla="*/ 253 h 1013"/>
                                <a:gd name="T24" fmla="*/ 142 w 440"/>
                                <a:gd name="T25" fmla="*/ 268 h 1013"/>
                                <a:gd name="T26" fmla="*/ 167 w 440"/>
                                <a:gd name="T27" fmla="*/ 293 h 1013"/>
                                <a:gd name="T28" fmla="*/ 175 w 440"/>
                                <a:gd name="T29" fmla="*/ 298 h 1013"/>
                                <a:gd name="T30" fmla="*/ 183 w 440"/>
                                <a:gd name="T31" fmla="*/ 308 h 1013"/>
                                <a:gd name="T32" fmla="*/ 191 w 440"/>
                                <a:gd name="T33" fmla="*/ 318 h 1013"/>
                                <a:gd name="T34" fmla="*/ 207 w 440"/>
                                <a:gd name="T35" fmla="*/ 383 h 1013"/>
                                <a:gd name="T36" fmla="*/ 223 w 440"/>
                                <a:gd name="T37" fmla="*/ 397 h 1013"/>
                                <a:gd name="T38" fmla="*/ 231 w 440"/>
                                <a:gd name="T39" fmla="*/ 407 h 1013"/>
                                <a:gd name="T40" fmla="*/ 255 w 440"/>
                                <a:gd name="T41" fmla="*/ 427 h 1013"/>
                                <a:gd name="T42" fmla="*/ 271 w 440"/>
                                <a:gd name="T43" fmla="*/ 432 h 1013"/>
                                <a:gd name="T44" fmla="*/ 279 w 440"/>
                                <a:gd name="T45" fmla="*/ 442 h 1013"/>
                                <a:gd name="T46" fmla="*/ 286 w 440"/>
                                <a:gd name="T47" fmla="*/ 452 h 1013"/>
                                <a:gd name="T48" fmla="*/ 303 w 440"/>
                                <a:gd name="T49" fmla="*/ 457 h 1013"/>
                                <a:gd name="T50" fmla="*/ 311 w 440"/>
                                <a:gd name="T51" fmla="*/ 467 h 1013"/>
                                <a:gd name="T52" fmla="*/ 318 w 440"/>
                                <a:gd name="T53" fmla="*/ 477 h 1013"/>
                                <a:gd name="T54" fmla="*/ 335 w 440"/>
                                <a:gd name="T55" fmla="*/ 507 h 1013"/>
                                <a:gd name="T56" fmla="*/ 342 w 440"/>
                                <a:gd name="T57" fmla="*/ 517 h 1013"/>
                                <a:gd name="T58" fmla="*/ 350 w 440"/>
                                <a:gd name="T59" fmla="*/ 527 h 1013"/>
                                <a:gd name="T60" fmla="*/ 366 w 440"/>
                                <a:gd name="T61" fmla="*/ 542 h 1013"/>
                                <a:gd name="T62" fmla="*/ 375 w 440"/>
                                <a:gd name="T63" fmla="*/ 571 h 1013"/>
                                <a:gd name="T64" fmla="*/ 383 w 440"/>
                                <a:gd name="T65" fmla="*/ 587 h 1013"/>
                                <a:gd name="T66" fmla="*/ 390 w 440"/>
                                <a:gd name="T67" fmla="*/ 596 h 1013"/>
                                <a:gd name="T68" fmla="*/ 413 w 440"/>
                                <a:gd name="T69" fmla="*/ 606 h 101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440" h="1013">
                                  <a:moveTo>
                                    <a:pt x="0" y="0"/>
                                  </a:moveTo>
                                  <a:lnTo>
                                    <a:pt x="16" y="17"/>
                                  </a:lnTo>
                                  <a:lnTo>
                                    <a:pt x="24" y="17"/>
                                  </a:lnTo>
                                  <a:lnTo>
                                    <a:pt x="32" y="25"/>
                                  </a:lnTo>
                                  <a:lnTo>
                                    <a:pt x="40" y="25"/>
                                  </a:lnTo>
                                  <a:lnTo>
                                    <a:pt x="40" y="33"/>
                                  </a:lnTo>
                                  <a:lnTo>
                                    <a:pt x="49" y="50"/>
                                  </a:lnTo>
                                  <a:lnTo>
                                    <a:pt x="49" y="207"/>
                                  </a:lnTo>
                                  <a:lnTo>
                                    <a:pt x="57" y="207"/>
                                  </a:lnTo>
                                  <a:lnTo>
                                    <a:pt x="57" y="224"/>
                                  </a:lnTo>
                                  <a:lnTo>
                                    <a:pt x="66" y="224"/>
                                  </a:lnTo>
                                  <a:lnTo>
                                    <a:pt x="66" y="232"/>
                                  </a:lnTo>
                                  <a:lnTo>
                                    <a:pt x="74" y="232"/>
                                  </a:lnTo>
                                  <a:lnTo>
                                    <a:pt x="74" y="240"/>
                                  </a:lnTo>
                                  <a:lnTo>
                                    <a:pt x="91" y="257"/>
                                  </a:lnTo>
                                  <a:lnTo>
                                    <a:pt x="91" y="266"/>
                                  </a:lnTo>
                                  <a:lnTo>
                                    <a:pt x="99" y="274"/>
                                  </a:lnTo>
                                  <a:lnTo>
                                    <a:pt x="107" y="274"/>
                                  </a:lnTo>
                                  <a:lnTo>
                                    <a:pt x="107" y="291"/>
                                  </a:lnTo>
                                  <a:lnTo>
                                    <a:pt x="124" y="307"/>
                                  </a:lnTo>
                                  <a:lnTo>
                                    <a:pt x="124" y="340"/>
                                  </a:lnTo>
                                  <a:lnTo>
                                    <a:pt x="132" y="357"/>
                                  </a:lnTo>
                                  <a:lnTo>
                                    <a:pt x="132" y="415"/>
                                  </a:lnTo>
                                  <a:lnTo>
                                    <a:pt x="140" y="423"/>
                                  </a:lnTo>
                                  <a:lnTo>
                                    <a:pt x="148" y="423"/>
                                  </a:lnTo>
                                  <a:lnTo>
                                    <a:pt x="148" y="448"/>
                                  </a:lnTo>
                                  <a:lnTo>
                                    <a:pt x="157" y="456"/>
                                  </a:lnTo>
                                  <a:lnTo>
                                    <a:pt x="174" y="489"/>
                                  </a:lnTo>
                                  <a:lnTo>
                                    <a:pt x="182" y="489"/>
                                  </a:lnTo>
                                  <a:lnTo>
                                    <a:pt x="182" y="498"/>
                                  </a:lnTo>
                                  <a:lnTo>
                                    <a:pt x="190" y="506"/>
                                  </a:lnTo>
                                  <a:lnTo>
                                    <a:pt x="190" y="514"/>
                                  </a:lnTo>
                                  <a:lnTo>
                                    <a:pt x="199" y="522"/>
                                  </a:lnTo>
                                  <a:lnTo>
                                    <a:pt x="199" y="531"/>
                                  </a:lnTo>
                                  <a:lnTo>
                                    <a:pt x="215" y="539"/>
                                  </a:lnTo>
                                  <a:lnTo>
                                    <a:pt x="215" y="639"/>
                                  </a:lnTo>
                                  <a:lnTo>
                                    <a:pt x="223" y="647"/>
                                  </a:lnTo>
                                  <a:lnTo>
                                    <a:pt x="232" y="663"/>
                                  </a:lnTo>
                                  <a:lnTo>
                                    <a:pt x="232" y="680"/>
                                  </a:lnTo>
                                  <a:lnTo>
                                    <a:pt x="240" y="680"/>
                                  </a:lnTo>
                                  <a:lnTo>
                                    <a:pt x="256" y="705"/>
                                  </a:lnTo>
                                  <a:lnTo>
                                    <a:pt x="265" y="713"/>
                                  </a:lnTo>
                                  <a:lnTo>
                                    <a:pt x="265" y="721"/>
                                  </a:lnTo>
                                  <a:lnTo>
                                    <a:pt x="282" y="721"/>
                                  </a:lnTo>
                                  <a:lnTo>
                                    <a:pt x="282" y="738"/>
                                  </a:lnTo>
                                  <a:lnTo>
                                    <a:pt x="290" y="738"/>
                                  </a:lnTo>
                                  <a:lnTo>
                                    <a:pt x="298" y="746"/>
                                  </a:lnTo>
                                  <a:lnTo>
                                    <a:pt x="298" y="754"/>
                                  </a:lnTo>
                                  <a:lnTo>
                                    <a:pt x="315" y="754"/>
                                  </a:lnTo>
                                  <a:lnTo>
                                    <a:pt x="315" y="763"/>
                                  </a:lnTo>
                                  <a:lnTo>
                                    <a:pt x="323" y="771"/>
                                  </a:lnTo>
                                  <a:lnTo>
                                    <a:pt x="323" y="780"/>
                                  </a:lnTo>
                                  <a:lnTo>
                                    <a:pt x="331" y="780"/>
                                  </a:lnTo>
                                  <a:lnTo>
                                    <a:pt x="331" y="796"/>
                                  </a:lnTo>
                                  <a:lnTo>
                                    <a:pt x="348" y="813"/>
                                  </a:lnTo>
                                  <a:lnTo>
                                    <a:pt x="348" y="846"/>
                                  </a:lnTo>
                                  <a:lnTo>
                                    <a:pt x="356" y="854"/>
                                  </a:lnTo>
                                  <a:lnTo>
                                    <a:pt x="356" y="862"/>
                                  </a:lnTo>
                                  <a:lnTo>
                                    <a:pt x="364" y="871"/>
                                  </a:lnTo>
                                  <a:lnTo>
                                    <a:pt x="364" y="879"/>
                                  </a:lnTo>
                                  <a:lnTo>
                                    <a:pt x="381" y="895"/>
                                  </a:lnTo>
                                  <a:lnTo>
                                    <a:pt x="381" y="904"/>
                                  </a:lnTo>
                                  <a:lnTo>
                                    <a:pt x="390" y="921"/>
                                  </a:lnTo>
                                  <a:lnTo>
                                    <a:pt x="390" y="953"/>
                                  </a:lnTo>
                                  <a:lnTo>
                                    <a:pt x="398" y="962"/>
                                  </a:lnTo>
                                  <a:lnTo>
                                    <a:pt x="398" y="979"/>
                                  </a:lnTo>
                                  <a:lnTo>
                                    <a:pt x="406" y="979"/>
                                  </a:lnTo>
                                  <a:lnTo>
                                    <a:pt x="406" y="995"/>
                                  </a:lnTo>
                                  <a:lnTo>
                                    <a:pt x="422" y="1003"/>
                                  </a:lnTo>
                                  <a:lnTo>
                                    <a:pt x="430" y="1012"/>
                                  </a:lnTo>
                                  <a:lnTo>
                                    <a:pt x="439" y="1012"/>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8" name="Freeform 616"/>
                          <wps:cNvSpPr>
                            <a:spLocks/>
                          </wps:cNvSpPr>
                          <wps:spPr bwMode="auto">
                            <a:xfrm>
                              <a:off x="4704" y="2072"/>
                              <a:ext cx="1290" cy="221"/>
                            </a:xfrm>
                            <a:custGeom>
                              <a:avLst/>
                              <a:gdLst>
                                <a:gd name="T0" fmla="*/ 0 w 1340"/>
                                <a:gd name="T1" fmla="*/ 93 h 367"/>
                                <a:gd name="T2" fmla="*/ 608 w 1340"/>
                                <a:gd name="T3" fmla="*/ 52 h 367"/>
                                <a:gd name="T4" fmla="*/ 538 w 1340"/>
                                <a:gd name="T5" fmla="*/ 22 h 367"/>
                                <a:gd name="T6" fmla="*/ 950 w 1340"/>
                                <a:gd name="T7" fmla="*/ 0 h 367"/>
                                <a:gd name="T8" fmla="*/ 1288 w 1340"/>
                                <a:gd name="T9" fmla="*/ 135 h 367"/>
                                <a:gd name="T10" fmla="*/ 1289 w 1340"/>
                                <a:gd name="T11" fmla="*/ 219 h 367"/>
                                <a:gd name="T12" fmla="*/ 956 w 1340"/>
                                <a:gd name="T13" fmla="*/ 220 h 367"/>
                                <a:gd name="T14" fmla="*/ 675 w 1340"/>
                                <a:gd name="T15" fmla="*/ 85 h 367"/>
                                <a:gd name="T16" fmla="*/ 141 w 1340"/>
                                <a:gd name="T17" fmla="*/ 122 h 367"/>
                                <a:gd name="T18" fmla="*/ 0 w 1340"/>
                                <a:gd name="T19" fmla="*/ 93 h 367"/>
                                <a:gd name="T20" fmla="*/ 0 w 1340"/>
                                <a:gd name="T21" fmla="*/ 93 h 36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340" h="367">
                                  <a:moveTo>
                                    <a:pt x="0" y="154"/>
                                  </a:moveTo>
                                  <a:lnTo>
                                    <a:pt x="632" y="87"/>
                                  </a:lnTo>
                                  <a:lnTo>
                                    <a:pt x="559" y="37"/>
                                  </a:lnTo>
                                  <a:lnTo>
                                    <a:pt x="987" y="0"/>
                                  </a:lnTo>
                                  <a:lnTo>
                                    <a:pt x="1338" y="225"/>
                                  </a:lnTo>
                                  <a:lnTo>
                                    <a:pt x="1339" y="364"/>
                                  </a:lnTo>
                                  <a:lnTo>
                                    <a:pt x="993" y="366"/>
                                  </a:lnTo>
                                  <a:lnTo>
                                    <a:pt x="701" y="141"/>
                                  </a:lnTo>
                                  <a:lnTo>
                                    <a:pt x="146" y="202"/>
                                  </a:lnTo>
                                  <a:lnTo>
                                    <a:pt x="0" y="154"/>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69" name="Freeform 617"/>
                          <wps:cNvSpPr>
                            <a:spLocks/>
                          </wps:cNvSpPr>
                          <wps:spPr bwMode="auto">
                            <a:xfrm>
                              <a:off x="4339" y="2081"/>
                              <a:ext cx="372" cy="85"/>
                            </a:xfrm>
                            <a:custGeom>
                              <a:avLst/>
                              <a:gdLst>
                                <a:gd name="T0" fmla="*/ 0 w 386"/>
                                <a:gd name="T1" fmla="*/ 0 h 144"/>
                                <a:gd name="T2" fmla="*/ 371 w 386"/>
                                <a:gd name="T3" fmla="*/ 84 h 144"/>
                                <a:gd name="T4" fmla="*/ 370 w 386"/>
                                <a:gd name="T5" fmla="*/ 71 h 144"/>
                                <a:gd name="T6" fmla="*/ 192 w 386"/>
                                <a:gd name="T7" fmla="*/ 23 h 144"/>
                                <a:gd name="T8" fmla="*/ 0 w 386"/>
                                <a:gd name="T9" fmla="*/ 0 h 144"/>
                                <a:gd name="T10" fmla="*/ 0 w 386"/>
                                <a:gd name="T11" fmla="*/ 0 h 1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6" h="144">
                                  <a:moveTo>
                                    <a:pt x="0" y="0"/>
                                  </a:moveTo>
                                  <a:lnTo>
                                    <a:pt x="385" y="143"/>
                                  </a:lnTo>
                                  <a:lnTo>
                                    <a:pt x="384" y="120"/>
                                  </a:lnTo>
                                  <a:lnTo>
                                    <a:pt x="199" y="39"/>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0" name="Freeform 618"/>
                          <wps:cNvSpPr>
                            <a:spLocks/>
                          </wps:cNvSpPr>
                          <wps:spPr bwMode="auto">
                            <a:xfrm>
                              <a:off x="4261" y="2053"/>
                              <a:ext cx="627" cy="113"/>
                            </a:xfrm>
                            <a:custGeom>
                              <a:avLst/>
                              <a:gdLst>
                                <a:gd name="T0" fmla="*/ 0 w 653"/>
                                <a:gd name="T1" fmla="*/ 0 h 189"/>
                                <a:gd name="T2" fmla="*/ 499 w 653"/>
                                <a:gd name="T3" fmla="*/ 54 h 189"/>
                                <a:gd name="T4" fmla="*/ 526 w 653"/>
                                <a:gd name="T5" fmla="*/ 59 h 189"/>
                                <a:gd name="T6" fmla="*/ 526 w 653"/>
                                <a:gd name="T7" fmla="*/ 66 h 189"/>
                                <a:gd name="T8" fmla="*/ 574 w 653"/>
                                <a:gd name="T9" fmla="*/ 71 h 189"/>
                                <a:gd name="T10" fmla="*/ 574 w 653"/>
                                <a:gd name="T11" fmla="*/ 78 h 189"/>
                                <a:gd name="T12" fmla="*/ 626 w 653"/>
                                <a:gd name="T13" fmla="*/ 85 h 189"/>
                                <a:gd name="T14" fmla="*/ 626 w 653"/>
                                <a:gd name="T15" fmla="*/ 96 h 189"/>
                                <a:gd name="T16" fmla="*/ 427 w 653"/>
                                <a:gd name="T17" fmla="*/ 112 h 189"/>
                                <a:gd name="T18" fmla="*/ 427 w 653"/>
                                <a:gd name="T19" fmla="*/ 102 h 189"/>
                                <a:gd name="T20" fmla="*/ 365 w 653"/>
                                <a:gd name="T21" fmla="*/ 95 h 189"/>
                                <a:gd name="T22" fmla="*/ 365 w 653"/>
                                <a:gd name="T23" fmla="*/ 86 h 189"/>
                                <a:gd name="T24" fmla="*/ 303 w 653"/>
                                <a:gd name="T25" fmla="*/ 79 h 189"/>
                                <a:gd name="T26" fmla="*/ 303 w 653"/>
                                <a:gd name="T27" fmla="*/ 74 h 189"/>
                                <a:gd name="T28" fmla="*/ 0 w 653"/>
                                <a:gd name="T29" fmla="*/ 0 h 189"/>
                                <a:gd name="T30" fmla="*/ 0 w 653"/>
                                <a:gd name="T31" fmla="*/ 0 h 189"/>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653" h="189">
                                  <a:moveTo>
                                    <a:pt x="0" y="0"/>
                                  </a:moveTo>
                                  <a:lnTo>
                                    <a:pt x="520" y="90"/>
                                  </a:lnTo>
                                  <a:lnTo>
                                    <a:pt x="548" y="99"/>
                                  </a:lnTo>
                                  <a:lnTo>
                                    <a:pt x="548" y="111"/>
                                  </a:lnTo>
                                  <a:lnTo>
                                    <a:pt x="598" y="119"/>
                                  </a:lnTo>
                                  <a:lnTo>
                                    <a:pt x="598" y="130"/>
                                  </a:lnTo>
                                  <a:lnTo>
                                    <a:pt x="652" y="143"/>
                                  </a:lnTo>
                                  <a:lnTo>
                                    <a:pt x="652" y="160"/>
                                  </a:lnTo>
                                  <a:lnTo>
                                    <a:pt x="445" y="188"/>
                                  </a:lnTo>
                                  <a:lnTo>
                                    <a:pt x="445" y="170"/>
                                  </a:lnTo>
                                  <a:lnTo>
                                    <a:pt x="380" y="159"/>
                                  </a:lnTo>
                                  <a:lnTo>
                                    <a:pt x="380" y="144"/>
                                  </a:lnTo>
                                  <a:lnTo>
                                    <a:pt x="316" y="132"/>
                                  </a:lnTo>
                                  <a:lnTo>
                                    <a:pt x="316" y="123"/>
                                  </a:lnTo>
                                  <a:lnTo>
                                    <a:pt x="0"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1" name="Freeform 619"/>
                          <wps:cNvSpPr>
                            <a:spLocks/>
                          </wps:cNvSpPr>
                          <wps:spPr bwMode="auto">
                            <a:xfrm>
                              <a:off x="4315" y="1819"/>
                              <a:ext cx="496" cy="292"/>
                            </a:xfrm>
                            <a:custGeom>
                              <a:avLst/>
                              <a:gdLst>
                                <a:gd name="T0" fmla="*/ 0 w 514"/>
                                <a:gd name="T1" fmla="*/ 247 h 489"/>
                                <a:gd name="T2" fmla="*/ 495 w 514"/>
                                <a:gd name="T3" fmla="*/ 291 h 489"/>
                                <a:gd name="T4" fmla="*/ 493 w 514"/>
                                <a:gd name="T5" fmla="*/ 112 h 489"/>
                                <a:gd name="T6" fmla="*/ 176 w 514"/>
                                <a:gd name="T7" fmla="*/ 0 h 489"/>
                                <a:gd name="T8" fmla="*/ 0 w 514"/>
                                <a:gd name="T9" fmla="*/ 201 h 489"/>
                                <a:gd name="T10" fmla="*/ 0 w 514"/>
                                <a:gd name="T11" fmla="*/ 247 h 489"/>
                                <a:gd name="T12" fmla="*/ 0 w 514"/>
                                <a:gd name="T13" fmla="*/ 247 h 48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14" h="489">
                                  <a:moveTo>
                                    <a:pt x="0" y="413"/>
                                  </a:moveTo>
                                  <a:lnTo>
                                    <a:pt x="513" y="488"/>
                                  </a:lnTo>
                                  <a:lnTo>
                                    <a:pt x="511" y="188"/>
                                  </a:lnTo>
                                  <a:lnTo>
                                    <a:pt x="182" y="0"/>
                                  </a:lnTo>
                                  <a:lnTo>
                                    <a:pt x="0" y="337"/>
                                  </a:lnTo>
                                  <a:lnTo>
                                    <a:pt x="0" y="41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2" name="Freeform 620"/>
                          <wps:cNvSpPr>
                            <a:spLocks/>
                          </wps:cNvSpPr>
                          <wps:spPr bwMode="auto">
                            <a:xfrm>
                              <a:off x="4614" y="1983"/>
                              <a:ext cx="73" cy="117"/>
                            </a:xfrm>
                            <a:custGeom>
                              <a:avLst/>
                              <a:gdLst>
                                <a:gd name="T0" fmla="*/ 0 w 76"/>
                                <a:gd name="T1" fmla="*/ 110 h 196"/>
                                <a:gd name="T2" fmla="*/ 72 w 76"/>
                                <a:gd name="T3" fmla="*/ 116 h 196"/>
                                <a:gd name="T4" fmla="*/ 54 w 76"/>
                                <a:gd name="T5" fmla="*/ 0 h 196"/>
                                <a:gd name="T6" fmla="*/ 0 w 76"/>
                                <a:gd name="T7" fmla="*/ 110 h 196"/>
                                <a:gd name="T8" fmla="*/ 0 w 76"/>
                                <a:gd name="T9" fmla="*/ 110 h 19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6" h="196">
                                  <a:moveTo>
                                    <a:pt x="0" y="184"/>
                                  </a:moveTo>
                                  <a:lnTo>
                                    <a:pt x="75" y="195"/>
                                  </a:lnTo>
                                  <a:lnTo>
                                    <a:pt x="56" y="0"/>
                                  </a:lnTo>
                                  <a:lnTo>
                                    <a:pt x="0" y="18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3" name="AutoShape 621"/>
                          <wps:cNvSpPr>
                            <a:spLocks noChangeArrowheads="1"/>
                          </wps:cNvSpPr>
                          <wps:spPr bwMode="auto">
                            <a:xfrm flipV="1">
                              <a:off x="4701" y="1964"/>
                              <a:ext cx="26" cy="156"/>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4" name="Freeform 622"/>
                          <wps:cNvSpPr>
                            <a:spLocks/>
                          </wps:cNvSpPr>
                          <wps:spPr bwMode="auto">
                            <a:xfrm>
                              <a:off x="4664" y="1967"/>
                              <a:ext cx="38" cy="153"/>
                            </a:xfrm>
                            <a:custGeom>
                              <a:avLst/>
                              <a:gdLst>
                                <a:gd name="T0" fmla="*/ 37 w 40"/>
                                <a:gd name="T1" fmla="*/ 152 h 255"/>
                                <a:gd name="T2" fmla="*/ 1 w 40"/>
                                <a:gd name="T3" fmla="*/ 147 h 255"/>
                                <a:gd name="T4" fmla="*/ 0 w 40"/>
                                <a:gd name="T5" fmla="*/ 0 h 255"/>
                                <a:gd name="T6" fmla="*/ 36 w 40"/>
                                <a:gd name="T7" fmla="*/ 0 h 255"/>
                                <a:gd name="T8" fmla="*/ 37 w 40"/>
                                <a:gd name="T9" fmla="*/ 152 h 255"/>
                                <a:gd name="T10" fmla="*/ 37 w 40"/>
                                <a:gd name="T11" fmla="*/ 152 h 2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0" h="255">
                                  <a:moveTo>
                                    <a:pt x="39" y="254"/>
                                  </a:moveTo>
                                  <a:lnTo>
                                    <a:pt x="1" y="245"/>
                                  </a:lnTo>
                                  <a:lnTo>
                                    <a:pt x="0" y="0"/>
                                  </a:lnTo>
                                  <a:lnTo>
                                    <a:pt x="38" y="0"/>
                                  </a:lnTo>
                                  <a:lnTo>
                                    <a:pt x="39" y="254"/>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5" name="Freeform 623"/>
                          <wps:cNvSpPr>
                            <a:spLocks/>
                          </wps:cNvSpPr>
                          <wps:spPr bwMode="auto">
                            <a:xfrm>
                              <a:off x="4806" y="1841"/>
                              <a:ext cx="815" cy="270"/>
                            </a:xfrm>
                            <a:custGeom>
                              <a:avLst/>
                              <a:gdLst>
                                <a:gd name="T0" fmla="*/ 2 w 846"/>
                                <a:gd name="T1" fmla="*/ 269 h 451"/>
                                <a:gd name="T2" fmla="*/ 813 w 846"/>
                                <a:gd name="T3" fmla="*/ 226 h 451"/>
                                <a:gd name="T4" fmla="*/ 814 w 846"/>
                                <a:gd name="T5" fmla="*/ 126 h 451"/>
                                <a:gd name="T6" fmla="*/ 408 w 846"/>
                                <a:gd name="T7" fmla="*/ 23 h 451"/>
                                <a:gd name="T8" fmla="*/ 0 w 846"/>
                                <a:gd name="T9" fmla="*/ 0 h 451"/>
                                <a:gd name="T10" fmla="*/ 2 w 846"/>
                                <a:gd name="T11" fmla="*/ 269 h 451"/>
                                <a:gd name="T12" fmla="*/ 2 w 846"/>
                                <a:gd name="T13" fmla="*/ 269 h 45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46" h="451">
                                  <a:moveTo>
                                    <a:pt x="2" y="450"/>
                                  </a:moveTo>
                                  <a:lnTo>
                                    <a:pt x="844" y="378"/>
                                  </a:lnTo>
                                  <a:lnTo>
                                    <a:pt x="845" y="210"/>
                                  </a:lnTo>
                                  <a:lnTo>
                                    <a:pt x="423" y="38"/>
                                  </a:lnTo>
                                  <a:lnTo>
                                    <a:pt x="0" y="0"/>
                                  </a:lnTo>
                                  <a:lnTo>
                                    <a:pt x="2" y="450"/>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6" name="Freeform 624"/>
                          <wps:cNvSpPr>
                            <a:spLocks/>
                          </wps:cNvSpPr>
                          <wps:spPr bwMode="auto">
                            <a:xfrm>
                              <a:off x="5080" y="2055"/>
                              <a:ext cx="130" cy="53"/>
                            </a:xfrm>
                            <a:custGeom>
                              <a:avLst/>
                              <a:gdLst>
                                <a:gd name="T0" fmla="*/ 4 w 135"/>
                                <a:gd name="T1" fmla="*/ 3 h 88"/>
                                <a:gd name="T2" fmla="*/ 8 w 135"/>
                                <a:gd name="T3" fmla="*/ 1 h 88"/>
                                <a:gd name="T4" fmla="*/ 13 w 135"/>
                                <a:gd name="T5" fmla="*/ 0 h 88"/>
                                <a:gd name="T6" fmla="*/ 18 w 135"/>
                                <a:gd name="T7" fmla="*/ 1 h 88"/>
                                <a:gd name="T8" fmla="*/ 25 w 135"/>
                                <a:gd name="T9" fmla="*/ 3 h 88"/>
                                <a:gd name="T10" fmla="*/ 30 w 135"/>
                                <a:gd name="T11" fmla="*/ 5 h 88"/>
                                <a:gd name="T12" fmla="*/ 35 w 135"/>
                                <a:gd name="T13" fmla="*/ 5 h 88"/>
                                <a:gd name="T14" fmla="*/ 41 w 135"/>
                                <a:gd name="T15" fmla="*/ 5 h 88"/>
                                <a:gd name="T16" fmla="*/ 46 w 135"/>
                                <a:gd name="T17" fmla="*/ 7 h 88"/>
                                <a:gd name="T18" fmla="*/ 48 w 135"/>
                                <a:gd name="T19" fmla="*/ 10 h 88"/>
                                <a:gd name="T20" fmla="*/ 49 w 135"/>
                                <a:gd name="T21" fmla="*/ 13 h 88"/>
                                <a:gd name="T22" fmla="*/ 49 w 135"/>
                                <a:gd name="T23" fmla="*/ 14 h 88"/>
                                <a:gd name="T24" fmla="*/ 55 w 135"/>
                                <a:gd name="T25" fmla="*/ 13 h 88"/>
                                <a:gd name="T26" fmla="*/ 58 w 135"/>
                                <a:gd name="T27" fmla="*/ 12 h 88"/>
                                <a:gd name="T28" fmla="*/ 62 w 135"/>
                                <a:gd name="T29" fmla="*/ 12 h 88"/>
                                <a:gd name="T30" fmla="*/ 66 w 135"/>
                                <a:gd name="T31" fmla="*/ 13 h 88"/>
                                <a:gd name="T32" fmla="*/ 70 w 135"/>
                                <a:gd name="T33" fmla="*/ 16 h 88"/>
                                <a:gd name="T34" fmla="*/ 71 w 135"/>
                                <a:gd name="T35" fmla="*/ 19 h 88"/>
                                <a:gd name="T36" fmla="*/ 71 w 135"/>
                                <a:gd name="T37" fmla="*/ 20 h 88"/>
                                <a:gd name="T38" fmla="*/ 75 w 135"/>
                                <a:gd name="T39" fmla="*/ 17 h 88"/>
                                <a:gd name="T40" fmla="*/ 78 w 135"/>
                                <a:gd name="T41" fmla="*/ 17 h 88"/>
                                <a:gd name="T42" fmla="*/ 83 w 135"/>
                                <a:gd name="T43" fmla="*/ 17 h 88"/>
                                <a:gd name="T44" fmla="*/ 87 w 135"/>
                                <a:gd name="T45" fmla="*/ 20 h 88"/>
                                <a:gd name="T46" fmla="*/ 90 w 135"/>
                                <a:gd name="T47" fmla="*/ 21 h 88"/>
                                <a:gd name="T48" fmla="*/ 93 w 135"/>
                                <a:gd name="T49" fmla="*/ 24 h 88"/>
                                <a:gd name="T50" fmla="*/ 93 w 135"/>
                                <a:gd name="T51" fmla="*/ 21 h 88"/>
                                <a:gd name="T52" fmla="*/ 93 w 135"/>
                                <a:gd name="T53" fmla="*/ 17 h 88"/>
                                <a:gd name="T54" fmla="*/ 96 w 135"/>
                                <a:gd name="T55" fmla="*/ 16 h 88"/>
                                <a:gd name="T56" fmla="*/ 101 w 135"/>
                                <a:gd name="T57" fmla="*/ 17 h 88"/>
                                <a:gd name="T58" fmla="*/ 101 w 135"/>
                                <a:gd name="T59" fmla="*/ 17 h 88"/>
                                <a:gd name="T60" fmla="*/ 104 w 135"/>
                                <a:gd name="T61" fmla="*/ 16 h 88"/>
                                <a:gd name="T62" fmla="*/ 109 w 135"/>
                                <a:gd name="T63" fmla="*/ 17 h 88"/>
                                <a:gd name="T64" fmla="*/ 112 w 135"/>
                                <a:gd name="T65" fmla="*/ 20 h 88"/>
                                <a:gd name="T66" fmla="*/ 115 w 135"/>
                                <a:gd name="T67" fmla="*/ 23 h 88"/>
                                <a:gd name="T68" fmla="*/ 117 w 135"/>
                                <a:gd name="T69" fmla="*/ 26 h 88"/>
                                <a:gd name="T70" fmla="*/ 124 w 135"/>
                                <a:gd name="T71" fmla="*/ 31 h 88"/>
                                <a:gd name="T72" fmla="*/ 128 w 135"/>
                                <a:gd name="T73" fmla="*/ 37 h 88"/>
                                <a:gd name="T74" fmla="*/ 129 w 135"/>
                                <a:gd name="T75" fmla="*/ 42 h 88"/>
                                <a:gd name="T76" fmla="*/ 129 w 135"/>
                                <a:gd name="T77" fmla="*/ 46 h 88"/>
                                <a:gd name="T78" fmla="*/ 128 w 135"/>
                                <a:gd name="T79" fmla="*/ 49 h 88"/>
                                <a:gd name="T80" fmla="*/ 123 w 135"/>
                                <a:gd name="T81" fmla="*/ 52 h 88"/>
                                <a:gd name="T82" fmla="*/ 115 w 135"/>
                                <a:gd name="T83" fmla="*/ 52 h 88"/>
                                <a:gd name="T84" fmla="*/ 105 w 135"/>
                                <a:gd name="T85" fmla="*/ 51 h 88"/>
                                <a:gd name="T86" fmla="*/ 95 w 135"/>
                                <a:gd name="T87" fmla="*/ 51 h 88"/>
                                <a:gd name="T88" fmla="*/ 82 w 135"/>
                                <a:gd name="T89" fmla="*/ 52 h 88"/>
                                <a:gd name="T90" fmla="*/ 70 w 135"/>
                                <a:gd name="T91" fmla="*/ 51 h 88"/>
                                <a:gd name="T92" fmla="*/ 57 w 135"/>
                                <a:gd name="T93" fmla="*/ 49 h 88"/>
                                <a:gd name="T94" fmla="*/ 48 w 135"/>
                                <a:gd name="T95" fmla="*/ 49 h 88"/>
                                <a:gd name="T96" fmla="*/ 35 w 135"/>
                                <a:gd name="T97" fmla="*/ 50 h 88"/>
                                <a:gd name="T98" fmla="*/ 27 w 135"/>
                                <a:gd name="T99" fmla="*/ 51 h 88"/>
                                <a:gd name="T100" fmla="*/ 15 w 135"/>
                                <a:gd name="T101" fmla="*/ 51 h 88"/>
                                <a:gd name="T102" fmla="*/ 11 w 135"/>
                                <a:gd name="T103" fmla="*/ 50 h 88"/>
                                <a:gd name="T104" fmla="*/ 6 w 135"/>
                                <a:gd name="T105" fmla="*/ 49 h 88"/>
                                <a:gd name="T106" fmla="*/ 2 w 135"/>
                                <a:gd name="T107" fmla="*/ 46 h 88"/>
                                <a:gd name="T108" fmla="*/ 4 w 135"/>
                                <a:gd name="T109" fmla="*/ 42 h 88"/>
                                <a:gd name="T110" fmla="*/ 5 w 135"/>
                                <a:gd name="T111" fmla="*/ 38 h 88"/>
                                <a:gd name="T112" fmla="*/ 5 w 135"/>
                                <a:gd name="T113" fmla="*/ 31 h 88"/>
                                <a:gd name="T114" fmla="*/ 4 w 135"/>
                                <a:gd name="T115" fmla="*/ 29 h 88"/>
                                <a:gd name="T116" fmla="*/ 2 w 135"/>
                                <a:gd name="T117" fmla="*/ 23 h 88"/>
                                <a:gd name="T118" fmla="*/ 0 w 135"/>
                                <a:gd name="T119" fmla="*/ 17 h 88"/>
                                <a:gd name="T120" fmla="*/ 0 w 135"/>
                                <a:gd name="T121" fmla="*/ 11 h 88"/>
                                <a:gd name="T122" fmla="*/ 4 w 135"/>
                                <a:gd name="T123" fmla="*/ 3 h 88"/>
                                <a:gd name="T124" fmla="*/ 4 w 135"/>
                                <a:gd name="T125" fmla="*/ 3 h 88"/>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5" h="88">
                                  <a:moveTo>
                                    <a:pt x="4" y="5"/>
                                  </a:moveTo>
                                  <a:lnTo>
                                    <a:pt x="8" y="1"/>
                                  </a:lnTo>
                                  <a:lnTo>
                                    <a:pt x="14" y="0"/>
                                  </a:lnTo>
                                  <a:lnTo>
                                    <a:pt x="19" y="1"/>
                                  </a:lnTo>
                                  <a:lnTo>
                                    <a:pt x="26" y="5"/>
                                  </a:lnTo>
                                  <a:lnTo>
                                    <a:pt x="31" y="8"/>
                                  </a:lnTo>
                                  <a:lnTo>
                                    <a:pt x="36" y="8"/>
                                  </a:lnTo>
                                  <a:lnTo>
                                    <a:pt x="43" y="8"/>
                                  </a:lnTo>
                                  <a:lnTo>
                                    <a:pt x="48" y="11"/>
                                  </a:lnTo>
                                  <a:lnTo>
                                    <a:pt x="50" y="16"/>
                                  </a:lnTo>
                                  <a:lnTo>
                                    <a:pt x="51" y="21"/>
                                  </a:lnTo>
                                  <a:lnTo>
                                    <a:pt x="51" y="24"/>
                                  </a:lnTo>
                                  <a:lnTo>
                                    <a:pt x="57" y="21"/>
                                  </a:lnTo>
                                  <a:lnTo>
                                    <a:pt x="60" y="20"/>
                                  </a:lnTo>
                                  <a:lnTo>
                                    <a:pt x="64" y="20"/>
                                  </a:lnTo>
                                  <a:lnTo>
                                    <a:pt x="69" y="21"/>
                                  </a:lnTo>
                                  <a:lnTo>
                                    <a:pt x="73" y="26"/>
                                  </a:lnTo>
                                  <a:lnTo>
                                    <a:pt x="74" y="32"/>
                                  </a:lnTo>
                                  <a:lnTo>
                                    <a:pt x="74" y="33"/>
                                  </a:lnTo>
                                  <a:lnTo>
                                    <a:pt x="78" y="29"/>
                                  </a:lnTo>
                                  <a:lnTo>
                                    <a:pt x="81" y="29"/>
                                  </a:lnTo>
                                  <a:lnTo>
                                    <a:pt x="86" y="29"/>
                                  </a:lnTo>
                                  <a:lnTo>
                                    <a:pt x="90" y="33"/>
                                  </a:lnTo>
                                  <a:lnTo>
                                    <a:pt x="93" y="35"/>
                                  </a:lnTo>
                                  <a:lnTo>
                                    <a:pt x="97" y="40"/>
                                  </a:lnTo>
                                  <a:lnTo>
                                    <a:pt x="97" y="35"/>
                                  </a:lnTo>
                                  <a:lnTo>
                                    <a:pt x="97" y="29"/>
                                  </a:lnTo>
                                  <a:lnTo>
                                    <a:pt x="100" y="26"/>
                                  </a:lnTo>
                                  <a:lnTo>
                                    <a:pt x="105" y="29"/>
                                  </a:lnTo>
                                  <a:lnTo>
                                    <a:pt x="105" y="28"/>
                                  </a:lnTo>
                                  <a:lnTo>
                                    <a:pt x="108" y="26"/>
                                  </a:lnTo>
                                  <a:lnTo>
                                    <a:pt x="113" y="29"/>
                                  </a:lnTo>
                                  <a:lnTo>
                                    <a:pt x="116" y="33"/>
                                  </a:lnTo>
                                  <a:lnTo>
                                    <a:pt x="119" y="39"/>
                                  </a:lnTo>
                                  <a:lnTo>
                                    <a:pt x="122" y="43"/>
                                  </a:lnTo>
                                  <a:lnTo>
                                    <a:pt x="129" y="52"/>
                                  </a:lnTo>
                                  <a:lnTo>
                                    <a:pt x="133" y="62"/>
                                  </a:lnTo>
                                  <a:lnTo>
                                    <a:pt x="134" y="69"/>
                                  </a:lnTo>
                                  <a:lnTo>
                                    <a:pt x="134" y="76"/>
                                  </a:lnTo>
                                  <a:lnTo>
                                    <a:pt x="133" y="82"/>
                                  </a:lnTo>
                                  <a:lnTo>
                                    <a:pt x="128" y="87"/>
                                  </a:lnTo>
                                  <a:lnTo>
                                    <a:pt x="119" y="86"/>
                                  </a:lnTo>
                                  <a:lnTo>
                                    <a:pt x="109" y="85"/>
                                  </a:lnTo>
                                  <a:lnTo>
                                    <a:pt x="99" y="85"/>
                                  </a:lnTo>
                                  <a:lnTo>
                                    <a:pt x="85" y="86"/>
                                  </a:lnTo>
                                  <a:lnTo>
                                    <a:pt x="73" y="85"/>
                                  </a:lnTo>
                                  <a:lnTo>
                                    <a:pt x="59" y="82"/>
                                  </a:lnTo>
                                  <a:lnTo>
                                    <a:pt x="50" y="81"/>
                                  </a:lnTo>
                                  <a:lnTo>
                                    <a:pt x="36" y="83"/>
                                  </a:lnTo>
                                  <a:lnTo>
                                    <a:pt x="28" y="85"/>
                                  </a:lnTo>
                                  <a:lnTo>
                                    <a:pt x="16" y="85"/>
                                  </a:lnTo>
                                  <a:lnTo>
                                    <a:pt x="11" y="83"/>
                                  </a:lnTo>
                                  <a:lnTo>
                                    <a:pt x="6" y="81"/>
                                  </a:lnTo>
                                  <a:lnTo>
                                    <a:pt x="2" y="77"/>
                                  </a:lnTo>
                                  <a:lnTo>
                                    <a:pt x="4" y="69"/>
                                  </a:lnTo>
                                  <a:lnTo>
                                    <a:pt x="5" y="63"/>
                                  </a:lnTo>
                                  <a:lnTo>
                                    <a:pt x="5" y="52"/>
                                  </a:lnTo>
                                  <a:lnTo>
                                    <a:pt x="4" y="48"/>
                                  </a:lnTo>
                                  <a:lnTo>
                                    <a:pt x="2" y="39"/>
                                  </a:lnTo>
                                  <a:lnTo>
                                    <a:pt x="0" y="29"/>
                                  </a:lnTo>
                                  <a:lnTo>
                                    <a:pt x="0" y="18"/>
                                  </a:lnTo>
                                  <a:lnTo>
                                    <a:pt x="4"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7" name="Freeform 625"/>
                          <wps:cNvSpPr>
                            <a:spLocks/>
                          </wps:cNvSpPr>
                          <wps:spPr bwMode="auto">
                            <a:xfrm>
                              <a:off x="4829" y="2063"/>
                              <a:ext cx="130" cy="56"/>
                            </a:xfrm>
                            <a:custGeom>
                              <a:avLst/>
                              <a:gdLst>
                                <a:gd name="T0" fmla="*/ 127 w 135"/>
                                <a:gd name="T1" fmla="*/ 3 h 92"/>
                                <a:gd name="T2" fmla="*/ 120 w 135"/>
                                <a:gd name="T3" fmla="*/ 2 h 92"/>
                                <a:gd name="T4" fmla="*/ 116 w 135"/>
                                <a:gd name="T5" fmla="*/ 0 h 92"/>
                                <a:gd name="T6" fmla="*/ 110 w 135"/>
                                <a:gd name="T7" fmla="*/ 2 h 92"/>
                                <a:gd name="T8" fmla="*/ 104 w 135"/>
                                <a:gd name="T9" fmla="*/ 4 h 92"/>
                                <a:gd name="T10" fmla="*/ 98 w 135"/>
                                <a:gd name="T11" fmla="*/ 5 h 92"/>
                                <a:gd name="T12" fmla="*/ 93 w 135"/>
                                <a:gd name="T13" fmla="*/ 4 h 92"/>
                                <a:gd name="T14" fmla="*/ 89 w 135"/>
                                <a:gd name="T15" fmla="*/ 5 h 92"/>
                                <a:gd name="T16" fmla="*/ 82 w 135"/>
                                <a:gd name="T17" fmla="*/ 8 h 92"/>
                                <a:gd name="T18" fmla="*/ 80 w 135"/>
                                <a:gd name="T19" fmla="*/ 11 h 92"/>
                                <a:gd name="T20" fmla="*/ 79 w 135"/>
                                <a:gd name="T21" fmla="*/ 14 h 92"/>
                                <a:gd name="T22" fmla="*/ 79 w 135"/>
                                <a:gd name="T23" fmla="*/ 16 h 92"/>
                                <a:gd name="T24" fmla="*/ 73 w 135"/>
                                <a:gd name="T25" fmla="*/ 14 h 92"/>
                                <a:gd name="T26" fmla="*/ 70 w 135"/>
                                <a:gd name="T27" fmla="*/ 13 h 92"/>
                                <a:gd name="T28" fmla="*/ 66 w 135"/>
                                <a:gd name="T29" fmla="*/ 13 h 92"/>
                                <a:gd name="T30" fmla="*/ 62 w 135"/>
                                <a:gd name="T31" fmla="*/ 14 h 92"/>
                                <a:gd name="T32" fmla="*/ 59 w 135"/>
                                <a:gd name="T33" fmla="*/ 17 h 92"/>
                                <a:gd name="T34" fmla="*/ 58 w 135"/>
                                <a:gd name="T35" fmla="*/ 20 h 92"/>
                                <a:gd name="T36" fmla="*/ 58 w 135"/>
                                <a:gd name="T37" fmla="*/ 21 h 92"/>
                                <a:gd name="T38" fmla="*/ 54 w 135"/>
                                <a:gd name="T39" fmla="*/ 19 h 92"/>
                                <a:gd name="T40" fmla="*/ 50 w 135"/>
                                <a:gd name="T41" fmla="*/ 18 h 92"/>
                                <a:gd name="T42" fmla="*/ 47 w 135"/>
                                <a:gd name="T43" fmla="*/ 19 h 92"/>
                                <a:gd name="T44" fmla="*/ 42 w 135"/>
                                <a:gd name="T45" fmla="*/ 21 h 92"/>
                                <a:gd name="T46" fmla="*/ 39 w 135"/>
                                <a:gd name="T47" fmla="*/ 23 h 92"/>
                                <a:gd name="T48" fmla="*/ 38 w 135"/>
                                <a:gd name="T49" fmla="*/ 26 h 92"/>
                                <a:gd name="T50" fmla="*/ 36 w 135"/>
                                <a:gd name="T51" fmla="*/ 23 h 92"/>
                                <a:gd name="T52" fmla="*/ 36 w 135"/>
                                <a:gd name="T53" fmla="*/ 19 h 92"/>
                                <a:gd name="T54" fmla="*/ 33 w 135"/>
                                <a:gd name="T55" fmla="*/ 17 h 92"/>
                                <a:gd name="T56" fmla="*/ 29 w 135"/>
                                <a:gd name="T57" fmla="*/ 18 h 92"/>
                                <a:gd name="T58" fmla="*/ 27 w 135"/>
                                <a:gd name="T59" fmla="*/ 18 h 92"/>
                                <a:gd name="T60" fmla="*/ 24 w 135"/>
                                <a:gd name="T61" fmla="*/ 17 h 92"/>
                                <a:gd name="T62" fmla="*/ 19 w 135"/>
                                <a:gd name="T63" fmla="*/ 19 h 92"/>
                                <a:gd name="T64" fmla="*/ 17 w 135"/>
                                <a:gd name="T65" fmla="*/ 21 h 92"/>
                                <a:gd name="T66" fmla="*/ 14 w 135"/>
                                <a:gd name="T67" fmla="*/ 24 h 92"/>
                                <a:gd name="T68" fmla="*/ 12 w 135"/>
                                <a:gd name="T69" fmla="*/ 27 h 92"/>
                                <a:gd name="T70" fmla="*/ 5 w 135"/>
                                <a:gd name="T71" fmla="*/ 32 h 92"/>
                                <a:gd name="T72" fmla="*/ 1 w 135"/>
                                <a:gd name="T73" fmla="*/ 38 h 92"/>
                                <a:gd name="T74" fmla="*/ 0 w 135"/>
                                <a:gd name="T75" fmla="*/ 44 h 92"/>
                                <a:gd name="T76" fmla="*/ 0 w 135"/>
                                <a:gd name="T77" fmla="*/ 48 h 92"/>
                                <a:gd name="T78" fmla="*/ 1 w 135"/>
                                <a:gd name="T79" fmla="*/ 52 h 92"/>
                                <a:gd name="T80" fmla="*/ 6 w 135"/>
                                <a:gd name="T81" fmla="*/ 55 h 92"/>
                                <a:gd name="T82" fmla="*/ 14 w 135"/>
                                <a:gd name="T83" fmla="*/ 54 h 92"/>
                                <a:gd name="T84" fmla="*/ 25 w 135"/>
                                <a:gd name="T85" fmla="*/ 52 h 92"/>
                                <a:gd name="T86" fmla="*/ 35 w 135"/>
                                <a:gd name="T87" fmla="*/ 53 h 92"/>
                                <a:gd name="T88" fmla="*/ 48 w 135"/>
                                <a:gd name="T89" fmla="*/ 54 h 92"/>
                                <a:gd name="T90" fmla="*/ 59 w 135"/>
                                <a:gd name="T91" fmla="*/ 53 h 92"/>
                                <a:gd name="T92" fmla="*/ 74 w 135"/>
                                <a:gd name="T93" fmla="*/ 51 h 92"/>
                                <a:gd name="T94" fmla="*/ 83 w 135"/>
                                <a:gd name="T95" fmla="*/ 50 h 92"/>
                                <a:gd name="T96" fmla="*/ 93 w 135"/>
                                <a:gd name="T97" fmla="*/ 51 h 92"/>
                                <a:gd name="T98" fmla="*/ 102 w 135"/>
                                <a:gd name="T99" fmla="*/ 51 h 92"/>
                                <a:gd name="T100" fmla="*/ 114 w 135"/>
                                <a:gd name="T101" fmla="*/ 52 h 92"/>
                                <a:gd name="T102" fmla="*/ 120 w 135"/>
                                <a:gd name="T103" fmla="*/ 51 h 92"/>
                                <a:gd name="T104" fmla="*/ 124 w 135"/>
                                <a:gd name="T105" fmla="*/ 49 h 92"/>
                                <a:gd name="T106" fmla="*/ 127 w 135"/>
                                <a:gd name="T107" fmla="*/ 48 h 92"/>
                                <a:gd name="T108" fmla="*/ 127 w 135"/>
                                <a:gd name="T109" fmla="*/ 43 h 92"/>
                                <a:gd name="T110" fmla="*/ 124 w 135"/>
                                <a:gd name="T111" fmla="*/ 38 h 92"/>
                                <a:gd name="T112" fmla="*/ 123 w 135"/>
                                <a:gd name="T113" fmla="*/ 32 h 92"/>
                                <a:gd name="T114" fmla="*/ 125 w 135"/>
                                <a:gd name="T115" fmla="*/ 30 h 92"/>
                                <a:gd name="T116" fmla="*/ 127 w 135"/>
                                <a:gd name="T117" fmla="*/ 24 h 92"/>
                                <a:gd name="T118" fmla="*/ 129 w 135"/>
                                <a:gd name="T119" fmla="*/ 18 h 92"/>
                                <a:gd name="T120" fmla="*/ 129 w 135"/>
                                <a:gd name="T121" fmla="*/ 12 h 92"/>
                                <a:gd name="T122" fmla="*/ 127 w 135"/>
                                <a:gd name="T123" fmla="*/ 3 h 92"/>
                                <a:gd name="T124" fmla="*/ 127 w 135"/>
                                <a:gd name="T125" fmla="*/ 3 h 92"/>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5" h="92">
                                  <a:moveTo>
                                    <a:pt x="132" y="5"/>
                                  </a:moveTo>
                                  <a:lnTo>
                                    <a:pt x="125" y="3"/>
                                  </a:lnTo>
                                  <a:lnTo>
                                    <a:pt x="120" y="0"/>
                                  </a:lnTo>
                                  <a:lnTo>
                                    <a:pt x="114" y="3"/>
                                  </a:lnTo>
                                  <a:lnTo>
                                    <a:pt x="108" y="6"/>
                                  </a:lnTo>
                                  <a:lnTo>
                                    <a:pt x="102" y="9"/>
                                  </a:lnTo>
                                  <a:lnTo>
                                    <a:pt x="97" y="7"/>
                                  </a:lnTo>
                                  <a:lnTo>
                                    <a:pt x="92" y="9"/>
                                  </a:lnTo>
                                  <a:lnTo>
                                    <a:pt x="85" y="13"/>
                                  </a:lnTo>
                                  <a:lnTo>
                                    <a:pt x="83" y="18"/>
                                  </a:lnTo>
                                  <a:lnTo>
                                    <a:pt x="82" y="23"/>
                                  </a:lnTo>
                                  <a:lnTo>
                                    <a:pt x="82" y="27"/>
                                  </a:lnTo>
                                  <a:lnTo>
                                    <a:pt x="76" y="23"/>
                                  </a:lnTo>
                                  <a:lnTo>
                                    <a:pt x="73" y="21"/>
                                  </a:lnTo>
                                  <a:lnTo>
                                    <a:pt x="69" y="21"/>
                                  </a:lnTo>
                                  <a:lnTo>
                                    <a:pt x="64" y="23"/>
                                  </a:lnTo>
                                  <a:lnTo>
                                    <a:pt x="61" y="28"/>
                                  </a:lnTo>
                                  <a:lnTo>
                                    <a:pt x="60" y="33"/>
                                  </a:lnTo>
                                  <a:lnTo>
                                    <a:pt x="60" y="35"/>
                                  </a:lnTo>
                                  <a:lnTo>
                                    <a:pt x="56" y="32"/>
                                  </a:lnTo>
                                  <a:lnTo>
                                    <a:pt x="52" y="30"/>
                                  </a:lnTo>
                                  <a:lnTo>
                                    <a:pt x="49" y="32"/>
                                  </a:lnTo>
                                  <a:lnTo>
                                    <a:pt x="44" y="35"/>
                                  </a:lnTo>
                                  <a:lnTo>
                                    <a:pt x="40" y="37"/>
                                  </a:lnTo>
                                  <a:lnTo>
                                    <a:pt x="39" y="43"/>
                                  </a:lnTo>
                                  <a:lnTo>
                                    <a:pt x="37" y="37"/>
                                  </a:lnTo>
                                  <a:lnTo>
                                    <a:pt x="37" y="32"/>
                                  </a:lnTo>
                                  <a:lnTo>
                                    <a:pt x="34" y="28"/>
                                  </a:lnTo>
                                  <a:lnTo>
                                    <a:pt x="30" y="30"/>
                                  </a:lnTo>
                                  <a:lnTo>
                                    <a:pt x="28" y="30"/>
                                  </a:lnTo>
                                  <a:lnTo>
                                    <a:pt x="25" y="28"/>
                                  </a:lnTo>
                                  <a:lnTo>
                                    <a:pt x="20" y="32"/>
                                  </a:lnTo>
                                  <a:lnTo>
                                    <a:pt x="18" y="35"/>
                                  </a:lnTo>
                                  <a:lnTo>
                                    <a:pt x="15" y="39"/>
                                  </a:lnTo>
                                  <a:lnTo>
                                    <a:pt x="12" y="45"/>
                                  </a:lnTo>
                                  <a:lnTo>
                                    <a:pt x="5" y="53"/>
                                  </a:lnTo>
                                  <a:lnTo>
                                    <a:pt x="1" y="63"/>
                                  </a:lnTo>
                                  <a:lnTo>
                                    <a:pt x="0" y="72"/>
                                  </a:lnTo>
                                  <a:lnTo>
                                    <a:pt x="0" y="79"/>
                                  </a:lnTo>
                                  <a:lnTo>
                                    <a:pt x="1" y="85"/>
                                  </a:lnTo>
                                  <a:lnTo>
                                    <a:pt x="6" y="91"/>
                                  </a:lnTo>
                                  <a:lnTo>
                                    <a:pt x="15" y="88"/>
                                  </a:lnTo>
                                  <a:lnTo>
                                    <a:pt x="26" y="85"/>
                                  </a:lnTo>
                                  <a:lnTo>
                                    <a:pt x="36" y="87"/>
                                  </a:lnTo>
                                  <a:lnTo>
                                    <a:pt x="50" y="88"/>
                                  </a:lnTo>
                                  <a:lnTo>
                                    <a:pt x="61" y="87"/>
                                  </a:lnTo>
                                  <a:lnTo>
                                    <a:pt x="77" y="84"/>
                                  </a:lnTo>
                                  <a:lnTo>
                                    <a:pt x="86" y="82"/>
                                  </a:lnTo>
                                  <a:lnTo>
                                    <a:pt x="97" y="84"/>
                                  </a:lnTo>
                                  <a:lnTo>
                                    <a:pt x="106" y="84"/>
                                  </a:lnTo>
                                  <a:lnTo>
                                    <a:pt x="118" y="86"/>
                                  </a:lnTo>
                                  <a:lnTo>
                                    <a:pt x="125" y="84"/>
                                  </a:lnTo>
                                  <a:lnTo>
                                    <a:pt x="129" y="81"/>
                                  </a:lnTo>
                                  <a:lnTo>
                                    <a:pt x="132" y="79"/>
                                  </a:lnTo>
                                  <a:lnTo>
                                    <a:pt x="132" y="71"/>
                                  </a:lnTo>
                                  <a:lnTo>
                                    <a:pt x="129" y="63"/>
                                  </a:lnTo>
                                  <a:lnTo>
                                    <a:pt x="128" y="53"/>
                                  </a:lnTo>
                                  <a:lnTo>
                                    <a:pt x="130" y="49"/>
                                  </a:lnTo>
                                  <a:lnTo>
                                    <a:pt x="132" y="39"/>
                                  </a:lnTo>
                                  <a:lnTo>
                                    <a:pt x="134" y="30"/>
                                  </a:lnTo>
                                  <a:lnTo>
                                    <a:pt x="134" y="20"/>
                                  </a:lnTo>
                                  <a:lnTo>
                                    <a:pt x="132"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8" name="Freeform 626"/>
                          <wps:cNvSpPr>
                            <a:spLocks/>
                          </wps:cNvSpPr>
                          <wps:spPr bwMode="auto">
                            <a:xfrm>
                              <a:off x="4939" y="2059"/>
                              <a:ext cx="96" cy="52"/>
                            </a:xfrm>
                            <a:custGeom>
                              <a:avLst/>
                              <a:gdLst>
                                <a:gd name="T0" fmla="*/ 94 w 100"/>
                                <a:gd name="T1" fmla="*/ 3 h 87"/>
                                <a:gd name="T2" fmla="*/ 89 w 100"/>
                                <a:gd name="T3" fmla="*/ 1 h 87"/>
                                <a:gd name="T4" fmla="*/ 84 w 100"/>
                                <a:gd name="T5" fmla="*/ 0 h 87"/>
                                <a:gd name="T6" fmla="*/ 81 w 100"/>
                                <a:gd name="T7" fmla="*/ 2 h 87"/>
                                <a:gd name="T8" fmla="*/ 76 w 100"/>
                                <a:gd name="T9" fmla="*/ 3 h 87"/>
                                <a:gd name="T10" fmla="*/ 72 w 100"/>
                                <a:gd name="T11" fmla="*/ 5 h 87"/>
                                <a:gd name="T12" fmla="*/ 69 w 100"/>
                                <a:gd name="T13" fmla="*/ 5 h 87"/>
                                <a:gd name="T14" fmla="*/ 64 w 100"/>
                                <a:gd name="T15" fmla="*/ 5 h 87"/>
                                <a:gd name="T16" fmla="*/ 60 w 100"/>
                                <a:gd name="T17" fmla="*/ 7 h 87"/>
                                <a:gd name="T18" fmla="*/ 59 w 100"/>
                                <a:gd name="T19" fmla="*/ 10 h 87"/>
                                <a:gd name="T20" fmla="*/ 58 w 100"/>
                                <a:gd name="T21" fmla="*/ 13 h 87"/>
                                <a:gd name="T22" fmla="*/ 58 w 100"/>
                                <a:gd name="T23" fmla="*/ 16 h 87"/>
                                <a:gd name="T24" fmla="*/ 55 w 100"/>
                                <a:gd name="T25" fmla="*/ 13 h 87"/>
                                <a:gd name="T26" fmla="*/ 53 w 100"/>
                                <a:gd name="T27" fmla="*/ 13 h 87"/>
                                <a:gd name="T28" fmla="*/ 49 w 100"/>
                                <a:gd name="T29" fmla="*/ 13 h 87"/>
                                <a:gd name="T30" fmla="*/ 45 w 100"/>
                                <a:gd name="T31" fmla="*/ 13 h 87"/>
                                <a:gd name="T32" fmla="*/ 42 w 100"/>
                                <a:gd name="T33" fmla="*/ 16 h 87"/>
                                <a:gd name="T34" fmla="*/ 42 w 100"/>
                                <a:gd name="T35" fmla="*/ 19 h 87"/>
                                <a:gd name="T36" fmla="*/ 41 w 100"/>
                                <a:gd name="T37" fmla="*/ 21 h 87"/>
                                <a:gd name="T38" fmla="*/ 39 w 100"/>
                                <a:gd name="T39" fmla="*/ 19 h 87"/>
                                <a:gd name="T40" fmla="*/ 37 w 100"/>
                                <a:gd name="T41" fmla="*/ 17 h 87"/>
                                <a:gd name="T42" fmla="*/ 35 w 100"/>
                                <a:gd name="T43" fmla="*/ 19 h 87"/>
                                <a:gd name="T44" fmla="*/ 32 w 100"/>
                                <a:gd name="T45" fmla="*/ 21 h 87"/>
                                <a:gd name="T46" fmla="*/ 28 w 100"/>
                                <a:gd name="T47" fmla="*/ 22 h 87"/>
                                <a:gd name="T48" fmla="*/ 28 w 100"/>
                                <a:gd name="T49" fmla="*/ 25 h 87"/>
                                <a:gd name="T50" fmla="*/ 26 w 100"/>
                                <a:gd name="T51" fmla="*/ 22 h 87"/>
                                <a:gd name="T52" fmla="*/ 26 w 100"/>
                                <a:gd name="T53" fmla="*/ 19 h 87"/>
                                <a:gd name="T54" fmla="*/ 22 w 100"/>
                                <a:gd name="T55" fmla="*/ 17 h 87"/>
                                <a:gd name="T56" fmla="*/ 21 w 100"/>
                                <a:gd name="T57" fmla="*/ 17 h 87"/>
                                <a:gd name="T58" fmla="*/ 20 w 100"/>
                                <a:gd name="T59" fmla="*/ 17 h 87"/>
                                <a:gd name="T60" fmla="*/ 18 w 100"/>
                                <a:gd name="T61" fmla="*/ 17 h 87"/>
                                <a:gd name="T62" fmla="*/ 14 w 100"/>
                                <a:gd name="T63" fmla="*/ 19 h 87"/>
                                <a:gd name="T64" fmla="*/ 12 w 100"/>
                                <a:gd name="T65" fmla="*/ 21 h 87"/>
                                <a:gd name="T66" fmla="*/ 10 w 100"/>
                                <a:gd name="T67" fmla="*/ 23 h 87"/>
                                <a:gd name="T68" fmla="*/ 9 w 100"/>
                                <a:gd name="T69" fmla="*/ 26 h 87"/>
                                <a:gd name="T70" fmla="*/ 3 w 100"/>
                                <a:gd name="T71" fmla="*/ 30 h 87"/>
                                <a:gd name="T72" fmla="*/ 0 w 100"/>
                                <a:gd name="T73" fmla="*/ 36 h 87"/>
                                <a:gd name="T74" fmla="*/ 0 w 100"/>
                                <a:gd name="T75" fmla="*/ 41 h 87"/>
                                <a:gd name="T76" fmla="*/ 0 w 100"/>
                                <a:gd name="T77" fmla="*/ 45 h 87"/>
                                <a:gd name="T78" fmla="*/ 0 w 100"/>
                                <a:gd name="T79" fmla="*/ 49 h 87"/>
                                <a:gd name="T80" fmla="*/ 5 w 100"/>
                                <a:gd name="T81" fmla="*/ 51 h 87"/>
                                <a:gd name="T82" fmla="*/ 12 w 100"/>
                                <a:gd name="T83" fmla="*/ 50 h 87"/>
                                <a:gd name="T84" fmla="*/ 18 w 100"/>
                                <a:gd name="T85" fmla="*/ 49 h 87"/>
                                <a:gd name="T86" fmla="*/ 25 w 100"/>
                                <a:gd name="T87" fmla="*/ 50 h 87"/>
                                <a:gd name="T88" fmla="*/ 35 w 100"/>
                                <a:gd name="T89" fmla="*/ 50 h 87"/>
                                <a:gd name="T90" fmla="*/ 45 w 100"/>
                                <a:gd name="T91" fmla="*/ 50 h 87"/>
                                <a:gd name="T92" fmla="*/ 55 w 100"/>
                                <a:gd name="T93" fmla="*/ 49 h 87"/>
                                <a:gd name="T94" fmla="*/ 60 w 100"/>
                                <a:gd name="T95" fmla="*/ 48 h 87"/>
                                <a:gd name="T96" fmla="*/ 70 w 100"/>
                                <a:gd name="T97" fmla="*/ 49 h 87"/>
                                <a:gd name="T98" fmla="*/ 76 w 100"/>
                                <a:gd name="T99" fmla="*/ 49 h 87"/>
                                <a:gd name="T100" fmla="*/ 84 w 100"/>
                                <a:gd name="T101" fmla="*/ 50 h 87"/>
                                <a:gd name="T102" fmla="*/ 89 w 100"/>
                                <a:gd name="T103" fmla="*/ 49 h 87"/>
                                <a:gd name="T104" fmla="*/ 91 w 100"/>
                                <a:gd name="T105" fmla="*/ 47 h 87"/>
                                <a:gd name="T106" fmla="*/ 94 w 100"/>
                                <a:gd name="T107" fmla="*/ 46 h 87"/>
                                <a:gd name="T108" fmla="*/ 92 w 100"/>
                                <a:gd name="T109" fmla="*/ 41 h 87"/>
                                <a:gd name="T110" fmla="*/ 90 w 100"/>
                                <a:gd name="T111" fmla="*/ 36 h 87"/>
                                <a:gd name="T112" fmla="*/ 90 w 100"/>
                                <a:gd name="T113" fmla="*/ 30 h 87"/>
                                <a:gd name="T114" fmla="*/ 92 w 100"/>
                                <a:gd name="T115" fmla="*/ 27 h 87"/>
                                <a:gd name="T116" fmla="*/ 94 w 100"/>
                                <a:gd name="T117" fmla="*/ 22 h 87"/>
                                <a:gd name="T118" fmla="*/ 94 w 100"/>
                                <a:gd name="T119" fmla="*/ 17 h 87"/>
                                <a:gd name="T120" fmla="*/ 95 w 100"/>
                                <a:gd name="T121" fmla="*/ 11 h 87"/>
                                <a:gd name="T122" fmla="*/ 94 w 100"/>
                                <a:gd name="T123" fmla="*/ 3 h 87"/>
                                <a:gd name="T124" fmla="*/ 94 w 100"/>
                                <a:gd name="T125" fmla="*/ 3 h 8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0" h="87">
                                  <a:moveTo>
                                    <a:pt x="98" y="5"/>
                                  </a:moveTo>
                                  <a:lnTo>
                                    <a:pt x="93" y="2"/>
                                  </a:lnTo>
                                  <a:lnTo>
                                    <a:pt x="87" y="0"/>
                                  </a:lnTo>
                                  <a:lnTo>
                                    <a:pt x="84" y="3"/>
                                  </a:lnTo>
                                  <a:lnTo>
                                    <a:pt x="79" y="5"/>
                                  </a:lnTo>
                                  <a:lnTo>
                                    <a:pt x="75" y="8"/>
                                  </a:lnTo>
                                  <a:lnTo>
                                    <a:pt x="72" y="8"/>
                                  </a:lnTo>
                                  <a:lnTo>
                                    <a:pt x="67" y="8"/>
                                  </a:lnTo>
                                  <a:lnTo>
                                    <a:pt x="63" y="12"/>
                                  </a:lnTo>
                                  <a:lnTo>
                                    <a:pt x="61" y="17"/>
                                  </a:lnTo>
                                  <a:lnTo>
                                    <a:pt x="60" y="22"/>
                                  </a:lnTo>
                                  <a:lnTo>
                                    <a:pt x="60" y="26"/>
                                  </a:lnTo>
                                  <a:lnTo>
                                    <a:pt x="57" y="22"/>
                                  </a:lnTo>
                                  <a:lnTo>
                                    <a:pt x="55" y="21"/>
                                  </a:lnTo>
                                  <a:lnTo>
                                    <a:pt x="51" y="21"/>
                                  </a:lnTo>
                                  <a:lnTo>
                                    <a:pt x="47" y="22"/>
                                  </a:lnTo>
                                  <a:lnTo>
                                    <a:pt x="44" y="26"/>
                                  </a:lnTo>
                                  <a:lnTo>
                                    <a:pt x="44" y="31"/>
                                  </a:lnTo>
                                  <a:lnTo>
                                    <a:pt x="43" y="35"/>
                                  </a:lnTo>
                                  <a:lnTo>
                                    <a:pt x="41" y="31"/>
                                  </a:lnTo>
                                  <a:lnTo>
                                    <a:pt x="39" y="29"/>
                                  </a:lnTo>
                                  <a:lnTo>
                                    <a:pt x="36" y="31"/>
                                  </a:lnTo>
                                  <a:lnTo>
                                    <a:pt x="33" y="35"/>
                                  </a:lnTo>
                                  <a:lnTo>
                                    <a:pt x="29" y="36"/>
                                  </a:lnTo>
                                  <a:lnTo>
                                    <a:pt x="29" y="41"/>
                                  </a:lnTo>
                                  <a:lnTo>
                                    <a:pt x="27" y="36"/>
                                  </a:lnTo>
                                  <a:lnTo>
                                    <a:pt x="27" y="31"/>
                                  </a:lnTo>
                                  <a:lnTo>
                                    <a:pt x="23" y="28"/>
                                  </a:lnTo>
                                  <a:lnTo>
                                    <a:pt x="22" y="29"/>
                                  </a:lnTo>
                                  <a:lnTo>
                                    <a:pt x="21" y="29"/>
                                  </a:lnTo>
                                  <a:lnTo>
                                    <a:pt x="19" y="28"/>
                                  </a:lnTo>
                                  <a:lnTo>
                                    <a:pt x="15" y="31"/>
                                  </a:lnTo>
                                  <a:lnTo>
                                    <a:pt x="13" y="35"/>
                                  </a:lnTo>
                                  <a:lnTo>
                                    <a:pt x="10" y="38"/>
                                  </a:lnTo>
                                  <a:lnTo>
                                    <a:pt x="9" y="43"/>
                                  </a:lnTo>
                                  <a:lnTo>
                                    <a:pt x="3" y="51"/>
                                  </a:lnTo>
                                  <a:lnTo>
                                    <a:pt x="0" y="61"/>
                                  </a:lnTo>
                                  <a:lnTo>
                                    <a:pt x="0" y="68"/>
                                  </a:lnTo>
                                  <a:lnTo>
                                    <a:pt x="0" y="76"/>
                                  </a:lnTo>
                                  <a:lnTo>
                                    <a:pt x="0" y="82"/>
                                  </a:lnTo>
                                  <a:lnTo>
                                    <a:pt x="5" y="86"/>
                                  </a:lnTo>
                                  <a:lnTo>
                                    <a:pt x="12" y="83"/>
                                  </a:lnTo>
                                  <a:lnTo>
                                    <a:pt x="19" y="82"/>
                                  </a:lnTo>
                                  <a:lnTo>
                                    <a:pt x="26" y="83"/>
                                  </a:lnTo>
                                  <a:lnTo>
                                    <a:pt x="36" y="83"/>
                                  </a:lnTo>
                                  <a:lnTo>
                                    <a:pt x="47" y="83"/>
                                  </a:lnTo>
                                  <a:lnTo>
                                    <a:pt x="57" y="82"/>
                                  </a:lnTo>
                                  <a:lnTo>
                                    <a:pt x="62" y="80"/>
                                  </a:lnTo>
                                  <a:lnTo>
                                    <a:pt x="73" y="82"/>
                                  </a:lnTo>
                                  <a:lnTo>
                                    <a:pt x="79" y="82"/>
                                  </a:lnTo>
                                  <a:lnTo>
                                    <a:pt x="87" y="83"/>
                                  </a:lnTo>
                                  <a:lnTo>
                                    <a:pt x="93" y="82"/>
                                  </a:lnTo>
                                  <a:lnTo>
                                    <a:pt x="95" y="79"/>
                                  </a:lnTo>
                                  <a:lnTo>
                                    <a:pt x="98" y="77"/>
                                  </a:lnTo>
                                  <a:lnTo>
                                    <a:pt x="96" y="68"/>
                                  </a:lnTo>
                                  <a:lnTo>
                                    <a:pt x="94" y="61"/>
                                  </a:lnTo>
                                  <a:lnTo>
                                    <a:pt x="94" y="51"/>
                                  </a:lnTo>
                                  <a:lnTo>
                                    <a:pt x="96" y="46"/>
                                  </a:lnTo>
                                  <a:lnTo>
                                    <a:pt x="98" y="37"/>
                                  </a:lnTo>
                                  <a:lnTo>
                                    <a:pt x="98" y="29"/>
                                  </a:lnTo>
                                  <a:lnTo>
                                    <a:pt x="99" y="19"/>
                                  </a:lnTo>
                                  <a:lnTo>
                                    <a:pt x="98" y="5"/>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79" name="Freeform 627"/>
                          <wps:cNvSpPr>
                            <a:spLocks/>
                          </wps:cNvSpPr>
                          <wps:spPr bwMode="auto">
                            <a:xfrm>
                              <a:off x="5008" y="2059"/>
                              <a:ext cx="99" cy="51"/>
                            </a:xfrm>
                            <a:custGeom>
                              <a:avLst/>
                              <a:gdLst>
                                <a:gd name="T0" fmla="*/ 2 w 101"/>
                                <a:gd name="T1" fmla="*/ 3 h 86"/>
                                <a:gd name="T2" fmla="*/ 7 w 101"/>
                                <a:gd name="T3" fmla="*/ 1 h 86"/>
                                <a:gd name="T4" fmla="*/ 13 w 101"/>
                                <a:gd name="T5" fmla="*/ 0 h 86"/>
                                <a:gd name="T6" fmla="*/ 16 w 101"/>
                                <a:gd name="T7" fmla="*/ 1 h 86"/>
                                <a:gd name="T8" fmla="*/ 21 w 101"/>
                                <a:gd name="T9" fmla="*/ 3 h 86"/>
                                <a:gd name="T10" fmla="*/ 25 w 101"/>
                                <a:gd name="T11" fmla="*/ 5 h 86"/>
                                <a:gd name="T12" fmla="*/ 27 w 101"/>
                                <a:gd name="T13" fmla="*/ 4 h 86"/>
                                <a:gd name="T14" fmla="*/ 32 w 101"/>
                                <a:gd name="T15" fmla="*/ 5 h 86"/>
                                <a:gd name="T16" fmla="*/ 36 w 101"/>
                                <a:gd name="T17" fmla="*/ 7 h 86"/>
                                <a:gd name="T18" fmla="*/ 37 w 101"/>
                                <a:gd name="T19" fmla="*/ 9 h 86"/>
                                <a:gd name="T20" fmla="*/ 37 w 101"/>
                                <a:gd name="T21" fmla="*/ 12 h 86"/>
                                <a:gd name="T22" fmla="*/ 39 w 101"/>
                                <a:gd name="T23" fmla="*/ 15 h 86"/>
                                <a:gd name="T24" fmla="*/ 43 w 101"/>
                                <a:gd name="T25" fmla="*/ 12 h 86"/>
                                <a:gd name="T26" fmla="*/ 46 w 101"/>
                                <a:gd name="T27" fmla="*/ 12 h 86"/>
                                <a:gd name="T28" fmla="*/ 48 w 101"/>
                                <a:gd name="T29" fmla="*/ 12 h 86"/>
                                <a:gd name="T30" fmla="*/ 51 w 101"/>
                                <a:gd name="T31" fmla="*/ 12 h 86"/>
                                <a:gd name="T32" fmla="*/ 55 w 101"/>
                                <a:gd name="T33" fmla="*/ 15 h 86"/>
                                <a:gd name="T34" fmla="*/ 55 w 101"/>
                                <a:gd name="T35" fmla="*/ 18 h 86"/>
                                <a:gd name="T36" fmla="*/ 56 w 101"/>
                                <a:gd name="T37" fmla="*/ 20 h 86"/>
                                <a:gd name="T38" fmla="*/ 58 w 101"/>
                                <a:gd name="T39" fmla="*/ 18 h 86"/>
                                <a:gd name="T40" fmla="*/ 60 w 101"/>
                                <a:gd name="T41" fmla="*/ 17 h 86"/>
                                <a:gd name="T42" fmla="*/ 63 w 101"/>
                                <a:gd name="T43" fmla="*/ 18 h 86"/>
                                <a:gd name="T44" fmla="*/ 67 w 101"/>
                                <a:gd name="T45" fmla="*/ 18 h 86"/>
                                <a:gd name="T46" fmla="*/ 69 w 101"/>
                                <a:gd name="T47" fmla="*/ 21 h 86"/>
                                <a:gd name="T48" fmla="*/ 70 w 101"/>
                                <a:gd name="T49" fmla="*/ 24 h 86"/>
                                <a:gd name="T50" fmla="*/ 72 w 101"/>
                                <a:gd name="T51" fmla="*/ 21 h 86"/>
                                <a:gd name="T52" fmla="*/ 72 w 101"/>
                                <a:gd name="T53" fmla="*/ 18 h 86"/>
                                <a:gd name="T54" fmla="*/ 74 w 101"/>
                                <a:gd name="T55" fmla="*/ 16 h 86"/>
                                <a:gd name="T56" fmla="*/ 76 w 101"/>
                                <a:gd name="T57" fmla="*/ 17 h 86"/>
                                <a:gd name="T58" fmla="*/ 77 w 101"/>
                                <a:gd name="T59" fmla="*/ 16 h 86"/>
                                <a:gd name="T60" fmla="*/ 79 w 101"/>
                                <a:gd name="T61" fmla="*/ 16 h 86"/>
                                <a:gd name="T62" fmla="*/ 82 w 101"/>
                                <a:gd name="T63" fmla="*/ 17 h 86"/>
                                <a:gd name="T64" fmla="*/ 84 w 101"/>
                                <a:gd name="T65" fmla="*/ 20 h 86"/>
                                <a:gd name="T66" fmla="*/ 88 w 101"/>
                                <a:gd name="T67" fmla="*/ 22 h 86"/>
                                <a:gd name="T68" fmla="*/ 89 w 101"/>
                                <a:gd name="T69" fmla="*/ 26 h 86"/>
                                <a:gd name="T70" fmla="*/ 94 w 101"/>
                                <a:gd name="T71" fmla="*/ 30 h 86"/>
                                <a:gd name="T72" fmla="*/ 98 w 101"/>
                                <a:gd name="T73" fmla="*/ 35 h 86"/>
                                <a:gd name="T74" fmla="*/ 98 w 101"/>
                                <a:gd name="T75" fmla="*/ 40 h 86"/>
                                <a:gd name="T76" fmla="*/ 98 w 101"/>
                                <a:gd name="T77" fmla="*/ 44 h 86"/>
                                <a:gd name="T78" fmla="*/ 98 w 101"/>
                                <a:gd name="T79" fmla="*/ 49 h 86"/>
                                <a:gd name="T80" fmla="*/ 93 w 101"/>
                                <a:gd name="T81" fmla="*/ 50 h 86"/>
                                <a:gd name="T82" fmla="*/ 86 w 101"/>
                                <a:gd name="T83" fmla="*/ 49 h 86"/>
                                <a:gd name="T84" fmla="*/ 80 w 101"/>
                                <a:gd name="T85" fmla="*/ 49 h 86"/>
                                <a:gd name="T86" fmla="*/ 74 w 101"/>
                                <a:gd name="T87" fmla="*/ 49 h 86"/>
                                <a:gd name="T88" fmla="*/ 64 w 101"/>
                                <a:gd name="T89" fmla="*/ 49 h 86"/>
                                <a:gd name="T90" fmla="*/ 53 w 101"/>
                                <a:gd name="T91" fmla="*/ 49 h 86"/>
                                <a:gd name="T92" fmla="*/ 43 w 101"/>
                                <a:gd name="T93" fmla="*/ 49 h 86"/>
                                <a:gd name="T94" fmla="*/ 38 w 101"/>
                                <a:gd name="T95" fmla="*/ 47 h 86"/>
                                <a:gd name="T96" fmla="*/ 27 w 101"/>
                                <a:gd name="T97" fmla="*/ 49 h 86"/>
                                <a:gd name="T98" fmla="*/ 22 w 101"/>
                                <a:gd name="T99" fmla="*/ 49 h 86"/>
                                <a:gd name="T100" fmla="*/ 13 w 101"/>
                                <a:gd name="T101" fmla="*/ 49 h 86"/>
                                <a:gd name="T102" fmla="*/ 8 w 101"/>
                                <a:gd name="T103" fmla="*/ 49 h 86"/>
                                <a:gd name="T104" fmla="*/ 6 w 101"/>
                                <a:gd name="T105" fmla="*/ 47 h 86"/>
                                <a:gd name="T106" fmla="*/ 3 w 101"/>
                                <a:gd name="T107" fmla="*/ 44 h 86"/>
                                <a:gd name="T108" fmla="*/ 4 w 101"/>
                                <a:gd name="T109" fmla="*/ 39 h 86"/>
                                <a:gd name="T110" fmla="*/ 6 w 101"/>
                                <a:gd name="T111" fmla="*/ 35 h 86"/>
                                <a:gd name="T112" fmla="*/ 6 w 101"/>
                                <a:gd name="T113" fmla="*/ 30 h 86"/>
                                <a:gd name="T114" fmla="*/ 4 w 101"/>
                                <a:gd name="T115" fmla="*/ 27 h 86"/>
                                <a:gd name="T116" fmla="*/ 2 w 101"/>
                                <a:gd name="T117" fmla="*/ 22 h 86"/>
                                <a:gd name="T118" fmla="*/ 0 w 101"/>
                                <a:gd name="T119" fmla="*/ 16 h 86"/>
                                <a:gd name="T120" fmla="*/ 0 w 101"/>
                                <a:gd name="T121" fmla="*/ 10 h 86"/>
                                <a:gd name="T122" fmla="*/ 2 w 101"/>
                                <a:gd name="T123" fmla="*/ 3 h 86"/>
                                <a:gd name="T124" fmla="*/ 2 w 101"/>
                                <a:gd name="T125" fmla="*/ 3 h 8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1" h="86">
                                  <a:moveTo>
                                    <a:pt x="2" y="5"/>
                                  </a:moveTo>
                                  <a:lnTo>
                                    <a:pt x="7" y="2"/>
                                  </a:lnTo>
                                  <a:lnTo>
                                    <a:pt x="13" y="0"/>
                                  </a:lnTo>
                                  <a:lnTo>
                                    <a:pt x="16" y="2"/>
                                  </a:lnTo>
                                  <a:lnTo>
                                    <a:pt x="21" y="5"/>
                                  </a:lnTo>
                                  <a:lnTo>
                                    <a:pt x="25" y="8"/>
                                  </a:lnTo>
                                  <a:lnTo>
                                    <a:pt x="28" y="7"/>
                                  </a:lnTo>
                                  <a:lnTo>
                                    <a:pt x="33" y="8"/>
                                  </a:lnTo>
                                  <a:lnTo>
                                    <a:pt x="37" y="12"/>
                                  </a:lnTo>
                                  <a:lnTo>
                                    <a:pt x="38" y="15"/>
                                  </a:lnTo>
                                  <a:lnTo>
                                    <a:pt x="38" y="21"/>
                                  </a:lnTo>
                                  <a:lnTo>
                                    <a:pt x="40" y="25"/>
                                  </a:lnTo>
                                  <a:lnTo>
                                    <a:pt x="44" y="21"/>
                                  </a:lnTo>
                                  <a:lnTo>
                                    <a:pt x="47" y="20"/>
                                  </a:lnTo>
                                  <a:lnTo>
                                    <a:pt x="49" y="20"/>
                                  </a:lnTo>
                                  <a:lnTo>
                                    <a:pt x="52" y="21"/>
                                  </a:lnTo>
                                  <a:lnTo>
                                    <a:pt x="56" y="25"/>
                                  </a:lnTo>
                                  <a:lnTo>
                                    <a:pt x="56" y="31"/>
                                  </a:lnTo>
                                  <a:lnTo>
                                    <a:pt x="57" y="34"/>
                                  </a:lnTo>
                                  <a:lnTo>
                                    <a:pt x="59" y="30"/>
                                  </a:lnTo>
                                  <a:lnTo>
                                    <a:pt x="61" y="29"/>
                                  </a:lnTo>
                                  <a:lnTo>
                                    <a:pt x="64" y="30"/>
                                  </a:lnTo>
                                  <a:lnTo>
                                    <a:pt x="68" y="31"/>
                                  </a:lnTo>
                                  <a:lnTo>
                                    <a:pt x="70" y="35"/>
                                  </a:lnTo>
                                  <a:lnTo>
                                    <a:pt x="71" y="41"/>
                                  </a:lnTo>
                                  <a:lnTo>
                                    <a:pt x="73" y="35"/>
                                  </a:lnTo>
                                  <a:lnTo>
                                    <a:pt x="73" y="30"/>
                                  </a:lnTo>
                                  <a:lnTo>
                                    <a:pt x="76" y="27"/>
                                  </a:lnTo>
                                  <a:lnTo>
                                    <a:pt x="78" y="29"/>
                                  </a:lnTo>
                                  <a:lnTo>
                                    <a:pt x="79" y="27"/>
                                  </a:lnTo>
                                  <a:lnTo>
                                    <a:pt x="81" y="27"/>
                                  </a:lnTo>
                                  <a:lnTo>
                                    <a:pt x="84" y="29"/>
                                  </a:lnTo>
                                  <a:lnTo>
                                    <a:pt x="86" y="34"/>
                                  </a:lnTo>
                                  <a:lnTo>
                                    <a:pt x="90" y="37"/>
                                  </a:lnTo>
                                  <a:lnTo>
                                    <a:pt x="91" y="43"/>
                                  </a:lnTo>
                                  <a:lnTo>
                                    <a:pt x="96" y="51"/>
                                  </a:lnTo>
                                  <a:lnTo>
                                    <a:pt x="100" y="59"/>
                                  </a:lnTo>
                                  <a:lnTo>
                                    <a:pt x="100" y="68"/>
                                  </a:lnTo>
                                  <a:lnTo>
                                    <a:pt x="100" y="75"/>
                                  </a:lnTo>
                                  <a:lnTo>
                                    <a:pt x="100" y="82"/>
                                  </a:lnTo>
                                  <a:lnTo>
                                    <a:pt x="95" y="85"/>
                                  </a:lnTo>
                                  <a:lnTo>
                                    <a:pt x="88" y="83"/>
                                  </a:lnTo>
                                  <a:lnTo>
                                    <a:pt x="82" y="82"/>
                                  </a:lnTo>
                                  <a:lnTo>
                                    <a:pt x="75" y="83"/>
                                  </a:lnTo>
                                  <a:lnTo>
                                    <a:pt x="65" y="83"/>
                                  </a:lnTo>
                                  <a:lnTo>
                                    <a:pt x="54" y="83"/>
                                  </a:lnTo>
                                  <a:lnTo>
                                    <a:pt x="44" y="82"/>
                                  </a:lnTo>
                                  <a:lnTo>
                                    <a:pt x="39" y="80"/>
                                  </a:lnTo>
                                  <a:lnTo>
                                    <a:pt x="28" y="82"/>
                                  </a:lnTo>
                                  <a:lnTo>
                                    <a:pt x="22" y="82"/>
                                  </a:lnTo>
                                  <a:lnTo>
                                    <a:pt x="13" y="82"/>
                                  </a:lnTo>
                                  <a:lnTo>
                                    <a:pt x="8" y="82"/>
                                  </a:lnTo>
                                  <a:lnTo>
                                    <a:pt x="6" y="79"/>
                                  </a:lnTo>
                                  <a:lnTo>
                                    <a:pt x="3" y="75"/>
                                  </a:lnTo>
                                  <a:lnTo>
                                    <a:pt x="4" y="66"/>
                                  </a:lnTo>
                                  <a:lnTo>
                                    <a:pt x="6" y="59"/>
                                  </a:lnTo>
                                  <a:lnTo>
                                    <a:pt x="6" y="51"/>
                                  </a:lnTo>
                                  <a:lnTo>
                                    <a:pt x="4" y="46"/>
                                  </a:lnTo>
                                  <a:lnTo>
                                    <a:pt x="2" y="37"/>
                                  </a:lnTo>
                                  <a:lnTo>
                                    <a:pt x="0" y="27"/>
                                  </a:lnTo>
                                  <a:lnTo>
                                    <a:pt x="0" y="17"/>
                                  </a:lnTo>
                                  <a:lnTo>
                                    <a:pt x="2" y="5"/>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0" name="Freeform 628"/>
                          <wps:cNvSpPr>
                            <a:spLocks/>
                          </wps:cNvSpPr>
                          <wps:spPr bwMode="auto">
                            <a:xfrm>
                              <a:off x="4650" y="2112"/>
                              <a:ext cx="181" cy="17"/>
                            </a:xfrm>
                            <a:custGeom>
                              <a:avLst/>
                              <a:gdLst>
                                <a:gd name="T0" fmla="*/ 0 w 187"/>
                                <a:gd name="T1" fmla="*/ 13 h 27"/>
                                <a:gd name="T2" fmla="*/ 180 w 187"/>
                                <a:gd name="T3" fmla="*/ 0 h 27"/>
                                <a:gd name="T4" fmla="*/ 180 w 187"/>
                                <a:gd name="T5" fmla="*/ 7 h 27"/>
                                <a:gd name="T6" fmla="*/ 0 w 187"/>
                                <a:gd name="T7" fmla="*/ 16 h 27"/>
                                <a:gd name="T8" fmla="*/ 0 w 187"/>
                                <a:gd name="T9" fmla="*/ 13 h 27"/>
                                <a:gd name="T10" fmla="*/ 0 w 187"/>
                                <a:gd name="T11" fmla="*/ 13 h 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7" h="27">
                                  <a:moveTo>
                                    <a:pt x="0" y="20"/>
                                  </a:moveTo>
                                  <a:lnTo>
                                    <a:pt x="186" y="0"/>
                                  </a:lnTo>
                                  <a:lnTo>
                                    <a:pt x="186" y="11"/>
                                  </a:lnTo>
                                  <a:lnTo>
                                    <a:pt x="0" y="26"/>
                                  </a:lnTo>
                                  <a:lnTo>
                                    <a:pt x="0" y="20"/>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1" name="Freeform 629"/>
                          <wps:cNvSpPr>
                            <a:spLocks/>
                          </wps:cNvSpPr>
                          <wps:spPr bwMode="auto">
                            <a:xfrm>
                              <a:off x="4701" y="2121"/>
                              <a:ext cx="168" cy="18"/>
                            </a:xfrm>
                            <a:custGeom>
                              <a:avLst/>
                              <a:gdLst>
                                <a:gd name="T0" fmla="*/ 0 w 175"/>
                                <a:gd name="T1" fmla="*/ 11 h 30"/>
                                <a:gd name="T2" fmla="*/ 167 w 175"/>
                                <a:gd name="T3" fmla="*/ 0 h 30"/>
                                <a:gd name="T4" fmla="*/ 167 w 175"/>
                                <a:gd name="T5" fmla="*/ 5 h 30"/>
                                <a:gd name="T6" fmla="*/ 0 w 175"/>
                                <a:gd name="T7" fmla="*/ 17 h 30"/>
                                <a:gd name="T8" fmla="*/ 0 w 175"/>
                                <a:gd name="T9" fmla="*/ 11 h 30"/>
                                <a:gd name="T10" fmla="*/ 0 w 175"/>
                                <a:gd name="T11" fmla="*/ 11 h 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5" h="30">
                                  <a:moveTo>
                                    <a:pt x="0" y="19"/>
                                  </a:moveTo>
                                  <a:lnTo>
                                    <a:pt x="174" y="0"/>
                                  </a:lnTo>
                                  <a:lnTo>
                                    <a:pt x="174" y="9"/>
                                  </a:lnTo>
                                  <a:lnTo>
                                    <a:pt x="0" y="29"/>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2" name="Freeform 630"/>
                          <wps:cNvSpPr>
                            <a:spLocks/>
                          </wps:cNvSpPr>
                          <wps:spPr bwMode="auto">
                            <a:xfrm>
                              <a:off x="4708" y="2145"/>
                              <a:ext cx="182" cy="21"/>
                            </a:xfrm>
                            <a:custGeom>
                              <a:avLst/>
                              <a:gdLst>
                                <a:gd name="T0" fmla="*/ 0 w 188"/>
                                <a:gd name="T1" fmla="*/ 13 h 37"/>
                                <a:gd name="T2" fmla="*/ 181 w 188"/>
                                <a:gd name="T3" fmla="*/ 0 h 37"/>
                                <a:gd name="T4" fmla="*/ 181 w 188"/>
                                <a:gd name="T5" fmla="*/ 8 h 37"/>
                                <a:gd name="T6" fmla="*/ 1 w 188"/>
                                <a:gd name="T7" fmla="*/ 20 h 37"/>
                                <a:gd name="T8" fmla="*/ 0 w 188"/>
                                <a:gd name="T9" fmla="*/ 13 h 37"/>
                                <a:gd name="T10" fmla="*/ 0 w 188"/>
                                <a:gd name="T11" fmla="*/ 13 h 3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8" h="37">
                                  <a:moveTo>
                                    <a:pt x="0" y="23"/>
                                  </a:moveTo>
                                  <a:lnTo>
                                    <a:pt x="187" y="0"/>
                                  </a:lnTo>
                                  <a:lnTo>
                                    <a:pt x="187" y="14"/>
                                  </a:lnTo>
                                  <a:lnTo>
                                    <a:pt x="1" y="36"/>
                                  </a:lnTo>
                                  <a:lnTo>
                                    <a:pt x="0" y="23"/>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3" name="Freeform 631"/>
                          <wps:cNvSpPr>
                            <a:spLocks/>
                          </wps:cNvSpPr>
                          <wps:spPr bwMode="auto">
                            <a:xfrm>
                              <a:off x="4162" y="2155"/>
                              <a:ext cx="1971" cy="449"/>
                            </a:xfrm>
                            <a:custGeom>
                              <a:avLst/>
                              <a:gdLst>
                                <a:gd name="T0" fmla="*/ 334 w 2046"/>
                                <a:gd name="T1" fmla="*/ 448 h 750"/>
                                <a:gd name="T2" fmla="*/ 146 w 2046"/>
                                <a:gd name="T3" fmla="*/ 371 h 750"/>
                                <a:gd name="T4" fmla="*/ 0 w 2046"/>
                                <a:gd name="T5" fmla="*/ 300 h 750"/>
                                <a:gd name="T6" fmla="*/ 1320 w 2046"/>
                                <a:gd name="T7" fmla="*/ 90 h 750"/>
                                <a:gd name="T8" fmla="*/ 1868 w 2046"/>
                                <a:gd name="T9" fmla="*/ 0 h 750"/>
                                <a:gd name="T10" fmla="*/ 1970 w 2046"/>
                                <a:gd name="T11" fmla="*/ 128 h 750"/>
                                <a:gd name="T12" fmla="*/ 1382 w 2046"/>
                                <a:gd name="T13" fmla="*/ 244 h 750"/>
                                <a:gd name="T14" fmla="*/ 1025 w 2046"/>
                                <a:gd name="T15" fmla="*/ 316 h 750"/>
                                <a:gd name="T16" fmla="*/ 687 w 2046"/>
                                <a:gd name="T17" fmla="*/ 380 h 750"/>
                                <a:gd name="T18" fmla="*/ 334 w 2046"/>
                                <a:gd name="T19" fmla="*/ 448 h 750"/>
                                <a:gd name="T20" fmla="*/ 334 w 2046"/>
                                <a:gd name="T21" fmla="*/ 448 h 75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46" h="750">
                                  <a:moveTo>
                                    <a:pt x="347" y="749"/>
                                  </a:moveTo>
                                  <a:lnTo>
                                    <a:pt x="152" y="620"/>
                                  </a:lnTo>
                                  <a:lnTo>
                                    <a:pt x="0" y="501"/>
                                  </a:lnTo>
                                  <a:lnTo>
                                    <a:pt x="1370" y="151"/>
                                  </a:lnTo>
                                  <a:lnTo>
                                    <a:pt x="1939" y="0"/>
                                  </a:lnTo>
                                  <a:lnTo>
                                    <a:pt x="2045" y="214"/>
                                  </a:lnTo>
                                  <a:lnTo>
                                    <a:pt x="1435" y="407"/>
                                  </a:lnTo>
                                  <a:lnTo>
                                    <a:pt x="1064" y="528"/>
                                  </a:lnTo>
                                  <a:lnTo>
                                    <a:pt x="713" y="634"/>
                                  </a:lnTo>
                                  <a:lnTo>
                                    <a:pt x="347" y="749"/>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4" name="Line 632"/>
                          <wps:cNvCnPr>
                            <a:cxnSpLocks noChangeShapeType="1"/>
                          </wps:cNvCnPr>
                          <wps:spPr bwMode="auto">
                            <a:xfrm flipV="1">
                              <a:off x="4161" y="2153"/>
                              <a:ext cx="1872" cy="302"/>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5" name="Line 633"/>
                          <wps:cNvCnPr>
                            <a:cxnSpLocks noChangeShapeType="1"/>
                          </wps:cNvCnPr>
                          <wps:spPr bwMode="auto">
                            <a:xfrm flipV="1">
                              <a:off x="4263" y="2187"/>
                              <a:ext cx="1881" cy="368"/>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6" name="Freeform 634"/>
                          <wps:cNvSpPr>
                            <a:spLocks/>
                          </wps:cNvSpPr>
                          <wps:spPr bwMode="auto">
                            <a:xfrm>
                              <a:off x="4597" y="2164"/>
                              <a:ext cx="81" cy="101"/>
                            </a:xfrm>
                            <a:custGeom>
                              <a:avLst/>
                              <a:gdLst>
                                <a:gd name="T0" fmla="*/ 0 w 84"/>
                                <a:gd name="T1" fmla="*/ 0 h 171"/>
                                <a:gd name="T2" fmla="*/ 34 w 84"/>
                                <a:gd name="T3" fmla="*/ 29 h 171"/>
                                <a:gd name="T4" fmla="*/ 67 w 84"/>
                                <a:gd name="T5" fmla="*/ 53 h 171"/>
                                <a:gd name="T6" fmla="*/ 80 w 84"/>
                                <a:gd name="T7" fmla="*/ 80 h 171"/>
                                <a:gd name="T8" fmla="*/ 80 w 84"/>
                                <a:gd name="T9" fmla="*/ 100 h 17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4" h="171">
                                  <a:moveTo>
                                    <a:pt x="0" y="0"/>
                                  </a:moveTo>
                                  <a:lnTo>
                                    <a:pt x="35" y="49"/>
                                  </a:lnTo>
                                  <a:lnTo>
                                    <a:pt x="69" y="90"/>
                                  </a:lnTo>
                                  <a:lnTo>
                                    <a:pt x="83" y="135"/>
                                  </a:lnTo>
                                  <a:lnTo>
                                    <a:pt x="83" y="17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7" name="Freeform 635"/>
                          <wps:cNvSpPr>
                            <a:spLocks/>
                          </wps:cNvSpPr>
                          <wps:spPr bwMode="auto">
                            <a:xfrm>
                              <a:off x="5369" y="2171"/>
                              <a:ext cx="79" cy="64"/>
                            </a:xfrm>
                            <a:custGeom>
                              <a:avLst/>
                              <a:gdLst>
                                <a:gd name="T0" fmla="*/ 0 w 81"/>
                                <a:gd name="T1" fmla="*/ 0 h 107"/>
                                <a:gd name="T2" fmla="*/ 60 w 81"/>
                                <a:gd name="T3" fmla="*/ 41 h 107"/>
                                <a:gd name="T4" fmla="*/ 65 w 81"/>
                                <a:gd name="T5" fmla="*/ 41 h 107"/>
                                <a:gd name="T6" fmla="*/ 69 w 81"/>
                                <a:gd name="T7" fmla="*/ 45 h 107"/>
                                <a:gd name="T8" fmla="*/ 74 w 81"/>
                                <a:gd name="T9" fmla="*/ 45 h 107"/>
                                <a:gd name="T10" fmla="*/ 74 w 81"/>
                                <a:gd name="T11" fmla="*/ 50 h 107"/>
                                <a:gd name="T12" fmla="*/ 78 w 81"/>
                                <a:gd name="T13" fmla="*/ 50 h 107"/>
                                <a:gd name="T14" fmla="*/ 78 w 81"/>
                                <a:gd name="T15" fmla="*/ 63 h 10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81" h="107">
                                  <a:moveTo>
                                    <a:pt x="0" y="0"/>
                                  </a:moveTo>
                                  <a:lnTo>
                                    <a:pt x="62" y="68"/>
                                  </a:lnTo>
                                  <a:lnTo>
                                    <a:pt x="67" y="68"/>
                                  </a:lnTo>
                                  <a:lnTo>
                                    <a:pt x="71" y="76"/>
                                  </a:lnTo>
                                  <a:lnTo>
                                    <a:pt x="76" y="76"/>
                                  </a:lnTo>
                                  <a:lnTo>
                                    <a:pt x="76" y="84"/>
                                  </a:lnTo>
                                  <a:lnTo>
                                    <a:pt x="80" y="84"/>
                                  </a:lnTo>
                                  <a:lnTo>
                                    <a:pt x="80" y="106"/>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8" name="Freeform 636"/>
                          <wps:cNvSpPr>
                            <a:spLocks/>
                          </wps:cNvSpPr>
                          <wps:spPr bwMode="auto">
                            <a:xfrm>
                              <a:off x="5034" y="2195"/>
                              <a:ext cx="66" cy="57"/>
                            </a:xfrm>
                            <a:custGeom>
                              <a:avLst/>
                              <a:gdLst>
                                <a:gd name="T0" fmla="*/ 0 w 69"/>
                                <a:gd name="T1" fmla="*/ 0 h 95"/>
                                <a:gd name="T2" fmla="*/ 40 w 69"/>
                                <a:gd name="T3" fmla="*/ 29 h 95"/>
                                <a:gd name="T4" fmla="*/ 52 w 69"/>
                                <a:gd name="T5" fmla="*/ 42 h 95"/>
                                <a:gd name="T6" fmla="*/ 65 w 69"/>
                                <a:gd name="T7" fmla="*/ 56 h 9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9" h="95">
                                  <a:moveTo>
                                    <a:pt x="0" y="0"/>
                                  </a:moveTo>
                                  <a:lnTo>
                                    <a:pt x="42" y="48"/>
                                  </a:lnTo>
                                  <a:lnTo>
                                    <a:pt x="54" y="70"/>
                                  </a:lnTo>
                                  <a:lnTo>
                                    <a:pt x="68" y="9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89" name="AutoShape 637"/>
                          <wps:cNvSpPr>
                            <a:spLocks noChangeArrowheads="1"/>
                          </wps:cNvSpPr>
                          <wps:spPr bwMode="auto">
                            <a:xfrm flipV="1">
                              <a:off x="3912" y="1218"/>
                              <a:ext cx="2254" cy="1381"/>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0" name="Freeform 638"/>
                          <wps:cNvSpPr>
                            <a:spLocks/>
                          </wps:cNvSpPr>
                          <wps:spPr bwMode="auto">
                            <a:xfrm>
                              <a:off x="4263" y="1277"/>
                              <a:ext cx="1541" cy="340"/>
                            </a:xfrm>
                            <a:custGeom>
                              <a:avLst/>
                              <a:gdLst>
                                <a:gd name="T0" fmla="*/ 1476 w 1600"/>
                                <a:gd name="T1" fmla="*/ 43 h 569"/>
                                <a:gd name="T2" fmla="*/ 1540 w 1600"/>
                                <a:gd name="T3" fmla="*/ 238 h 569"/>
                                <a:gd name="T4" fmla="*/ 1324 w 1600"/>
                                <a:gd name="T5" fmla="*/ 270 h 569"/>
                                <a:gd name="T6" fmla="*/ 1172 w 1600"/>
                                <a:gd name="T7" fmla="*/ 268 h 569"/>
                                <a:gd name="T8" fmla="*/ 1067 w 1600"/>
                                <a:gd name="T9" fmla="*/ 280 h 569"/>
                                <a:gd name="T10" fmla="*/ 899 w 1600"/>
                                <a:gd name="T11" fmla="*/ 279 h 569"/>
                                <a:gd name="T12" fmla="*/ 771 w 1600"/>
                                <a:gd name="T13" fmla="*/ 274 h 569"/>
                                <a:gd name="T14" fmla="*/ 707 w 1600"/>
                                <a:gd name="T15" fmla="*/ 286 h 569"/>
                                <a:gd name="T16" fmla="*/ 554 w 1600"/>
                                <a:gd name="T17" fmla="*/ 295 h 569"/>
                                <a:gd name="T18" fmla="*/ 426 w 1600"/>
                                <a:gd name="T19" fmla="*/ 290 h 569"/>
                                <a:gd name="T20" fmla="*/ 280 w 1600"/>
                                <a:gd name="T21" fmla="*/ 290 h 569"/>
                                <a:gd name="T22" fmla="*/ 240 w 1600"/>
                                <a:gd name="T23" fmla="*/ 315 h 569"/>
                                <a:gd name="T24" fmla="*/ 24 w 1600"/>
                                <a:gd name="T25" fmla="*/ 329 h 569"/>
                                <a:gd name="T26" fmla="*/ 0 w 1600"/>
                                <a:gd name="T27" fmla="*/ 339 h 569"/>
                                <a:gd name="T28" fmla="*/ 136 w 1600"/>
                                <a:gd name="T29" fmla="*/ 218 h 569"/>
                                <a:gd name="T30" fmla="*/ 193 w 1600"/>
                                <a:gd name="T31" fmla="*/ 200 h 569"/>
                                <a:gd name="T32" fmla="*/ 256 w 1600"/>
                                <a:gd name="T33" fmla="*/ 202 h 569"/>
                                <a:gd name="T34" fmla="*/ 386 w 1600"/>
                                <a:gd name="T35" fmla="*/ 182 h 569"/>
                                <a:gd name="T36" fmla="*/ 530 w 1600"/>
                                <a:gd name="T37" fmla="*/ 152 h 569"/>
                                <a:gd name="T38" fmla="*/ 738 w 1600"/>
                                <a:gd name="T39" fmla="*/ 133 h 569"/>
                                <a:gd name="T40" fmla="*/ 912 w 1600"/>
                                <a:gd name="T41" fmla="*/ 150 h 569"/>
                                <a:gd name="T42" fmla="*/ 859 w 1600"/>
                                <a:gd name="T43" fmla="*/ 113 h 569"/>
                                <a:gd name="T44" fmla="*/ 1029 w 1600"/>
                                <a:gd name="T45" fmla="*/ 90 h 569"/>
                                <a:gd name="T46" fmla="*/ 1131 w 1600"/>
                                <a:gd name="T47" fmla="*/ 88 h 569"/>
                                <a:gd name="T48" fmla="*/ 1172 w 1600"/>
                                <a:gd name="T49" fmla="*/ 68 h 569"/>
                                <a:gd name="T50" fmla="*/ 1222 w 1600"/>
                                <a:gd name="T51" fmla="*/ 21 h 569"/>
                                <a:gd name="T52" fmla="*/ 1284 w 1600"/>
                                <a:gd name="T53" fmla="*/ 0 h 569"/>
                                <a:gd name="T54" fmla="*/ 1442 w 1600"/>
                                <a:gd name="T55" fmla="*/ 48 h 569"/>
                                <a:gd name="T56" fmla="*/ 1441 w 1600"/>
                                <a:gd name="T57" fmla="*/ 66 h 569"/>
                                <a:gd name="T58" fmla="*/ 1476 w 1600"/>
                                <a:gd name="T59" fmla="*/ 43 h 569"/>
                                <a:gd name="T60" fmla="*/ 1476 w 1600"/>
                                <a:gd name="T61" fmla="*/ 43 h 56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1600" h="569">
                                  <a:moveTo>
                                    <a:pt x="1533" y="72"/>
                                  </a:moveTo>
                                  <a:lnTo>
                                    <a:pt x="1599" y="398"/>
                                  </a:lnTo>
                                  <a:lnTo>
                                    <a:pt x="1375" y="452"/>
                                  </a:lnTo>
                                  <a:lnTo>
                                    <a:pt x="1217" y="449"/>
                                  </a:lnTo>
                                  <a:lnTo>
                                    <a:pt x="1108" y="469"/>
                                  </a:lnTo>
                                  <a:lnTo>
                                    <a:pt x="933" y="467"/>
                                  </a:lnTo>
                                  <a:lnTo>
                                    <a:pt x="801" y="458"/>
                                  </a:lnTo>
                                  <a:lnTo>
                                    <a:pt x="734" y="479"/>
                                  </a:lnTo>
                                  <a:lnTo>
                                    <a:pt x="575" y="494"/>
                                  </a:lnTo>
                                  <a:lnTo>
                                    <a:pt x="442" y="485"/>
                                  </a:lnTo>
                                  <a:lnTo>
                                    <a:pt x="291" y="485"/>
                                  </a:lnTo>
                                  <a:lnTo>
                                    <a:pt x="249" y="527"/>
                                  </a:lnTo>
                                  <a:lnTo>
                                    <a:pt x="25" y="551"/>
                                  </a:lnTo>
                                  <a:lnTo>
                                    <a:pt x="0" y="568"/>
                                  </a:lnTo>
                                  <a:lnTo>
                                    <a:pt x="141" y="365"/>
                                  </a:lnTo>
                                  <a:lnTo>
                                    <a:pt x="200" y="335"/>
                                  </a:lnTo>
                                  <a:lnTo>
                                    <a:pt x="266" y="338"/>
                                  </a:lnTo>
                                  <a:lnTo>
                                    <a:pt x="401" y="305"/>
                                  </a:lnTo>
                                  <a:lnTo>
                                    <a:pt x="550" y="255"/>
                                  </a:lnTo>
                                  <a:lnTo>
                                    <a:pt x="766" y="222"/>
                                  </a:lnTo>
                                  <a:lnTo>
                                    <a:pt x="947" y="251"/>
                                  </a:lnTo>
                                  <a:lnTo>
                                    <a:pt x="892" y="189"/>
                                  </a:lnTo>
                                  <a:lnTo>
                                    <a:pt x="1068" y="150"/>
                                  </a:lnTo>
                                  <a:lnTo>
                                    <a:pt x="1174" y="147"/>
                                  </a:lnTo>
                                  <a:lnTo>
                                    <a:pt x="1217" y="114"/>
                                  </a:lnTo>
                                  <a:lnTo>
                                    <a:pt x="1269" y="35"/>
                                  </a:lnTo>
                                  <a:lnTo>
                                    <a:pt x="1333" y="0"/>
                                  </a:lnTo>
                                  <a:lnTo>
                                    <a:pt x="1497" y="80"/>
                                  </a:lnTo>
                                  <a:lnTo>
                                    <a:pt x="1496" y="111"/>
                                  </a:lnTo>
                                  <a:lnTo>
                                    <a:pt x="1533" y="72"/>
                                  </a:lnTo>
                                </a:path>
                              </a:pathLst>
                            </a:custGeom>
                            <a:solidFill>
                              <a:srgbClr val="40404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1" name="Freeform 639"/>
                          <wps:cNvSpPr>
                            <a:spLocks/>
                          </wps:cNvSpPr>
                          <wps:spPr bwMode="auto">
                            <a:xfrm>
                              <a:off x="5430" y="1304"/>
                              <a:ext cx="304" cy="124"/>
                            </a:xfrm>
                            <a:custGeom>
                              <a:avLst/>
                              <a:gdLst>
                                <a:gd name="T0" fmla="*/ 108 w 317"/>
                                <a:gd name="T1" fmla="*/ 44 h 207"/>
                                <a:gd name="T2" fmla="*/ 77 w 317"/>
                                <a:gd name="T3" fmla="*/ 70 h 207"/>
                                <a:gd name="T4" fmla="*/ 19 w 317"/>
                                <a:gd name="T5" fmla="*/ 23 h 207"/>
                                <a:gd name="T6" fmla="*/ 0 w 317"/>
                                <a:gd name="T7" fmla="*/ 89 h 207"/>
                                <a:gd name="T8" fmla="*/ 140 w 317"/>
                                <a:gd name="T9" fmla="*/ 121 h 207"/>
                                <a:gd name="T10" fmla="*/ 140 w 317"/>
                                <a:gd name="T11" fmla="*/ 35 h 207"/>
                                <a:gd name="T12" fmla="*/ 251 w 317"/>
                                <a:gd name="T13" fmla="*/ 123 h 207"/>
                                <a:gd name="T14" fmla="*/ 303 w 317"/>
                                <a:gd name="T15" fmla="*/ 9 h 207"/>
                                <a:gd name="T16" fmla="*/ 172 w 317"/>
                                <a:gd name="T17" fmla="*/ 0 h 207"/>
                                <a:gd name="T18" fmla="*/ 108 w 317"/>
                                <a:gd name="T19" fmla="*/ 44 h 207"/>
                                <a:gd name="T20" fmla="*/ 108 w 317"/>
                                <a:gd name="T21" fmla="*/ 44 h 20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17" h="207">
                                  <a:moveTo>
                                    <a:pt x="113" y="74"/>
                                  </a:moveTo>
                                  <a:lnTo>
                                    <a:pt x="80" y="117"/>
                                  </a:lnTo>
                                  <a:lnTo>
                                    <a:pt x="20" y="39"/>
                                  </a:lnTo>
                                  <a:lnTo>
                                    <a:pt x="0" y="148"/>
                                  </a:lnTo>
                                  <a:lnTo>
                                    <a:pt x="146" y="202"/>
                                  </a:lnTo>
                                  <a:lnTo>
                                    <a:pt x="146" y="58"/>
                                  </a:lnTo>
                                  <a:lnTo>
                                    <a:pt x="262" y="206"/>
                                  </a:lnTo>
                                  <a:lnTo>
                                    <a:pt x="316" y="15"/>
                                  </a:lnTo>
                                  <a:lnTo>
                                    <a:pt x="179" y="0"/>
                                  </a:lnTo>
                                  <a:lnTo>
                                    <a:pt x="113" y="74"/>
                                  </a:lnTo>
                                </a:path>
                              </a:pathLst>
                            </a:custGeom>
                            <a:solidFill>
                              <a:srgbClr val="5F5F5F"/>
                            </a:solidFill>
                            <a:ln w="9525" cap="flat" cmpd="sng">
                              <a:solidFill>
                                <a:srgbClr val="5F5F5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2" name="Freeform 640"/>
                          <wps:cNvSpPr>
                            <a:spLocks/>
                          </wps:cNvSpPr>
                          <wps:spPr bwMode="auto">
                            <a:xfrm>
                              <a:off x="4195" y="1317"/>
                              <a:ext cx="1206" cy="268"/>
                            </a:xfrm>
                            <a:custGeom>
                              <a:avLst/>
                              <a:gdLst>
                                <a:gd name="T0" fmla="*/ 1056 w 1252"/>
                                <a:gd name="T1" fmla="*/ 0 h 449"/>
                                <a:gd name="T2" fmla="*/ 957 w 1252"/>
                                <a:gd name="T3" fmla="*/ 19 h 449"/>
                                <a:gd name="T4" fmla="*/ 927 w 1252"/>
                                <a:gd name="T5" fmla="*/ 64 h 449"/>
                                <a:gd name="T6" fmla="*/ 708 w 1252"/>
                                <a:gd name="T7" fmla="*/ 58 h 449"/>
                                <a:gd name="T8" fmla="*/ 0 w 1252"/>
                                <a:gd name="T9" fmla="*/ 202 h 449"/>
                                <a:gd name="T10" fmla="*/ 203 w 1252"/>
                                <a:gd name="T11" fmla="*/ 267 h 449"/>
                                <a:gd name="T12" fmla="*/ 732 w 1252"/>
                                <a:gd name="T13" fmla="*/ 228 h 449"/>
                                <a:gd name="T14" fmla="*/ 881 w 1252"/>
                                <a:gd name="T15" fmla="*/ 168 h 449"/>
                                <a:gd name="T16" fmla="*/ 1176 w 1252"/>
                                <a:gd name="T17" fmla="*/ 113 h 449"/>
                                <a:gd name="T18" fmla="*/ 1124 w 1252"/>
                                <a:gd name="T19" fmla="*/ 70 h 449"/>
                                <a:gd name="T20" fmla="*/ 1205 w 1252"/>
                                <a:gd name="T21" fmla="*/ 14 h 449"/>
                                <a:gd name="T22" fmla="*/ 1056 w 1252"/>
                                <a:gd name="T23" fmla="*/ 0 h 449"/>
                                <a:gd name="T24" fmla="*/ 1056 w 1252"/>
                                <a:gd name="T25" fmla="*/ 0 h 449"/>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252" h="449">
                                  <a:moveTo>
                                    <a:pt x="1096" y="0"/>
                                  </a:moveTo>
                                  <a:lnTo>
                                    <a:pt x="993" y="31"/>
                                  </a:lnTo>
                                  <a:lnTo>
                                    <a:pt x="962" y="107"/>
                                  </a:lnTo>
                                  <a:lnTo>
                                    <a:pt x="735" y="97"/>
                                  </a:lnTo>
                                  <a:lnTo>
                                    <a:pt x="0" y="338"/>
                                  </a:lnTo>
                                  <a:lnTo>
                                    <a:pt x="211" y="448"/>
                                  </a:lnTo>
                                  <a:lnTo>
                                    <a:pt x="760" y="382"/>
                                  </a:lnTo>
                                  <a:lnTo>
                                    <a:pt x="915" y="281"/>
                                  </a:lnTo>
                                  <a:lnTo>
                                    <a:pt x="1221" y="190"/>
                                  </a:lnTo>
                                  <a:lnTo>
                                    <a:pt x="1167" y="117"/>
                                  </a:lnTo>
                                  <a:lnTo>
                                    <a:pt x="1251" y="24"/>
                                  </a:lnTo>
                                  <a:lnTo>
                                    <a:pt x="1096" y="0"/>
                                  </a:lnTo>
                                </a:path>
                              </a:pathLst>
                            </a:custGeom>
                            <a:solidFill>
                              <a:srgbClr val="5F5F5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3" name="Freeform 641"/>
                          <wps:cNvSpPr>
                            <a:spLocks/>
                          </wps:cNvSpPr>
                          <wps:spPr bwMode="auto">
                            <a:xfrm>
                              <a:off x="3951" y="1508"/>
                              <a:ext cx="1892" cy="218"/>
                            </a:xfrm>
                            <a:custGeom>
                              <a:avLst/>
                              <a:gdLst>
                                <a:gd name="T0" fmla="*/ 1829 w 1963"/>
                                <a:gd name="T1" fmla="*/ 119 h 362"/>
                                <a:gd name="T2" fmla="*/ 1889 w 1963"/>
                                <a:gd name="T3" fmla="*/ 75 h 362"/>
                                <a:gd name="T4" fmla="*/ 1703 w 1963"/>
                                <a:gd name="T5" fmla="*/ 26 h 362"/>
                                <a:gd name="T6" fmla="*/ 1588 w 1963"/>
                                <a:gd name="T7" fmla="*/ 1 h 362"/>
                                <a:gd name="T8" fmla="*/ 1320 w 1963"/>
                                <a:gd name="T9" fmla="*/ 22 h 362"/>
                                <a:gd name="T10" fmla="*/ 1224 w 1963"/>
                                <a:gd name="T11" fmla="*/ 33 h 362"/>
                                <a:gd name="T12" fmla="*/ 1132 w 1963"/>
                                <a:gd name="T13" fmla="*/ 54 h 362"/>
                                <a:gd name="T14" fmla="*/ 1070 w 1963"/>
                                <a:gd name="T15" fmla="*/ 39 h 362"/>
                                <a:gd name="T16" fmla="*/ 997 w 1963"/>
                                <a:gd name="T17" fmla="*/ 13 h 362"/>
                                <a:gd name="T18" fmla="*/ 958 w 1963"/>
                                <a:gd name="T19" fmla="*/ 17 h 362"/>
                                <a:gd name="T20" fmla="*/ 932 w 1963"/>
                                <a:gd name="T21" fmla="*/ 29 h 362"/>
                                <a:gd name="T22" fmla="*/ 986 w 1963"/>
                                <a:gd name="T23" fmla="*/ 117 h 362"/>
                                <a:gd name="T24" fmla="*/ 976 w 1963"/>
                                <a:gd name="T25" fmla="*/ 130 h 362"/>
                                <a:gd name="T26" fmla="*/ 912 w 1963"/>
                                <a:gd name="T27" fmla="*/ 55 h 362"/>
                                <a:gd name="T28" fmla="*/ 879 w 1963"/>
                                <a:gd name="T29" fmla="*/ 52 h 362"/>
                                <a:gd name="T30" fmla="*/ 854 w 1963"/>
                                <a:gd name="T31" fmla="*/ 66 h 362"/>
                                <a:gd name="T32" fmla="*/ 842 w 1963"/>
                                <a:gd name="T33" fmla="*/ 73 h 362"/>
                                <a:gd name="T34" fmla="*/ 823 w 1963"/>
                                <a:gd name="T35" fmla="*/ 76 h 362"/>
                                <a:gd name="T36" fmla="*/ 795 w 1963"/>
                                <a:gd name="T37" fmla="*/ 66 h 362"/>
                                <a:gd name="T38" fmla="*/ 771 w 1963"/>
                                <a:gd name="T39" fmla="*/ 63 h 362"/>
                                <a:gd name="T40" fmla="*/ 756 w 1963"/>
                                <a:gd name="T41" fmla="*/ 79 h 362"/>
                                <a:gd name="T42" fmla="*/ 726 w 1963"/>
                                <a:gd name="T43" fmla="*/ 76 h 362"/>
                                <a:gd name="T44" fmla="*/ 683 w 1963"/>
                                <a:gd name="T45" fmla="*/ 43 h 362"/>
                                <a:gd name="T46" fmla="*/ 653 w 1963"/>
                                <a:gd name="T47" fmla="*/ 52 h 362"/>
                                <a:gd name="T48" fmla="*/ 626 w 1963"/>
                                <a:gd name="T49" fmla="*/ 70 h 362"/>
                                <a:gd name="T50" fmla="*/ 565 w 1963"/>
                                <a:gd name="T51" fmla="*/ 76 h 362"/>
                                <a:gd name="T52" fmla="*/ 557 w 1963"/>
                                <a:gd name="T53" fmla="*/ 87 h 362"/>
                                <a:gd name="T54" fmla="*/ 519 w 1963"/>
                                <a:gd name="T55" fmla="*/ 79 h 362"/>
                                <a:gd name="T56" fmla="*/ 489 w 1963"/>
                                <a:gd name="T57" fmla="*/ 86 h 362"/>
                                <a:gd name="T58" fmla="*/ 468 w 1963"/>
                                <a:gd name="T59" fmla="*/ 116 h 362"/>
                                <a:gd name="T60" fmla="*/ 449 w 1963"/>
                                <a:gd name="T61" fmla="*/ 100 h 362"/>
                                <a:gd name="T62" fmla="*/ 434 w 1963"/>
                                <a:gd name="T63" fmla="*/ 64 h 362"/>
                                <a:gd name="T64" fmla="*/ 436 w 1963"/>
                                <a:gd name="T65" fmla="*/ 100 h 362"/>
                                <a:gd name="T66" fmla="*/ 434 w 1963"/>
                                <a:gd name="T67" fmla="*/ 139 h 362"/>
                                <a:gd name="T68" fmla="*/ 395 w 1963"/>
                                <a:gd name="T69" fmla="*/ 105 h 362"/>
                                <a:gd name="T70" fmla="*/ 355 w 1963"/>
                                <a:gd name="T71" fmla="*/ 97 h 362"/>
                                <a:gd name="T72" fmla="*/ 283 w 1963"/>
                                <a:gd name="T73" fmla="*/ 146 h 362"/>
                                <a:gd name="T74" fmla="*/ 237 w 1963"/>
                                <a:gd name="T75" fmla="*/ 153 h 362"/>
                                <a:gd name="T76" fmla="*/ 177 w 1963"/>
                                <a:gd name="T77" fmla="*/ 146 h 362"/>
                                <a:gd name="T78" fmla="*/ 144 w 1963"/>
                                <a:gd name="T79" fmla="*/ 148 h 362"/>
                                <a:gd name="T80" fmla="*/ 116 w 1963"/>
                                <a:gd name="T81" fmla="*/ 155 h 362"/>
                                <a:gd name="T82" fmla="*/ 41 w 1963"/>
                                <a:gd name="T83" fmla="*/ 193 h 362"/>
                                <a:gd name="T84" fmla="*/ 15 w 1963"/>
                                <a:gd name="T85" fmla="*/ 216 h 362"/>
                                <a:gd name="T86" fmla="*/ 254 w 1963"/>
                                <a:gd name="T87" fmla="*/ 165 h 362"/>
                                <a:gd name="T88" fmla="*/ 386 w 1963"/>
                                <a:gd name="T89" fmla="*/ 145 h 362"/>
                                <a:gd name="T90" fmla="*/ 502 w 1963"/>
                                <a:gd name="T91" fmla="*/ 152 h 362"/>
                                <a:gd name="T92" fmla="*/ 592 w 1963"/>
                                <a:gd name="T93" fmla="*/ 151 h 362"/>
                                <a:gd name="T94" fmla="*/ 703 w 1963"/>
                                <a:gd name="T95" fmla="*/ 153 h 362"/>
                                <a:gd name="T96" fmla="*/ 689 w 1963"/>
                                <a:gd name="T97" fmla="*/ 138 h 362"/>
                                <a:gd name="T98" fmla="*/ 674 w 1963"/>
                                <a:gd name="T99" fmla="*/ 130 h 362"/>
                                <a:gd name="T100" fmla="*/ 792 w 1963"/>
                                <a:gd name="T101" fmla="*/ 137 h 362"/>
                                <a:gd name="T102" fmla="*/ 885 w 1963"/>
                                <a:gd name="T103" fmla="*/ 139 h 362"/>
                                <a:gd name="T104" fmla="*/ 1109 w 1963"/>
                                <a:gd name="T105" fmla="*/ 125 h 362"/>
                                <a:gd name="T106" fmla="*/ 1199 w 1963"/>
                                <a:gd name="T107" fmla="*/ 123 h 362"/>
                                <a:gd name="T108" fmla="*/ 1323 w 1963"/>
                                <a:gd name="T109" fmla="*/ 142 h 362"/>
                                <a:gd name="T110" fmla="*/ 1431 w 1963"/>
                                <a:gd name="T111" fmla="*/ 160 h 362"/>
                                <a:gd name="T112" fmla="*/ 1515 w 1963"/>
                                <a:gd name="T113" fmla="*/ 185 h 362"/>
                                <a:gd name="T114" fmla="*/ 1671 w 1963"/>
                                <a:gd name="T115" fmla="*/ 168 h 362"/>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1963" h="362">
                                  <a:moveTo>
                                    <a:pt x="1845" y="258"/>
                                  </a:moveTo>
                                  <a:lnTo>
                                    <a:pt x="1846" y="257"/>
                                  </a:lnTo>
                                  <a:lnTo>
                                    <a:pt x="1849" y="253"/>
                                  </a:lnTo>
                                  <a:lnTo>
                                    <a:pt x="1854" y="248"/>
                                  </a:lnTo>
                                  <a:lnTo>
                                    <a:pt x="1861" y="239"/>
                                  </a:lnTo>
                                  <a:lnTo>
                                    <a:pt x="1869" y="230"/>
                                  </a:lnTo>
                                  <a:lnTo>
                                    <a:pt x="1878" y="220"/>
                                  </a:lnTo>
                                  <a:lnTo>
                                    <a:pt x="1888" y="209"/>
                                  </a:lnTo>
                                  <a:lnTo>
                                    <a:pt x="1898" y="197"/>
                                  </a:lnTo>
                                  <a:lnTo>
                                    <a:pt x="1908" y="186"/>
                                  </a:lnTo>
                                  <a:lnTo>
                                    <a:pt x="1918" y="175"/>
                                  </a:lnTo>
                                  <a:lnTo>
                                    <a:pt x="1927" y="164"/>
                                  </a:lnTo>
                                  <a:lnTo>
                                    <a:pt x="1937" y="153"/>
                                  </a:lnTo>
                                  <a:lnTo>
                                    <a:pt x="1945" y="144"/>
                                  </a:lnTo>
                                  <a:lnTo>
                                    <a:pt x="1952" y="136"/>
                                  </a:lnTo>
                                  <a:lnTo>
                                    <a:pt x="1958" y="131"/>
                                  </a:lnTo>
                                  <a:lnTo>
                                    <a:pt x="1962" y="127"/>
                                  </a:lnTo>
                                  <a:lnTo>
                                    <a:pt x="1960" y="125"/>
                                  </a:lnTo>
                                  <a:lnTo>
                                    <a:pt x="1952" y="120"/>
                                  </a:lnTo>
                                  <a:lnTo>
                                    <a:pt x="1938" y="113"/>
                                  </a:lnTo>
                                  <a:lnTo>
                                    <a:pt x="1921" y="105"/>
                                  </a:lnTo>
                                  <a:lnTo>
                                    <a:pt x="1898" y="96"/>
                                  </a:lnTo>
                                  <a:lnTo>
                                    <a:pt x="1874" y="86"/>
                                  </a:lnTo>
                                  <a:lnTo>
                                    <a:pt x="1848" y="76"/>
                                  </a:lnTo>
                                  <a:lnTo>
                                    <a:pt x="1821" y="64"/>
                                  </a:lnTo>
                                  <a:lnTo>
                                    <a:pt x="1793" y="54"/>
                                  </a:lnTo>
                                  <a:lnTo>
                                    <a:pt x="1767" y="43"/>
                                  </a:lnTo>
                                  <a:lnTo>
                                    <a:pt x="1742" y="33"/>
                                  </a:lnTo>
                                  <a:lnTo>
                                    <a:pt x="1720" y="24"/>
                                  </a:lnTo>
                                  <a:lnTo>
                                    <a:pt x="1702" y="16"/>
                                  </a:lnTo>
                                  <a:lnTo>
                                    <a:pt x="1689" y="9"/>
                                  </a:lnTo>
                                  <a:lnTo>
                                    <a:pt x="1680" y="4"/>
                                  </a:lnTo>
                                  <a:lnTo>
                                    <a:pt x="1680" y="1"/>
                                  </a:lnTo>
                                  <a:lnTo>
                                    <a:pt x="1676" y="0"/>
                                  </a:lnTo>
                                  <a:lnTo>
                                    <a:pt x="1665" y="0"/>
                                  </a:lnTo>
                                  <a:lnTo>
                                    <a:pt x="1648" y="2"/>
                                  </a:lnTo>
                                  <a:lnTo>
                                    <a:pt x="1625" y="4"/>
                                  </a:lnTo>
                                  <a:lnTo>
                                    <a:pt x="1597" y="8"/>
                                  </a:lnTo>
                                  <a:lnTo>
                                    <a:pt x="1566" y="11"/>
                                  </a:lnTo>
                                  <a:lnTo>
                                    <a:pt x="1533" y="15"/>
                                  </a:lnTo>
                                  <a:lnTo>
                                    <a:pt x="1499" y="19"/>
                                  </a:lnTo>
                                  <a:lnTo>
                                    <a:pt x="1464" y="24"/>
                                  </a:lnTo>
                                  <a:lnTo>
                                    <a:pt x="1430" y="28"/>
                                  </a:lnTo>
                                  <a:lnTo>
                                    <a:pt x="1398" y="32"/>
                                  </a:lnTo>
                                  <a:lnTo>
                                    <a:pt x="1370" y="36"/>
                                  </a:lnTo>
                                  <a:lnTo>
                                    <a:pt x="1344" y="39"/>
                                  </a:lnTo>
                                  <a:lnTo>
                                    <a:pt x="1325" y="42"/>
                                  </a:lnTo>
                                  <a:lnTo>
                                    <a:pt x="1312" y="43"/>
                                  </a:lnTo>
                                  <a:lnTo>
                                    <a:pt x="1306" y="42"/>
                                  </a:lnTo>
                                  <a:lnTo>
                                    <a:pt x="1302" y="44"/>
                                  </a:lnTo>
                                  <a:lnTo>
                                    <a:pt x="1297" y="45"/>
                                  </a:lnTo>
                                  <a:lnTo>
                                    <a:pt x="1289" y="47"/>
                                  </a:lnTo>
                                  <a:lnTo>
                                    <a:pt x="1281" y="50"/>
                                  </a:lnTo>
                                  <a:lnTo>
                                    <a:pt x="1270" y="54"/>
                                  </a:lnTo>
                                  <a:lnTo>
                                    <a:pt x="1260" y="57"/>
                                  </a:lnTo>
                                  <a:lnTo>
                                    <a:pt x="1248" y="61"/>
                                  </a:lnTo>
                                  <a:lnTo>
                                    <a:pt x="1236" y="65"/>
                                  </a:lnTo>
                                  <a:lnTo>
                                    <a:pt x="1224" y="70"/>
                                  </a:lnTo>
                                  <a:lnTo>
                                    <a:pt x="1212" y="74"/>
                                  </a:lnTo>
                                  <a:lnTo>
                                    <a:pt x="1201" y="79"/>
                                  </a:lnTo>
                                  <a:lnTo>
                                    <a:pt x="1191" y="82"/>
                                  </a:lnTo>
                                  <a:lnTo>
                                    <a:pt x="1182" y="86"/>
                                  </a:lnTo>
                                  <a:lnTo>
                                    <a:pt x="1174" y="89"/>
                                  </a:lnTo>
                                  <a:lnTo>
                                    <a:pt x="1168" y="91"/>
                                  </a:lnTo>
                                  <a:lnTo>
                                    <a:pt x="1165" y="92"/>
                                  </a:lnTo>
                                  <a:lnTo>
                                    <a:pt x="1162" y="93"/>
                                  </a:lnTo>
                                  <a:lnTo>
                                    <a:pt x="1157" y="91"/>
                                  </a:lnTo>
                                  <a:lnTo>
                                    <a:pt x="1150" y="87"/>
                                  </a:lnTo>
                                  <a:lnTo>
                                    <a:pt x="1142" y="82"/>
                                  </a:lnTo>
                                  <a:lnTo>
                                    <a:pt x="1132" y="77"/>
                                  </a:lnTo>
                                  <a:lnTo>
                                    <a:pt x="1122" y="72"/>
                                  </a:lnTo>
                                  <a:lnTo>
                                    <a:pt x="1110" y="65"/>
                                  </a:lnTo>
                                  <a:lnTo>
                                    <a:pt x="1100" y="58"/>
                                  </a:lnTo>
                                  <a:lnTo>
                                    <a:pt x="1088" y="52"/>
                                  </a:lnTo>
                                  <a:lnTo>
                                    <a:pt x="1077" y="44"/>
                                  </a:lnTo>
                                  <a:lnTo>
                                    <a:pt x="1066" y="39"/>
                                  </a:lnTo>
                                  <a:lnTo>
                                    <a:pt x="1057" y="32"/>
                                  </a:lnTo>
                                  <a:lnTo>
                                    <a:pt x="1048" y="28"/>
                                  </a:lnTo>
                                  <a:lnTo>
                                    <a:pt x="1042" y="25"/>
                                  </a:lnTo>
                                  <a:lnTo>
                                    <a:pt x="1036" y="23"/>
                                  </a:lnTo>
                                  <a:lnTo>
                                    <a:pt x="1034" y="22"/>
                                  </a:lnTo>
                                  <a:lnTo>
                                    <a:pt x="1030" y="23"/>
                                  </a:lnTo>
                                  <a:lnTo>
                                    <a:pt x="1027" y="23"/>
                                  </a:lnTo>
                                  <a:lnTo>
                                    <a:pt x="1022" y="25"/>
                                  </a:lnTo>
                                  <a:lnTo>
                                    <a:pt x="1018" y="25"/>
                                  </a:lnTo>
                                  <a:lnTo>
                                    <a:pt x="1013" y="26"/>
                                  </a:lnTo>
                                  <a:lnTo>
                                    <a:pt x="1009" y="26"/>
                                  </a:lnTo>
                                  <a:lnTo>
                                    <a:pt x="1004" y="28"/>
                                  </a:lnTo>
                                  <a:lnTo>
                                    <a:pt x="1000" y="28"/>
                                  </a:lnTo>
                                  <a:lnTo>
                                    <a:pt x="994" y="29"/>
                                  </a:lnTo>
                                  <a:lnTo>
                                    <a:pt x="990" y="30"/>
                                  </a:lnTo>
                                  <a:lnTo>
                                    <a:pt x="986" y="31"/>
                                  </a:lnTo>
                                  <a:lnTo>
                                    <a:pt x="982" y="31"/>
                                  </a:lnTo>
                                  <a:lnTo>
                                    <a:pt x="978" y="32"/>
                                  </a:lnTo>
                                  <a:lnTo>
                                    <a:pt x="975" y="33"/>
                                  </a:lnTo>
                                  <a:lnTo>
                                    <a:pt x="972" y="34"/>
                                  </a:lnTo>
                                  <a:lnTo>
                                    <a:pt x="971" y="34"/>
                                  </a:lnTo>
                                  <a:lnTo>
                                    <a:pt x="967" y="40"/>
                                  </a:lnTo>
                                  <a:lnTo>
                                    <a:pt x="967" y="48"/>
                                  </a:lnTo>
                                  <a:lnTo>
                                    <a:pt x="969" y="59"/>
                                  </a:lnTo>
                                  <a:lnTo>
                                    <a:pt x="974" y="73"/>
                                  </a:lnTo>
                                  <a:lnTo>
                                    <a:pt x="980" y="89"/>
                                  </a:lnTo>
                                  <a:lnTo>
                                    <a:pt x="987" y="106"/>
                                  </a:lnTo>
                                  <a:lnTo>
                                    <a:pt x="994" y="124"/>
                                  </a:lnTo>
                                  <a:lnTo>
                                    <a:pt x="1002" y="142"/>
                                  </a:lnTo>
                                  <a:lnTo>
                                    <a:pt x="1009" y="161"/>
                                  </a:lnTo>
                                  <a:lnTo>
                                    <a:pt x="1017" y="179"/>
                                  </a:lnTo>
                                  <a:lnTo>
                                    <a:pt x="1023" y="195"/>
                                  </a:lnTo>
                                  <a:lnTo>
                                    <a:pt x="1030" y="210"/>
                                  </a:lnTo>
                                  <a:lnTo>
                                    <a:pt x="1033" y="223"/>
                                  </a:lnTo>
                                  <a:lnTo>
                                    <a:pt x="1035" y="232"/>
                                  </a:lnTo>
                                  <a:lnTo>
                                    <a:pt x="1035" y="239"/>
                                  </a:lnTo>
                                  <a:lnTo>
                                    <a:pt x="1032" y="241"/>
                                  </a:lnTo>
                                  <a:lnTo>
                                    <a:pt x="1028" y="240"/>
                                  </a:lnTo>
                                  <a:lnTo>
                                    <a:pt x="1025" y="235"/>
                                  </a:lnTo>
                                  <a:lnTo>
                                    <a:pt x="1019" y="227"/>
                                  </a:lnTo>
                                  <a:lnTo>
                                    <a:pt x="1013" y="216"/>
                                  </a:lnTo>
                                  <a:lnTo>
                                    <a:pt x="1006" y="204"/>
                                  </a:lnTo>
                                  <a:lnTo>
                                    <a:pt x="999" y="190"/>
                                  </a:lnTo>
                                  <a:lnTo>
                                    <a:pt x="990" y="175"/>
                                  </a:lnTo>
                                  <a:lnTo>
                                    <a:pt x="983" y="159"/>
                                  </a:lnTo>
                                  <a:lnTo>
                                    <a:pt x="974" y="144"/>
                                  </a:lnTo>
                                  <a:lnTo>
                                    <a:pt x="966" y="129"/>
                                  </a:lnTo>
                                  <a:lnTo>
                                    <a:pt x="959" y="115"/>
                                  </a:lnTo>
                                  <a:lnTo>
                                    <a:pt x="952" y="102"/>
                                  </a:lnTo>
                                  <a:lnTo>
                                    <a:pt x="946" y="92"/>
                                  </a:lnTo>
                                  <a:lnTo>
                                    <a:pt x="940" y="84"/>
                                  </a:lnTo>
                                  <a:lnTo>
                                    <a:pt x="936" y="78"/>
                                  </a:lnTo>
                                  <a:lnTo>
                                    <a:pt x="933" y="76"/>
                                  </a:lnTo>
                                  <a:lnTo>
                                    <a:pt x="929" y="77"/>
                                  </a:lnTo>
                                  <a:lnTo>
                                    <a:pt x="926" y="78"/>
                                  </a:lnTo>
                                  <a:lnTo>
                                    <a:pt x="922" y="80"/>
                                  </a:lnTo>
                                  <a:lnTo>
                                    <a:pt x="919" y="81"/>
                                  </a:lnTo>
                                  <a:lnTo>
                                    <a:pt x="914" y="84"/>
                                  </a:lnTo>
                                  <a:lnTo>
                                    <a:pt x="912" y="86"/>
                                  </a:lnTo>
                                  <a:lnTo>
                                    <a:pt x="908" y="89"/>
                                  </a:lnTo>
                                  <a:lnTo>
                                    <a:pt x="905" y="91"/>
                                  </a:lnTo>
                                  <a:lnTo>
                                    <a:pt x="902" y="94"/>
                                  </a:lnTo>
                                  <a:lnTo>
                                    <a:pt x="899" y="97"/>
                                  </a:lnTo>
                                  <a:lnTo>
                                    <a:pt x="896" y="100"/>
                                  </a:lnTo>
                                  <a:lnTo>
                                    <a:pt x="894" y="103"/>
                                  </a:lnTo>
                                  <a:lnTo>
                                    <a:pt x="891" y="106"/>
                                  </a:lnTo>
                                  <a:lnTo>
                                    <a:pt x="889" y="108"/>
                                  </a:lnTo>
                                  <a:lnTo>
                                    <a:pt x="886" y="110"/>
                                  </a:lnTo>
                                  <a:lnTo>
                                    <a:pt x="885" y="112"/>
                                  </a:lnTo>
                                  <a:lnTo>
                                    <a:pt x="883" y="113"/>
                                  </a:lnTo>
                                  <a:lnTo>
                                    <a:pt x="882" y="114"/>
                                  </a:lnTo>
                                  <a:lnTo>
                                    <a:pt x="880" y="116"/>
                                  </a:lnTo>
                                  <a:lnTo>
                                    <a:pt x="879" y="117"/>
                                  </a:lnTo>
                                  <a:lnTo>
                                    <a:pt x="877" y="119"/>
                                  </a:lnTo>
                                  <a:lnTo>
                                    <a:pt x="876" y="120"/>
                                  </a:lnTo>
                                  <a:lnTo>
                                    <a:pt x="874" y="122"/>
                                  </a:lnTo>
                                  <a:lnTo>
                                    <a:pt x="872" y="124"/>
                                  </a:lnTo>
                                  <a:lnTo>
                                    <a:pt x="870" y="124"/>
                                  </a:lnTo>
                                  <a:lnTo>
                                    <a:pt x="868" y="126"/>
                                  </a:lnTo>
                                  <a:lnTo>
                                    <a:pt x="867" y="126"/>
                                  </a:lnTo>
                                  <a:lnTo>
                                    <a:pt x="864" y="126"/>
                                  </a:lnTo>
                                  <a:lnTo>
                                    <a:pt x="863" y="126"/>
                                  </a:lnTo>
                                  <a:lnTo>
                                    <a:pt x="860" y="126"/>
                                  </a:lnTo>
                                  <a:lnTo>
                                    <a:pt x="858" y="126"/>
                                  </a:lnTo>
                                  <a:lnTo>
                                    <a:pt x="854" y="126"/>
                                  </a:lnTo>
                                  <a:lnTo>
                                    <a:pt x="851" y="125"/>
                                  </a:lnTo>
                                  <a:lnTo>
                                    <a:pt x="847" y="124"/>
                                  </a:lnTo>
                                  <a:lnTo>
                                    <a:pt x="844" y="122"/>
                                  </a:lnTo>
                                  <a:lnTo>
                                    <a:pt x="840" y="120"/>
                                  </a:lnTo>
                                  <a:lnTo>
                                    <a:pt x="837" y="118"/>
                                  </a:lnTo>
                                  <a:lnTo>
                                    <a:pt x="834" y="116"/>
                                  </a:lnTo>
                                  <a:lnTo>
                                    <a:pt x="831" y="113"/>
                                  </a:lnTo>
                                  <a:lnTo>
                                    <a:pt x="828" y="112"/>
                                  </a:lnTo>
                                  <a:lnTo>
                                    <a:pt x="825" y="109"/>
                                  </a:lnTo>
                                  <a:lnTo>
                                    <a:pt x="822" y="108"/>
                                  </a:lnTo>
                                  <a:lnTo>
                                    <a:pt x="819" y="105"/>
                                  </a:lnTo>
                                  <a:lnTo>
                                    <a:pt x="816" y="103"/>
                                  </a:lnTo>
                                  <a:lnTo>
                                    <a:pt x="813" y="102"/>
                                  </a:lnTo>
                                  <a:lnTo>
                                    <a:pt x="810" y="101"/>
                                  </a:lnTo>
                                  <a:lnTo>
                                    <a:pt x="809" y="100"/>
                                  </a:lnTo>
                                  <a:lnTo>
                                    <a:pt x="805" y="101"/>
                                  </a:lnTo>
                                  <a:lnTo>
                                    <a:pt x="802" y="102"/>
                                  </a:lnTo>
                                  <a:lnTo>
                                    <a:pt x="800" y="105"/>
                                  </a:lnTo>
                                  <a:lnTo>
                                    <a:pt x="798" y="106"/>
                                  </a:lnTo>
                                  <a:lnTo>
                                    <a:pt x="796" y="110"/>
                                  </a:lnTo>
                                  <a:lnTo>
                                    <a:pt x="794" y="112"/>
                                  </a:lnTo>
                                  <a:lnTo>
                                    <a:pt x="793" y="115"/>
                                  </a:lnTo>
                                  <a:lnTo>
                                    <a:pt x="791" y="118"/>
                                  </a:lnTo>
                                  <a:lnTo>
                                    <a:pt x="788" y="122"/>
                                  </a:lnTo>
                                  <a:lnTo>
                                    <a:pt x="787" y="126"/>
                                  </a:lnTo>
                                  <a:lnTo>
                                    <a:pt x="785" y="129"/>
                                  </a:lnTo>
                                  <a:lnTo>
                                    <a:pt x="784" y="132"/>
                                  </a:lnTo>
                                  <a:lnTo>
                                    <a:pt x="781" y="135"/>
                                  </a:lnTo>
                                  <a:lnTo>
                                    <a:pt x="779" y="138"/>
                                  </a:lnTo>
                                  <a:lnTo>
                                    <a:pt x="776" y="140"/>
                                  </a:lnTo>
                                  <a:lnTo>
                                    <a:pt x="774" y="140"/>
                                  </a:lnTo>
                                  <a:lnTo>
                                    <a:pt x="770" y="141"/>
                                  </a:lnTo>
                                  <a:lnTo>
                                    <a:pt x="767" y="140"/>
                                  </a:lnTo>
                                  <a:lnTo>
                                    <a:pt x="762" y="136"/>
                                  </a:lnTo>
                                  <a:lnTo>
                                    <a:pt x="758" y="132"/>
                                  </a:lnTo>
                                  <a:lnTo>
                                    <a:pt x="753" y="126"/>
                                  </a:lnTo>
                                  <a:lnTo>
                                    <a:pt x="749" y="120"/>
                                  </a:lnTo>
                                  <a:lnTo>
                                    <a:pt x="744" y="113"/>
                                  </a:lnTo>
                                  <a:lnTo>
                                    <a:pt x="739" y="106"/>
                                  </a:lnTo>
                                  <a:lnTo>
                                    <a:pt x="734" y="99"/>
                                  </a:lnTo>
                                  <a:lnTo>
                                    <a:pt x="729" y="92"/>
                                  </a:lnTo>
                                  <a:lnTo>
                                    <a:pt x="723" y="86"/>
                                  </a:lnTo>
                                  <a:lnTo>
                                    <a:pt x="718" y="80"/>
                                  </a:lnTo>
                                  <a:lnTo>
                                    <a:pt x="714" y="75"/>
                                  </a:lnTo>
                                  <a:lnTo>
                                    <a:pt x="709" y="71"/>
                                  </a:lnTo>
                                  <a:lnTo>
                                    <a:pt x="705" y="68"/>
                                  </a:lnTo>
                                  <a:lnTo>
                                    <a:pt x="702" y="67"/>
                                  </a:lnTo>
                                  <a:lnTo>
                                    <a:pt x="698" y="68"/>
                                  </a:lnTo>
                                  <a:lnTo>
                                    <a:pt x="695" y="69"/>
                                  </a:lnTo>
                                  <a:lnTo>
                                    <a:pt x="692" y="72"/>
                                  </a:lnTo>
                                  <a:lnTo>
                                    <a:pt x="690" y="74"/>
                                  </a:lnTo>
                                  <a:lnTo>
                                    <a:pt x="685" y="79"/>
                                  </a:lnTo>
                                  <a:lnTo>
                                    <a:pt x="682" y="82"/>
                                  </a:lnTo>
                                  <a:lnTo>
                                    <a:pt x="678" y="87"/>
                                  </a:lnTo>
                                  <a:lnTo>
                                    <a:pt x="676" y="91"/>
                                  </a:lnTo>
                                  <a:lnTo>
                                    <a:pt x="671" y="96"/>
                                  </a:lnTo>
                                  <a:lnTo>
                                    <a:pt x="668" y="101"/>
                                  </a:lnTo>
                                  <a:lnTo>
                                    <a:pt x="664" y="105"/>
                                  </a:lnTo>
                                  <a:lnTo>
                                    <a:pt x="662" y="109"/>
                                  </a:lnTo>
                                  <a:lnTo>
                                    <a:pt x="658" y="113"/>
                                  </a:lnTo>
                                  <a:lnTo>
                                    <a:pt x="655" y="115"/>
                                  </a:lnTo>
                                  <a:lnTo>
                                    <a:pt x="652" y="117"/>
                                  </a:lnTo>
                                  <a:lnTo>
                                    <a:pt x="650" y="117"/>
                                  </a:lnTo>
                                  <a:lnTo>
                                    <a:pt x="644" y="119"/>
                                  </a:lnTo>
                                  <a:lnTo>
                                    <a:pt x="638" y="119"/>
                                  </a:lnTo>
                                  <a:lnTo>
                                    <a:pt x="630" y="120"/>
                                  </a:lnTo>
                                  <a:lnTo>
                                    <a:pt x="623" y="120"/>
                                  </a:lnTo>
                                  <a:lnTo>
                                    <a:pt x="615" y="122"/>
                                  </a:lnTo>
                                  <a:lnTo>
                                    <a:pt x="608" y="122"/>
                                  </a:lnTo>
                                  <a:lnTo>
                                    <a:pt x="600" y="124"/>
                                  </a:lnTo>
                                  <a:lnTo>
                                    <a:pt x="594" y="124"/>
                                  </a:lnTo>
                                  <a:lnTo>
                                    <a:pt x="586" y="127"/>
                                  </a:lnTo>
                                  <a:lnTo>
                                    <a:pt x="581" y="128"/>
                                  </a:lnTo>
                                  <a:lnTo>
                                    <a:pt x="577" y="131"/>
                                  </a:lnTo>
                                  <a:lnTo>
                                    <a:pt x="574" y="133"/>
                                  </a:lnTo>
                                  <a:lnTo>
                                    <a:pt x="572" y="136"/>
                                  </a:lnTo>
                                  <a:lnTo>
                                    <a:pt x="573" y="138"/>
                                  </a:lnTo>
                                  <a:lnTo>
                                    <a:pt x="575" y="141"/>
                                  </a:lnTo>
                                  <a:lnTo>
                                    <a:pt x="580" y="144"/>
                                  </a:lnTo>
                                  <a:lnTo>
                                    <a:pt x="579" y="145"/>
                                  </a:lnTo>
                                  <a:lnTo>
                                    <a:pt x="578" y="144"/>
                                  </a:lnTo>
                                  <a:lnTo>
                                    <a:pt x="575" y="144"/>
                                  </a:lnTo>
                                  <a:lnTo>
                                    <a:pt x="572" y="142"/>
                                  </a:lnTo>
                                  <a:lnTo>
                                    <a:pt x="568" y="141"/>
                                  </a:lnTo>
                                  <a:lnTo>
                                    <a:pt x="564" y="140"/>
                                  </a:lnTo>
                                  <a:lnTo>
                                    <a:pt x="559" y="138"/>
                                  </a:lnTo>
                                  <a:lnTo>
                                    <a:pt x="554" y="136"/>
                                  </a:lnTo>
                                  <a:lnTo>
                                    <a:pt x="549" y="134"/>
                                  </a:lnTo>
                                  <a:lnTo>
                                    <a:pt x="544" y="133"/>
                                  </a:lnTo>
                                  <a:lnTo>
                                    <a:pt x="538" y="131"/>
                                  </a:lnTo>
                                  <a:lnTo>
                                    <a:pt x="533" y="130"/>
                                  </a:lnTo>
                                  <a:lnTo>
                                    <a:pt x="528" y="130"/>
                                  </a:lnTo>
                                  <a:lnTo>
                                    <a:pt x="525" y="128"/>
                                  </a:lnTo>
                                  <a:lnTo>
                                    <a:pt x="521" y="128"/>
                                  </a:lnTo>
                                  <a:lnTo>
                                    <a:pt x="519" y="128"/>
                                  </a:lnTo>
                                  <a:lnTo>
                                    <a:pt x="515" y="131"/>
                                  </a:lnTo>
                                  <a:lnTo>
                                    <a:pt x="512" y="134"/>
                                  </a:lnTo>
                                  <a:lnTo>
                                    <a:pt x="509" y="138"/>
                                  </a:lnTo>
                                  <a:lnTo>
                                    <a:pt x="507" y="143"/>
                                  </a:lnTo>
                                  <a:lnTo>
                                    <a:pt x="504" y="148"/>
                                  </a:lnTo>
                                  <a:lnTo>
                                    <a:pt x="502" y="154"/>
                                  </a:lnTo>
                                  <a:lnTo>
                                    <a:pt x="499" y="161"/>
                                  </a:lnTo>
                                  <a:lnTo>
                                    <a:pt x="498" y="166"/>
                                  </a:lnTo>
                                  <a:lnTo>
                                    <a:pt x="495" y="173"/>
                                  </a:lnTo>
                                  <a:lnTo>
                                    <a:pt x="493" y="179"/>
                                  </a:lnTo>
                                  <a:lnTo>
                                    <a:pt x="490" y="184"/>
                                  </a:lnTo>
                                  <a:lnTo>
                                    <a:pt x="488" y="188"/>
                                  </a:lnTo>
                                  <a:lnTo>
                                    <a:pt x="486" y="192"/>
                                  </a:lnTo>
                                  <a:lnTo>
                                    <a:pt x="483" y="194"/>
                                  </a:lnTo>
                                  <a:lnTo>
                                    <a:pt x="479" y="196"/>
                                  </a:lnTo>
                                  <a:lnTo>
                                    <a:pt x="476" y="195"/>
                                  </a:lnTo>
                                  <a:lnTo>
                                    <a:pt x="474" y="194"/>
                                  </a:lnTo>
                                  <a:lnTo>
                                    <a:pt x="473" y="191"/>
                                  </a:lnTo>
                                  <a:lnTo>
                                    <a:pt x="472" y="187"/>
                                  </a:lnTo>
                                  <a:lnTo>
                                    <a:pt x="470" y="181"/>
                                  </a:lnTo>
                                  <a:lnTo>
                                    <a:pt x="467" y="174"/>
                                  </a:lnTo>
                                  <a:lnTo>
                                    <a:pt x="466" y="166"/>
                                  </a:lnTo>
                                  <a:lnTo>
                                    <a:pt x="464" y="158"/>
                                  </a:lnTo>
                                  <a:lnTo>
                                    <a:pt x="462" y="150"/>
                                  </a:lnTo>
                                  <a:lnTo>
                                    <a:pt x="459" y="142"/>
                                  </a:lnTo>
                                  <a:lnTo>
                                    <a:pt x="458" y="134"/>
                                  </a:lnTo>
                                  <a:lnTo>
                                    <a:pt x="455" y="126"/>
                                  </a:lnTo>
                                  <a:lnTo>
                                    <a:pt x="454" y="119"/>
                                  </a:lnTo>
                                  <a:lnTo>
                                    <a:pt x="452" y="114"/>
                                  </a:lnTo>
                                  <a:lnTo>
                                    <a:pt x="450" y="110"/>
                                  </a:lnTo>
                                  <a:lnTo>
                                    <a:pt x="450" y="107"/>
                                  </a:lnTo>
                                  <a:lnTo>
                                    <a:pt x="450" y="105"/>
                                  </a:lnTo>
                                  <a:lnTo>
                                    <a:pt x="446" y="107"/>
                                  </a:lnTo>
                                  <a:lnTo>
                                    <a:pt x="445" y="111"/>
                                  </a:lnTo>
                                  <a:lnTo>
                                    <a:pt x="445" y="117"/>
                                  </a:lnTo>
                                  <a:lnTo>
                                    <a:pt x="446" y="125"/>
                                  </a:lnTo>
                                  <a:lnTo>
                                    <a:pt x="446" y="134"/>
                                  </a:lnTo>
                                  <a:lnTo>
                                    <a:pt x="448" y="145"/>
                                  </a:lnTo>
                                  <a:lnTo>
                                    <a:pt x="450" y="156"/>
                                  </a:lnTo>
                                  <a:lnTo>
                                    <a:pt x="452" y="166"/>
                                  </a:lnTo>
                                  <a:lnTo>
                                    <a:pt x="454" y="178"/>
                                  </a:lnTo>
                                  <a:lnTo>
                                    <a:pt x="456" y="188"/>
                                  </a:lnTo>
                                  <a:lnTo>
                                    <a:pt x="457" y="199"/>
                                  </a:lnTo>
                                  <a:lnTo>
                                    <a:pt x="458" y="208"/>
                                  </a:lnTo>
                                  <a:lnTo>
                                    <a:pt x="458" y="217"/>
                                  </a:lnTo>
                                  <a:lnTo>
                                    <a:pt x="457" y="223"/>
                                  </a:lnTo>
                                  <a:lnTo>
                                    <a:pt x="455" y="229"/>
                                  </a:lnTo>
                                  <a:lnTo>
                                    <a:pt x="453" y="230"/>
                                  </a:lnTo>
                                  <a:lnTo>
                                    <a:pt x="450" y="230"/>
                                  </a:lnTo>
                                  <a:lnTo>
                                    <a:pt x="446" y="228"/>
                                  </a:lnTo>
                                  <a:lnTo>
                                    <a:pt x="442" y="225"/>
                                  </a:lnTo>
                                  <a:lnTo>
                                    <a:pt x="439" y="219"/>
                                  </a:lnTo>
                                  <a:lnTo>
                                    <a:pt x="434" y="213"/>
                                  </a:lnTo>
                                  <a:lnTo>
                                    <a:pt x="429" y="206"/>
                                  </a:lnTo>
                                  <a:lnTo>
                                    <a:pt x="424" y="199"/>
                                  </a:lnTo>
                                  <a:lnTo>
                                    <a:pt x="420" y="190"/>
                                  </a:lnTo>
                                  <a:lnTo>
                                    <a:pt x="414" y="183"/>
                                  </a:lnTo>
                                  <a:lnTo>
                                    <a:pt x="410" y="175"/>
                                  </a:lnTo>
                                  <a:lnTo>
                                    <a:pt x="404" y="168"/>
                                  </a:lnTo>
                                  <a:lnTo>
                                    <a:pt x="400" y="161"/>
                                  </a:lnTo>
                                  <a:lnTo>
                                    <a:pt x="396" y="156"/>
                                  </a:lnTo>
                                  <a:lnTo>
                                    <a:pt x="391" y="152"/>
                                  </a:lnTo>
                                  <a:lnTo>
                                    <a:pt x="388" y="150"/>
                                  </a:lnTo>
                                  <a:lnTo>
                                    <a:pt x="385" y="148"/>
                                  </a:lnTo>
                                  <a:lnTo>
                                    <a:pt x="380" y="150"/>
                                  </a:lnTo>
                                  <a:lnTo>
                                    <a:pt x="374" y="154"/>
                                  </a:lnTo>
                                  <a:lnTo>
                                    <a:pt x="368" y="161"/>
                                  </a:lnTo>
                                  <a:lnTo>
                                    <a:pt x="361" y="167"/>
                                  </a:lnTo>
                                  <a:lnTo>
                                    <a:pt x="352" y="176"/>
                                  </a:lnTo>
                                  <a:lnTo>
                                    <a:pt x="344" y="185"/>
                                  </a:lnTo>
                                  <a:lnTo>
                                    <a:pt x="336" y="195"/>
                                  </a:lnTo>
                                  <a:lnTo>
                                    <a:pt x="328" y="204"/>
                                  </a:lnTo>
                                  <a:lnTo>
                                    <a:pt x="318" y="215"/>
                                  </a:lnTo>
                                  <a:lnTo>
                                    <a:pt x="310" y="225"/>
                                  </a:lnTo>
                                  <a:lnTo>
                                    <a:pt x="301" y="234"/>
                                  </a:lnTo>
                                  <a:lnTo>
                                    <a:pt x="294" y="242"/>
                                  </a:lnTo>
                                  <a:lnTo>
                                    <a:pt x="286" y="249"/>
                                  </a:lnTo>
                                  <a:lnTo>
                                    <a:pt x="280" y="254"/>
                                  </a:lnTo>
                                  <a:lnTo>
                                    <a:pt x="275" y="257"/>
                                  </a:lnTo>
                                  <a:lnTo>
                                    <a:pt x="271" y="257"/>
                                  </a:lnTo>
                                  <a:lnTo>
                                    <a:pt x="268" y="257"/>
                                  </a:lnTo>
                                  <a:lnTo>
                                    <a:pt x="264" y="256"/>
                                  </a:lnTo>
                                  <a:lnTo>
                                    <a:pt x="258" y="256"/>
                                  </a:lnTo>
                                  <a:lnTo>
                                    <a:pt x="253" y="255"/>
                                  </a:lnTo>
                                  <a:lnTo>
                                    <a:pt x="246" y="254"/>
                                  </a:lnTo>
                                  <a:lnTo>
                                    <a:pt x="238" y="252"/>
                                  </a:lnTo>
                                  <a:lnTo>
                                    <a:pt x="230" y="251"/>
                                  </a:lnTo>
                                  <a:lnTo>
                                    <a:pt x="223" y="249"/>
                                  </a:lnTo>
                                  <a:lnTo>
                                    <a:pt x="215" y="248"/>
                                  </a:lnTo>
                                  <a:lnTo>
                                    <a:pt x="208" y="247"/>
                                  </a:lnTo>
                                  <a:lnTo>
                                    <a:pt x="201" y="246"/>
                                  </a:lnTo>
                                  <a:lnTo>
                                    <a:pt x="195" y="244"/>
                                  </a:lnTo>
                                  <a:lnTo>
                                    <a:pt x="189" y="244"/>
                                  </a:lnTo>
                                  <a:lnTo>
                                    <a:pt x="184" y="242"/>
                                  </a:lnTo>
                                  <a:lnTo>
                                    <a:pt x="180" y="242"/>
                                  </a:lnTo>
                                  <a:lnTo>
                                    <a:pt x="178" y="241"/>
                                  </a:lnTo>
                                  <a:lnTo>
                                    <a:pt x="172" y="242"/>
                                  </a:lnTo>
                                  <a:lnTo>
                                    <a:pt x="168" y="242"/>
                                  </a:lnTo>
                                  <a:lnTo>
                                    <a:pt x="164" y="242"/>
                                  </a:lnTo>
                                  <a:lnTo>
                                    <a:pt x="160" y="242"/>
                                  </a:lnTo>
                                  <a:lnTo>
                                    <a:pt x="155" y="244"/>
                                  </a:lnTo>
                                  <a:lnTo>
                                    <a:pt x="152" y="244"/>
                                  </a:lnTo>
                                  <a:lnTo>
                                    <a:pt x="149" y="245"/>
                                  </a:lnTo>
                                  <a:lnTo>
                                    <a:pt x="146" y="245"/>
                                  </a:lnTo>
                                  <a:lnTo>
                                    <a:pt x="141" y="246"/>
                                  </a:lnTo>
                                  <a:lnTo>
                                    <a:pt x="138" y="248"/>
                                  </a:lnTo>
                                  <a:lnTo>
                                    <a:pt x="136" y="249"/>
                                  </a:lnTo>
                                  <a:lnTo>
                                    <a:pt x="133" y="250"/>
                                  </a:lnTo>
                                  <a:lnTo>
                                    <a:pt x="129" y="253"/>
                                  </a:lnTo>
                                  <a:lnTo>
                                    <a:pt x="126" y="254"/>
                                  </a:lnTo>
                                  <a:lnTo>
                                    <a:pt x="123" y="256"/>
                                  </a:lnTo>
                                  <a:lnTo>
                                    <a:pt x="120" y="257"/>
                                  </a:lnTo>
                                  <a:lnTo>
                                    <a:pt x="116" y="260"/>
                                  </a:lnTo>
                                  <a:lnTo>
                                    <a:pt x="111" y="264"/>
                                  </a:lnTo>
                                  <a:lnTo>
                                    <a:pt x="103" y="270"/>
                                  </a:lnTo>
                                  <a:lnTo>
                                    <a:pt x="96" y="276"/>
                                  </a:lnTo>
                                  <a:lnTo>
                                    <a:pt x="86" y="284"/>
                                  </a:lnTo>
                                  <a:lnTo>
                                    <a:pt x="75" y="293"/>
                                  </a:lnTo>
                                  <a:lnTo>
                                    <a:pt x="64" y="302"/>
                                  </a:lnTo>
                                  <a:lnTo>
                                    <a:pt x="54" y="311"/>
                                  </a:lnTo>
                                  <a:lnTo>
                                    <a:pt x="43" y="321"/>
                                  </a:lnTo>
                                  <a:lnTo>
                                    <a:pt x="33" y="330"/>
                                  </a:lnTo>
                                  <a:lnTo>
                                    <a:pt x="23" y="338"/>
                                  </a:lnTo>
                                  <a:lnTo>
                                    <a:pt x="16" y="345"/>
                                  </a:lnTo>
                                  <a:lnTo>
                                    <a:pt x="8" y="352"/>
                                  </a:lnTo>
                                  <a:lnTo>
                                    <a:pt x="3" y="357"/>
                                  </a:lnTo>
                                  <a:lnTo>
                                    <a:pt x="0" y="361"/>
                                  </a:lnTo>
                                  <a:lnTo>
                                    <a:pt x="4" y="361"/>
                                  </a:lnTo>
                                  <a:lnTo>
                                    <a:pt x="16" y="358"/>
                                  </a:lnTo>
                                  <a:lnTo>
                                    <a:pt x="32" y="354"/>
                                  </a:lnTo>
                                  <a:lnTo>
                                    <a:pt x="54" y="346"/>
                                  </a:lnTo>
                                  <a:lnTo>
                                    <a:pt x="80" y="338"/>
                                  </a:lnTo>
                                  <a:lnTo>
                                    <a:pt x="108" y="328"/>
                                  </a:lnTo>
                                  <a:lnTo>
                                    <a:pt x="139" y="317"/>
                                  </a:lnTo>
                                  <a:lnTo>
                                    <a:pt x="171" y="306"/>
                                  </a:lnTo>
                                  <a:lnTo>
                                    <a:pt x="203" y="296"/>
                                  </a:lnTo>
                                  <a:lnTo>
                                    <a:pt x="234" y="284"/>
                                  </a:lnTo>
                                  <a:lnTo>
                                    <a:pt x="264" y="274"/>
                                  </a:lnTo>
                                  <a:lnTo>
                                    <a:pt x="292" y="264"/>
                                  </a:lnTo>
                                  <a:lnTo>
                                    <a:pt x="316" y="256"/>
                                  </a:lnTo>
                                  <a:lnTo>
                                    <a:pt x="336" y="249"/>
                                  </a:lnTo>
                                  <a:lnTo>
                                    <a:pt x="351" y="244"/>
                                  </a:lnTo>
                                  <a:lnTo>
                                    <a:pt x="360" y="241"/>
                                  </a:lnTo>
                                  <a:lnTo>
                                    <a:pt x="368" y="241"/>
                                  </a:lnTo>
                                  <a:lnTo>
                                    <a:pt x="378" y="240"/>
                                  </a:lnTo>
                                  <a:lnTo>
                                    <a:pt x="389" y="241"/>
                                  </a:lnTo>
                                  <a:lnTo>
                                    <a:pt x="401" y="241"/>
                                  </a:lnTo>
                                  <a:lnTo>
                                    <a:pt x="414" y="242"/>
                                  </a:lnTo>
                                  <a:lnTo>
                                    <a:pt x="427" y="243"/>
                                  </a:lnTo>
                                  <a:lnTo>
                                    <a:pt x="441" y="244"/>
                                  </a:lnTo>
                                  <a:lnTo>
                                    <a:pt x="455" y="246"/>
                                  </a:lnTo>
                                  <a:lnTo>
                                    <a:pt x="468" y="248"/>
                                  </a:lnTo>
                                  <a:lnTo>
                                    <a:pt x="483" y="249"/>
                                  </a:lnTo>
                                  <a:lnTo>
                                    <a:pt x="496" y="251"/>
                                  </a:lnTo>
                                  <a:lnTo>
                                    <a:pt x="509" y="251"/>
                                  </a:lnTo>
                                  <a:lnTo>
                                    <a:pt x="521" y="252"/>
                                  </a:lnTo>
                                  <a:lnTo>
                                    <a:pt x="532" y="252"/>
                                  </a:lnTo>
                                  <a:lnTo>
                                    <a:pt x="542" y="251"/>
                                  </a:lnTo>
                                  <a:lnTo>
                                    <a:pt x="551" y="249"/>
                                  </a:lnTo>
                                  <a:lnTo>
                                    <a:pt x="557" y="249"/>
                                  </a:lnTo>
                                  <a:lnTo>
                                    <a:pt x="565" y="249"/>
                                  </a:lnTo>
                                  <a:lnTo>
                                    <a:pt x="575" y="249"/>
                                  </a:lnTo>
                                  <a:lnTo>
                                    <a:pt x="587" y="249"/>
                                  </a:lnTo>
                                  <a:lnTo>
                                    <a:pt x="600" y="250"/>
                                  </a:lnTo>
                                  <a:lnTo>
                                    <a:pt x="614" y="250"/>
                                  </a:lnTo>
                                  <a:lnTo>
                                    <a:pt x="628" y="251"/>
                                  </a:lnTo>
                                  <a:lnTo>
                                    <a:pt x="643" y="251"/>
                                  </a:lnTo>
                                  <a:lnTo>
                                    <a:pt x="658" y="253"/>
                                  </a:lnTo>
                                  <a:lnTo>
                                    <a:pt x="672" y="253"/>
                                  </a:lnTo>
                                  <a:lnTo>
                                    <a:pt x="686" y="254"/>
                                  </a:lnTo>
                                  <a:lnTo>
                                    <a:pt x="699" y="254"/>
                                  </a:lnTo>
                                  <a:lnTo>
                                    <a:pt x="710" y="254"/>
                                  </a:lnTo>
                                  <a:lnTo>
                                    <a:pt x="721" y="254"/>
                                  </a:lnTo>
                                  <a:lnTo>
                                    <a:pt x="729" y="254"/>
                                  </a:lnTo>
                                  <a:lnTo>
                                    <a:pt x="736" y="253"/>
                                  </a:lnTo>
                                  <a:lnTo>
                                    <a:pt x="741" y="251"/>
                                  </a:lnTo>
                                  <a:lnTo>
                                    <a:pt x="744" y="249"/>
                                  </a:lnTo>
                                  <a:lnTo>
                                    <a:pt x="744" y="246"/>
                                  </a:lnTo>
                                  <a:lnTo>
                                    <a:pt x="741" y="243"/>
                                  </a:lnTo>
                                  <a:lnTo>
                                    <a:pt x="736" y="240"/>
                                  </a:lnTo>
                                  <a:lnTo>
                                    <a:pt x="730" y="236"/>
                                  </a:lnTo>
                                  <a:lnTo>
                                    <a:pt x="722" y="234"/>
                                  </a:lnTo>
                                  <a:lnTo>
                                    <a:pt x="715" y="229"/>
                                  </a:lnTo>
                                  <a:lnTo>
                                    <a:pt x="706" y="226"/>
                                  </a:lnTo>
                                  <a:lnTo>
                                    <a:pt x="699" y="223"/>
                                  </a:lnTo>
                                  <a:lnTo>
                                    <a:pt x="693" y="220"/>
                                  </a:lnTo>
                                  <a:lnTo>
                                    <a:pt x="689" y="218"/>
                                  </a:lnTo>
                                  <a:lnTo>
                                    <a:pt x="686" y="216"/>
                                  </a:lnTo>
                                  <a:lnTo>
                                    <a:pt x="686" y="215"/>
                                  </a:lnTo>
                                  <a:lnTo>
                                    <a:pt x="689" y="215"/>
                                  </a:lnTo>
                                  <a:lnTo>
                                    <a:pt x="696" y="214"/>
                                  </a:lnTo>
                                  <a:lnTo>
                                    <a:pt x="699" y="216"/>
                                  </a:lnTo>
                                  <a:lnTo>
                                    <a:pt x="706" y="216"/>
                                  </a:lnTo>
                                  <a:lnTo>
                                    <a:pt x="715" y="218"/>
                                  </a:lnTo>
                                  <a:lnTo>
                                    <a:pt x="728" y="218"/>
                                  </a:lnTo>
                                  <a:lnTo>
                                    <a:pt x="741" y="220"/>
                                  </a:lnTo>
                                  <a:lnTo>
                                    <a:pt x="757" y="221"/>
                                  </a:lnTo>
                                  <a:lnTo>
                                    <a:pt x="772" y="223"/>
                                  </a:lnTo>
                                  <a:lnTo>
                                    <a:pt x="790" y="224"/>
                                  </a:lnTo>
                                  <a:lnTo>
                                    <a:pt x="805" y="227"/>
                                  </a:lnTo>
                                  <a:lnTo>
                                    <a:pt x="822" y="228"/>
                                  </a:lnTo>
                                  <a:lnTo>
                                    <a:pt x="837" y="230"/>
                                  </a:lnTo>
                                  <a:lnTo>
                                    <a:pt x="851" y="231"/>
                                  </a:lnTo>
                                  <a:lnTo>
                                    <a:pt x="862" y="232"/>
                                  </a:lnTo>
                                  <a:lnTo>
                                    <a:pt x="872" y="233"/>
                                  </a:lnTo>
                                  <a:lnTo>
                                    <a:pt x="879" y="234"/>
                                  </a:lnTo>
                                  <a:lnTo>
                                    <a:pt x="883" y="233"/>
                                  </a:lnTo>
                                  <a:lnTo>
                                    <a:pt x="889" y="233"/>
                                  </a:lnTo>
                                  <a:lnTo>
                                    <a:pt x="901" y="232"/>
                                  </a:lnTo>
                                  <a:lnTo>
                                    <a:pt x="918" y="231"/>
                                  </a:lnTo>
                                  <a:lnTo>
                                    <a:pt x="939" y="229"/>
                                  </a:lnTo>
                                  <a:lnTo>
                                    <a:pt x="962" y="228"/>
                                  </a:lnTo>
                                  <a:lnTo>
                                    <a:pt x="988" y="225"/>
                                  </a:lnTo>
                                  <a:lnTo>
                                    <a:pt x="1016" y="222"/>
                                  </a:lnTo>
                                  <a:lnTo>
                                    <a:pt x="1046" y="219"/>
                                  </a:lnTo>
                                  <a:lnTo>
                                    <a:pt x="1073" y="216"/>
                                  </a:lnTo>
                                  <a:lnTo>
                                    <a:pt x="1101" y="214"/>
                                  </a:lnTo>
                                  <a:lnTo>
                                    <a:pt x="1127" y="211"/>
                                  </a:lnTo>
                                  <a:lnTo>
                                    <a:pt x="1151" y="208"/>
                                  </a:lnTo>
                                  <a:lnTo>
                                    <a:pt x="1171" y="206"/>
                                  </a:lnTo>
                                  <a:lnTo>
                                    <a:pt x="1188" y="204"/>
                                  </a:lnTo>
                                  <a:lnTo>
                                    <a:pt x="1200" y="202"/>
                                  </a:lnTo>
                                  <a:lnTo>
                                    <a:pt x="1206" y="200"/>
                                  </a:lnTo>
                                  <a:lnTo>
                                    <a:pt x="1213" y="198"/>
                                  </a:lnTo>
                                  <a:lnTo>
                                    <a:pt x="1220" y="197"/>
                                  </a:lnTo>
                                  <a:lnTo>
                                    <a:pt x="1228" y="198"/>
                                  </a:lnTo>
                                  <a:lnTo>
                                    <a:pt x="1236" y="200"/>
                                  </a:lnTo>
                                  <a:lnTo>
                                    <a:pt x="1244" y="204"/>
                                  </a:lnTo>
                                  <a:lnTo>
                                    <a:pt x="1253" y="208"/>
                                  </a:lnTo>
                                  <a:lnTo>
                                    <a:pt x="1264" y="212"/>
                                  </a:lnTo>
                                  <a:lnTo>
                                    <a:pt x="1276" y="216"/>
                                  </a:lnTo>
                                  <a:lnTo>
                                    <a:pt x="1288" y="221"/>
                                  </a:lnTo>
                                  <a:lnTo>
                                    <a:pt x="1302" y="226"/>
                                  </a:lnTo>
                                  <a:lnTo>
                                    <a:pt x="1316" y="230"/>
                                  </a:lnTo>
                                  <a:lnTo>
                                    <a:pt x="1334" y="232"/>
                                  </a:lnTo>
                                  <a:lnTo>
                                    <a:pt x="1352" y="235"/>
                                  </a:lnTo>
                                  <a:lnTo>
                                    <a:pt x="1373" y="236"/>
                                  </a:lnTo>
                                  <a:lnTo>
                                    <a:pt x="1396" y="236"/>
                                  </a:lnTo>
                                  <a:lnTo>
                                    <a:pt x="1422" y="233"/>
                                  </a:lnTo>
                                  <a:lnTo>
                                    <a:pt x="1424" y="234"/>
                                  </a:lnTo>
                                  <a:lnTo>
                                    <a:pt x="1430" y="237"/>
                                  </a:lnTo>
                                  <a:lnTo>
                                    <a:pt x="1437" y="241"/>
                                  </a:lnTo>
                                  <a:lnTo>
                                    <a:pt x="1448" y="245"/>
                                  </a:lnTo>
                                  <a:lnTo>
                                    <a:pt x="1459" y="252"/>
                                  </a:lnTo>
                                  <a:lnTo>
                                    <a:pt x="1472" y="258"/>
                                  </a:lnTo>
                                  <a:lnTo>
                                    <a:pt x="1485" y="265"/>
                                  </a:lnTo>
                                  <a:lnTo>
                                    <a:pt x="1499" y="270"/>
                                  </a:lnTo>
                                  <a:lnTo>
                                    <a:pt x="1512" y="278"/>
                                  </a:lnTo>
                                  <a:lnTo>
                                    <a:pt x="1525" y="284"/>
                                  </a:lnTo>
                                  <a:lnTo>
                                    <a:pt x="1537" y="291"/>
                                  </a:lnTo>
                                  <a:lnTo>
                                    <a:pt x="1549" y="297"/>
                                  </a:lnTo>
                                  <a:lnTo>
                                    <a:pt x="1558" y="302"/>
                                  </a:lnTo>
                                  <a:lnTo>
                                    <a:pt x="1565" y="305"/>
                                  </a:lnTo>
                                  <a:lnTo>
                                    <a:pt x="1569" y="307"/>
                                  </a:lnTo>
                                  <a:lnTo>
                                    <a:pt x="1572" y="308"/>
                                  </a:lnTo>
                                  <a:lnTo>
                                    <a:pt x="1574" y="307"/>
                                  </a:lnTo>
                                  <a:lnTo>
                                    <a:pt x="1583" y="305"/>
                                  </a:lnTo>
                                  <a:lnTo>
                                    <a:pt x="1596" y="303"/>
                                  </a:lnTo>
                                  <a:lnTo>
                                    <a:pt x="1614" y="300"/>
                                  </a:lnTo>
                                  <a:lnTo>
                                    <a:pt x="1634" y="296"/>
                                  </a:lnTo>
                                  <a:lnTo>
                                    <a:pt x="1658" y="292"/>
                                  </a:lnTo>
                                  <a:lnTo>
                                    <a:pt x="1683" y="288"/>
                                  </a:lnTo>
                                  <a:lnTo>
                                    <a:pt x="1709" y="283"/>
                                  </a:lnTo>
                                  <a:lnTo>
                                    <a:pt x="1734" y="279"/>
                                  </a:lnTo>
                                  <a:lnTo>
                                    <a:pt x="1759" y="274"/>
                                  </a:lnTo>
                                  <a:lnTo>
                                    <a:pt x="1782" y="271"/>
                                  </a:lnTo>
                                  <a:lnTo>
                                    <a:pt x="1803" y="267"/>
                                  </a:lnTo>
                                  <a:lnTo>
                                    <a:pt x="1820" y="264"/>
                                  </a:lnTo>
                                  <a:lnTo>
                                    <a:pt x="1833" y="261"/>
                                  </a:lnTo>
                                  <a:lnTo>
                                    <a:pt x="1842" y="260"/>
                                  </a:lnTo>
                                  <a:lnTo>
                                    <a:pt x="1845" y="258"/>
                                  </a:lnTo>
                                </a:path>
                              </a:pathLst>
                            </a:custGeom>
                            <a:solidFill>
                              <a:srgbClr val="0099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494" name="Freeform 642"/>
                          <wps:cNvSpPr>
                            <a:spLocks/>
                          </wps:cNvSpPr>
                          <wps:spPr bwMode="auto">
                            <a:xfrm>
                              <a:off x="4774" y="1615"/>
                              <a:ext cx="177" cy="183"/>
                            </a:xfrm>
                            <a:custGeom>
                              <a:avLst/>
                              <a:gdLst>
                                <a:gd name="T0" fmla="*/ 0 w 184"/>
                                <a:gd name="T1" fmla="*/ 0 h 305"/>
                                <a:gd name="T2" fmla="*/ 143 w 184"/>
                                <a:gd name="T3" fmla="*/ 139 h 305"/>
                                <a:gd name="T4" fmla="*/ 143 w 184"/>
                                <a:gd name="T5" fmla="*/ 145 h 305"/>
                                <a:gd name="T6" fmla="*/ 156 w 184"/>
                                <a:gd name="T7" fmla="*/ 164 h 305"/>
                                <a:gd name="T8" fmla="*/ 176 w 184"/>
                                <a:gd name="T9" fmla="*/ 182 h 30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4" h="305">
                                  <a:moveTo>
                                    <a:pt x="0" y="0"/>
                                  </a:moveTo>
                                  <a:lnTo>
                                    <a:pt x="149" y="232"/>
                                  </a:lnTo>
                                  <a:lnTo>
                                    <a:pt x="149" y="242"/>
                                  </a:lnTo>
                                  <a:lnTo>
                                    <a:pt x="162" y="273"/>
                                  </a:lnTo>
                                  <a:lnTo>
                                    <a:pt x="183" y="30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495" name="Picture 643"/>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0800000" flipV="1">
                              <a:off x="5440" y="1455"/>
                              <a:ext cx="180" cy="203"/>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6" name="Picture 644"/>
                            <pic:cNvPicPr>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0800000" flipV="1">
                              <a:off x="5230" y="1463"/>
                              <a:ext cx="178" cy="203"/>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7" name="Picture 645"/>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0800000" flipV="1">
                              <a:off x="5083" y="1493"/>
                              <a:ext cx="119" cy="138"/>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8" name="Picture 646"/>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643774" flipV="1">
                              <a:off x="4178" y="1566"/>
                              <a:ext cx="147" cy="13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9" name="Picture 647"/>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0800000" flipV="1">
                              <a:off x="4566" y="1549"/>
                              <a:ext cx="148" cy="133"/>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0" name="Picture 648"/>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0800000" flipV="1">
                              <a:off x="4339" y="1566"/>
                              <a:ext cx="145" cy="13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501" name="Group 649"/>
                          <wpg:cNvGrpSpPr>
                            <a:grpSpLocks/>
                          </wpg:cNvGrpSpPr>
                          <wpg:grpSpPr bwMode="auto">
                            <a:xfrm>
                              <a:off x="4901" y="1899"/>
                              <a:ext cx="699" cy="164"/>
                              <a:chOff x="3454" y="1520"/>
                              <a:chExt cx="725" cy="276"/>
                            </a:xfrm>
                          </wpg:grpSpPr>
                          <wps:wsp>
                            <wps:cNvPr id="1502" name="Freeform 650"/>
                            <wps:cNvSpPr>
                              <a:spLocks/>
                            </wps:cNvSpPr>
                            <wps:spPr bwMode="auto">
                              <a:xfrm>
                                <a:off x="3787" y="1679"/>
                                <a:ext cx="390" cy="13"/>
                              </a:xfrm>
                              <a:custGeom>
                                <a:avLst/>
                                <a:gdLst>
                                  <a:gd name="T0" fmla="*/ 0 w 390"/>
                                  <a:gd name="T1" fmla="*/ 12 h 13"/>
                                  <a:gd name="T2" fmla="*/ 389 w 390"/>
                                  <a:gd name="T3" fmla="*/ 0 h 13"/>
                                  <a:gd name="T4" fmla="*/ 0 w 390"/>
                                  <a:gd name="T5" fmla="*/ 12 h 13"/>
                                  <a:gd name="T6" fmla="*/ 0 60000 65536"/>
                                  <a:gd name="T7" fmla="*/ 0 60000 65536"/>
                                  <a:gd name="T8" fmla="*/ 0 60000 65536"/>
                                </a:gdLst>
                                <a:ahLst/>
                                <a:cxnLst>
                                  <a:cxn ang="T6">
                                    <a:pos x="T0" y="T1"/>
                                  </a:cxn>
                                  <a:cxn ang="T7">
                                    <a:pos x="T2" y="T3"/>
                                  </a:cxn>
                                  <a:cxn ang="T8">
                                    <a:pos x="T4" y="T5"/>
                                  </a:cxn>
                                </a:cxnLst>
                                <a:rect l="0" t="0" r="r" b="b"/>
                                <a:pathLst>
                                  <a:path w="390" h="13">
                                    <a:moveTo>
                                      <a:pt x="0" y="12"/>
                                    </a:moveTo>
                                    <a:lnTo>
                                      <a:pt x="389" y="0"/>
                                    </a:lnTo>
                                    <a:lnTo>
                                      <a:pt x="0" y="1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3" name="Freeform 651"/>
                            <wps:cNvSpPr>
                              <a:spLocks/>
                            </wps:cNvSpPr>
                            <wps:spPr bwMode="auto">
                              <a:xfrm>
                                <a:off x="3787" y="1713"/>
                                <a:ext cx="392" cy="18"/>
                              </a:xfrm>
                              <a:custGeom>
                                <a:avLst/>
                                <a:gdLst>
                                  <a:gd name="T0" fmla="*/ 0 w 392"/>
                                  <a:gd name="T1" fmla="*/ 17 h 18"/>
                                  <a:gd name="T2" fmla="*/ 391 w 392"/>
                                  <a:gd name="T3" fmla="*/ 0 h 18"/>
                                  <a:gd name="T4" fmla="*/ 0 w 392"/>
                                  <a:gd name="T5" fmla="*/ 17 h 18"/>
                                  <a:gd name="T6" fmla="*/ 0 60000 65536"/>
                                  <a:gd name="T7" fmla="*/ 0 60000 65536"/>
                                  <a:gd name="T8" fmla="*/ 0 60000 65536"/>
                                </a:gdLst>
                                <a:ahLst/>
                                <a:cxnLst>
                                  <a:cxn ang="T6">
                                    <a:pos x="T0" y="T1"/>
                                  </a:cxn>
                                  <a:cxn ang="T7">
                                    <a:pos x="T2" y="T3"/>
                                  </a:cxn>
                                  <a:cxn ang="T8">
                                    <a:pos x="T4" y="T5"/>
                                  </a:cxn>
                                </a:cxnLst>
                                <a:rect l="0" t="0" r="r" b="b"/>
                                <a:pathLst>
                                  <a:path w="392" h="18">
                                    <a:moveTo>
                                      <a:pt x="0" y="17"/>
                                    </a:moveTo>
                                    <a:lnTo>
                                      <a:pt x="391" y="0"/>
                                    </a:lnTo>
                                    <a:lnTo>
                                      <a:pt x="0" y="1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4" name="Freeform 652"/>
                            <wps:cNvSpPr>
                              <a:spLocks/>
                            </wps:cNvSpPr>
                            <wps:spPr bwMode="auto">
                              <a:xfrm>
                                <a:off x="3787" y="1749"/>
                                <a:ext cx="390" cy="28"/>
                              </a:xfrm>
                              <a:custGeom>
                                <a:avLst/>
                                <a:gdLst>
                                  <a:gd name="T0" fmla="*/ 0 w 390"/>
                                  <a:gd name="T1" fmla="*/ 27 h 28"/>
                                  <a:gd name="T2" fmla="*/ 389 w 390"/>
                                  <a:gd name="T3" fmla="*/ 0 h 28"/>
                                  <a:gd name="T4" fmla="*/ 0 w 390"/>
                                  <a:gd name="T5" fmla="*/ 27 h 28"/>
                                  <a:gd name="T6" fmla="*/ 0 60000 65536"/>
                                  <a:gd name="T7" fmla="*/ 0 60000 65536"/>
                                  <a:gd name="T8" fmla="*/ 0 60000 65536"/>
                                </a:gdLst>
                                <a:ahLst/>
                                <a:cxnLst>
                                  <a:cxn ang="T6">
                                    <a:pos x="T0" y="T1"/>
                                  </a:cxn>
                                  <a:cxn ang="T7">
                                    <a:pos x="T2" y="T3"/>
                                  </a:cxn>
                                  <a:cxn ang="T8">
                                    <a:pos x="T4" y="T5"/>
                                  </a:cxn>
                                </a:cxnLst>
                                <a:rect l="0" t="0" r="r" b="b"/>
                                <a:pathLst>
                                  <a:path w="390" h="28">
                                    <a:moveTo>
                                      <a:pt x="0" y="27"/>
                                    </a:moveTo>
                                    <a:lnTo>
                                      <a:pt x="389" y="0"/>
                                    </a:lnTo>
                                    <a:lnTo>
                                      <a:pt x="0" y="2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5" name="Freeform 653"/>
                            <wps:cNvSpPr>
                              <a:spLocks/>
                            </wps:cNvSpPr>
                            <wps:spPr bwMode="auto">
                              <a:xfrm>
                                <a:off x="3787" y="1676"/>
                                <a:ext cx="390" cy="14"/>
                              </a:xfrm>
                              <a:custGeom>
                                <a:avLst/>
                                <a:gdLst>
                                  <a:gd name="T0" fmla="*/ 0 w 390"/>
                                  <a:gd name="T1" fmla="*/ 13 h 14"/>
                                  <a:gd name="T2" fmla="*/ 389 w 390"/>
                                  <a:gd name="T3" fmla="*/ 0 h 14"/>
                                  <a:gd name="T4" fmla="*/ 0 w 390"/>
                                  <a:gd name="T5" fmla="*/ 13 h 14"/>
                                  <a:gd name="T6" fmla="*/ 0 60000 65536"/>
                                  <a:gd name="T7" fmla="*/ 0 60000 65536"/>
                                  <a:gd name="T8" fmla="*/ 0 60000 65536"/>
                                </a:gdLst>
                                <a:ahLst/>
                                <a:cxnLst>
                                  <a:cxn ang="T6">
                                    <a:pos x="T0" y="T1"/>
                                  </a:cxn>
                                  <a:cxn ang="T7">
                                    <a:pos x="T2" y="T3"/>
                                  </a:cxn>
                                  <a:cxn ang="T8">
                                    <a:pos x="T4" y="T5"/>
                                  </a:cxn>
                                </a:cxnLst>
                                <a:rect l="0" t="0" r="r" b="b"/>
                                <a:pathLst>
                                  <a:path w="390" h="14">
                                    <a:moveTo>
                                      <a:pt x="0" y="13"/>
                                    </a:moveTo>
                                    <a:lnTo>
                                      <a:pt x="389" y="0"/>
                                    </a:lnTo>
                                    <a:lnTo>
                                      <a:pt x="0" y="13"/>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6" name="Freeform 654"/>
                            <wps:cNvSpPr>
                              <a:spLocks/>
                            </wps:cNvSpPr>
                            <wps:spPr bwMode="auto">
                              <a:xfrm>
                                <a:off x="3787" y="1711"/>
                                <a:ext cx="392" cy="16"/>
                              </a:xfrm>
                              <a:custGeom>
                                <a:avLst/>
                                <a:gdLst>
                                  <a:gd name="T0" fmla="*/ 0 w 392"/>
                                  <a:gd name="T1" fmla="*/ 15 h 16"/>
                                  <a:gd name="T2" fmla="*/ 391 w 392"/>
                                  <a:gd name="T3" fmla="*/ 0 h 16"/>
                                  <a:gd name="T4" fmla="*/ 0 w 392"/>
                                  <a:gd name="T5" fmla="*/ 15 h 16"/>
                                  <a:gd name="T6" fmla="*/ 0 60000 65536"/>
                                  <a:gd name="T7" fmla="*/ 0 60000 65536"/>
                                  <a:gd name="T8" fmla="*/ 0 60000 65536"/>
                                </a:gdLst>
                                <a:ahLst/>
                                <a:cxnLst>
                                  <a:cxn ang="T6">
                                    <a:pos x="T0" y="T1"/>
                                  </a:cxn>
                                  <a:cxn ang="T7">
                                    <a:pos x="T2" y="T3"/>
                                  </a:cxn>
                                  <a:cxn ang="T8">
                                    <a:pos x="T4" y="T5"/>
                                  </a:cxn>
                                </a:cxnLst>
                                <a:rect l="0" t="0" r="r" b="b"/>
                                <a:pathLst>
                                  <a:path w="392" h="16">
                                    <a:moveTo>
                                      <a:pt x="0" y="15"/>
                                    </a:moveTo>
                                    <a:lnTo>
                                      <a:pt x="391" y="0"/>
                                    </a:lnTo>
                                    <a:lnTo>
                                      <a:pt x="0" y="15"/>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7" name="Freeform 655"/>
                            <wps:cNvSpPr>
                              <a:spLocks/>
                            </wps:cNvSpPr>
                            <wps:spPr bwMode="auto">
                              <a:xfrm>
                                <a:off x="3787" y="1746"/>
                                <a:ext cx="390" cy="27"/>
                              </a:xfrm>
                              <a:custGeom>
                                <a:avLst/>
                                <a:gdLst>
                                  <a:gd name="T0" fmla="*/ 0 w 390"/>
                                  <a:gd name="T1" fmla="*/ 26 h 27"/>
                                  <a:gd name="T2" fmla="*/ 389 w 390"/>
                                  <a:gd name="T3" fmla="*/ 0 h 27"/>
                                  <a:gd name="T4" fmla="*/ 0 w 390"/>
                                  <a:gd name="T5" fmla="*/ 26 h 27"/>
                                  <a:gd name="T6" fmla="*/ 0 60000 65536"/>
                                  <a:gd name="T7" fmla="*/ 0 60000 65536"/>
                                  <a:gd name="T8" fmla="*/ 0 60000 65536"/>
                                </a:gdLst>
                                <a:ahLst/>
                                <a:cxnLst>
                                  <a:cxn ang="T6">
                                    <a:pos x="T0" y="T1"/>
                                  </a:cxn>
                                  <a:cxn ang="T7">
                                    <a:pos x="T2" y="T3"/>
                                  </a:cxn>
                                  <a:cxn ang="T8">
                                    <a:pos x="T4" y="T5"/>
                                  </a:cxn>
                                </a:cxnLst>
                                <a:rect l="0" t="0" r="r" b="b"/>
                                <a:pathLst>
                                  <a:path w="390" h="27">
                                    <a:moveTo>
                                      <a:pt x="0" y="26"/>
                                    </a:moveTo>
                                    <a:lnTo>
                                      <a:pt x="389" y="0"/>
                                    </a:lnTo>
                                    <a:lnTo>
                                      <a:pt x="0" y="26"/>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8" name="Freeform 656"/>
                            <wps:cNvSpPr>
                              <a:spLocks/>
                            </wps:cNvSpPr>
                            <wps:spPr bwMode="auto">
                              <a:xfrm>
                                <a:off x="3789" y="1677"/>
                                <a:ext cx="390" cy="13"/>
                              </a:xfrm>
                              <a:custGeom>
                                <a:avLst/>
                                <a:gdLst>
                                  <a:gd name="T0" fmla="*/ 0 w 390"/>
                                  <a:gd name="T1" fmla="*/ 12 h 13"/>
                                  <a:gd name="T2" fmla="*/ 389 w 390"/>
                                  <a:gd name="T3" fmla="*/ 0 h 13"/>
                                  <a:gd name="T4" fmla="*/ 0 w 390"/>
                                  <a:gd name="T5" fmla="*/ 12 h 13"/>
                                  <a:gd name="T6" fmla="*/ 0 60000 65536"/>
                                  <a:gd name="T7" fmla="*/ 0 60000 65536"/>
                                  <a:gd name="T8" fmla="*/ 0 60000 65536"/>
                                </a:gdLst>
                                <a:ahLst/>
                                <a:cxnLst>
                                  <a:cxn ang="T6">
                                    <a:pos x="T0" y="T1"/>
                                  </a:cxn>
                                  <a:cxn ang="T7">
                                    <a:pos x="T2" y="T3"/>
                                  </a:cxn>
                                  <a:cxn ang="T8">
                                    <a:pos x="T4" y="T5"/>
                                  </a:cxn>
                                </a:cxnLst>
                                <a:rect l="0" t="0" r="r" b="b"/>
                                <a:pathLst>
                                  <a:path w="390" h="13">
                                    <a:moveTo>
                                      <a:pt x="0" y="12"/>
                                    </a:moveTo>
                                    <a:lnTo>
                                      <a:pt x="389"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09" name="Freeform 657"/>
                            <wps:cNvSpPr>
                              <a:spLocks/>
                            </wps:cNvSpPr>
                            <wps:spPr bwMode="auto">
                              <a:xfrm>
                                <a:off x="3787" y="1711"/>
                                <a:ext cx="392" cy="19"/>
                              </a:xfrm>
                              <a:custGeom>
                                <a:avLst/>
                                <a:gdLst>
                                  <a:gd name="T0" fmla="*/ 0 w 392"/>
                                  <a:gd name="T1" fmla="*/ 18 h 19"/>
                                  <a:gd name="T2" fmla="*/ 391 w 392"/>
                                  <a:gd name="T3" fmla="*/ 0 h 19"/>
                                  <a:gd name="T4" fmla="*/ 0 w 392"/>
                                  <a:gd name="T5" fmla="*/ 18 h 19"/>
                                  <a:gd name="T6" fmla="*/ 0 60000 65536"/>
                                  <a:gd name="T7" fmla="*/ 0 60000 65536"/>
                                  <a:gd name="T8" fmla="*/ 0 60000 65536"/>
                                </a:gdLst>
                                <a:ahLst/>
                                <a:cxnLst>
                                  <a:cxn ang="T6">
                                    <a:pos x="T0" y="T1"/>
                                  </a:cxn>
                                  <a:cxn ang="T7">
                                    <a:pos x="T2" y="T3"/>
                                  </a:cxn>
                                  <a:cxn ang="T8">
                                    <a:pos x="T4" y="T5"/>
                                  </a:cxn>
                                </a:cxnLst>
                                <a:rect l="0" t="0" r="r" b="b"/>
                                <a:pathLst>
                                  <a:path w="392" h="19">
                                    <a:moveTo>
                                      <a:pt x="0" y="18"/>
                                    </a:moveTo>
                                    <a:lnTo>
                                      <a:pt x="391" y="0"/>
                                    </a:lnTo>
                                    <a:lnTo>
                                      <a:pt x="0" y="1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0" name="Freeform 658"/>
                            <wps:cNvSpPr>
                              <a:spLocks/>
                            </wps:cNvSpPr>
                            <wps:spPr bwMode="auto">
                              <a:xfrm>
                                <a:off x="3790" y="1748"/>
                                <a:ext cx="387" cy="28"/>
                              </a:xfrm>
                              <a:custGeom>
                                <a:avLst/>
                                <a:gdLst>
                                  <a:gd name="T0" fmla="*/ 0 w 387"/>
                                  <a:gd name="T1" fmla="*/ 27 h 28"/>
                                  <a:gd name="T2" fmla="*/ 386 w 387"/>
                                  <a:gd name="T3" fmla="*/ 0 h 28"/>
                                  <a:gd name="T4" fmla="*/ 0 w 387"/>
                                  <a:gd name="T5" fmla="*/ 27 h 28"/>
                                  <a:gd name="T6" fmla="*/ 0 60000 65536"/>
                                  <a:gd name="T7" fmla="*/ 0 60000 65536"/>
                                  <a:gd name="T8" fmla="*/ 0 60000 65536"/>
                                </a:gdLst>
                                <a:ahLst/>
                                <a:cxnLst>
                                  <a:cxn ang="T6">
                                    <a:pos x="T0" y="T1"/>
                                  </a:cxn>
                                  <a:cxn ang="T7">
                                    <a:pos x="T2" y="T3"/>
                                  </a:cxn>
                                  <a:cxn ang="T8">
                                    <a:pos x="T4" y="T5"/>
                                  </a:cxn>
                                </a:cxnLst>
                                <a:rect l="0" t="0" r="r" b="b"/>
                                <a:pathLst>
                                  <a:path w="387" h="28">
                                    <a:moveTo>
                                      <a:pt x="0" y="27"/>
                                    </a:moveTo>
                                    <a:lnTo>
                                      <a:pt x="386" y="0"/>
                                    </a:lnTo>
                                    <a:lnTo>
                                      <a:pt x="0" y="27"/>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1" name="Freeform 659"/>
                            <wps:cNvSpPr>
                              <a:spLocks/>
                            </wps:cNvSpPr>
                            <wps:spPr bwMode="auto">
                              <a:xfrm>
                                <a:off x="3562" y="1520"/>
                                <a:ext cx="1" cy="120"/>
                              </a:xfrm>
                              <a:custGeom>
                                <a:avLst/>
                                <a:gdLst>
                                  <a:gd name="T0" fmla="*/ 0 w 1"/>
                                  <a:gd name="T1" fmla="*/ 0 h 120"/>
                                  <a:gd name="T2" fmla="*/ 0 w 1"/>
                                  <a:gd name="T3" fmla="*/ 119 h 120"/>
                                  <a:gd name="T4" fmla="*/ 0 w 1"/>
                                  <a:gd name="T5" fmla="*/ 0 h 120"/>
                                  <a:gd name="T6" fmla="*/ 0 60000 65536"/>
                                  <a:gd name="T7" fmla="*/ 0 60000 65536"/>
                                  <a:gd name="T8" fmla="*/ 0 60000 65536"/>
                                </a:gdLst>
                                <a:ahLst/>
                                <a:cxnLst>
                                  <a:cxn ang="T6">
                                    <a:pos x="T0" y="T1"/>
                                  </a:cxn>
                                  <a:cxn ang="T7">
                                    <a:pos x="T2" y="T3"/>
                                  </a:cxn>
                                  <a:cxn ang="T8">
                                    <a:pos x="T4" y="T5"/>
                                  </a:cxn>
                                </a:cxnLst>
                                <a:rect l="0" t="0" r="r" b="b"/>
                                <a:pathLst>
                                  <a:path w="1" h="120">
                                    <a:moveTo>
                                      <a:pt x="0" y="0"/>
                                    </a:moveTo>
                                    <a:lnTo>
                                      <a:pt x="0"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2" name="Freeform 660"/>
                            <wps:cNvSpPr>
                              <a:spLocks/>
                            </wps:cNvSpPr>
                            <wps:spPr bwMode="auto">
                              <a:xfrm>
                                <a:off x="3544" y="1522"/>
                                <a:ext cx="2" cy="120"/>
                              </a:xfrm>
                              <a:custGeom>
                                <a:avLst/>
                                <a:gdLst>
                                  <a:gd name="T0" fmla="*/ 0 w 2"/>
                                  <a:gd name="T1" fmla="*/ 0 h 120"/>
                                  <a:gd name="T2" fmla="*/ 1 w 2"/>
                                  <a:gd name="T3" fmla="*/ 119 h 120"/>
                                  <a:gd name="T4" fmla="*/ 0 w 2"/>
                                  <a:gd name="T5" fmla="*/ 0 h 120"/>
                                  <a:gd name="T6" fmla="*/ 0 60000 65536"/>
                                  <a:gd name="T7" fmla="*/ 0 60000 65536"/>
                                  <a:gd name="T8" fmla="*/ 0 60000 65536"/>
                                </a:gdLst>
                                <a:ahLst/>
                                <a:cxnLst>
                                  <a:cxn ang="T6">
                                    <a:pos x="T0" y="T1"/>
                                  </a:cxn>
                                  <a:cxn ang="T7">
                                    <a:pos x="T2" y="T3"/>
                                  </a:cxn>
                                  <a:cxn ang="T8">
                                    <a:pos x="T4" y="T5"/>
                                  </a:cxn>
                                </a:cxnLst>
                                <a:rect l="0" t="0" r="r" b="b"/>
                                <a:pathLst>
                                  <a:path w="2" h="120">
                                    <a:moveTo>
                                      <a:pt x="0" y="0"/>
                                    </a:moveTo>
                                    <a:lnTo>
                                      <a:pt x="1"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3" name="Freeform 661"/>
                            <wps:cNvSpPr>
                              <a:spLocks/>
                            </wps:cNvSpPr>
                            <wps:spPr bwMode="auto">
                              <a:xfrm>
                                <a:off x="3526" y="1527"/>
                                <a:ext cx="1" cy="120"/>
                              </a:xfrm>
                              <a:custGeom>
                                <a:avLst/>
                                <a:gdLst>
                                  <a:gd name="T0" fmla="*/ 0 w 1"/>
                                  <a:gd name="T1" fmla="*/ 0 h 120"/>
                                  <a:gd name="T2" fmla="*/ 0 w 1"/>
                                  <a:gd name="T3" fmla="*/ 119 h 120"/>
                                  <a:gd name="T4" fmla="*/ 0 w 1"/>
                                  <a:gd name="T5" fmla="*/ 0 h 120"/>
                                  <a:gd name="T6" fmla="*/ 0 60000 65536"/>
                                  <a:gd name="T7" fmla="*/ 0 60000 65536"/>
                                  <a:gd name="T8" fmla="*/ 0 60000 65536"/>
                                </a:gdLst>
                                <a:ahLst/>
                                <a:cxnLst>
                                  <a:cxn ang="T6">
                                    <a:pos x="T0" y="T1"/>
                                  </a:cxn>
                                  <a:cxn ang="T7">
                                    <a:pos x="T2" y="T3"/>
                                  </a:cxn>
                                  <a:cxn ang="T8">
                                    <a:pos x="T4" y="T5"/>
                                  </a:cxn>
                                </a:cxnLst>
                                <a:rect l="0" t="0" r="r" b="b"/>
                                <a:pathLst>
                                  <a:path w="1" h="120">
                                    <a:moveTo>
                                      <a:pt x="0" y="0"/>
                                    </a:moveTo>
                                    <a:lnTo>
                                      <a:pt x="0"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4" name="Freeform 662"/>
                            <wps:cNvSpPr>
                              <a:spLocks/>
                            </wps:cNvSpPr>
                            <wps:spPr bwMode="auto">
                              <a:xfrm>
                                <a:off x="3509" y="1539"/>
                                <a:ext cx="2" cy="120"/>
                              </a:xfrm>
                              <a:custGeom>
                                <a:avLst/>
                                <a:gdLst>
                                  <a:gd name="T0" fmla="*/ 0 w 2"/>
                                  <a:gd name="T1" fmla="*/ 0 h 120"/>
                                  <a:gd name="T2" fmla="*/ 1 w 2"/>
                                  <a:gd name="T3" fmla="*/ 119 h 120"/>
                                  <a:gd name="T4" fmla="*/ 0 w 2"/>
                                  <a:gd name="T5" fmla="*/ 0 h 120"/>
                                  <a:gd name="T6" fmla="*/ 0 60000 65536"/>
                                  <a:gd name="T7" fmla="*/ 0 60000 65536"/>
                                  <a:gd name="T8" fmla="*/ 0 60000 65536"/>
                                </a:gdLst>
                                <a:ahLst/>
                                <a:cxnLst>
                                  <a:cxn ang="T6">
                                    <a:pos x="T0" y="T1"/>
                                  </a:cxn>
                                  <a:cxn ang="T7">
                                    <a:pos x="T2" y="T3"/>
                                  </a:cxn>
                                  <a:cxn ang="T8">
                                    <a:pos x="T4" y="T5"/>
                                  </a:cxn>
                                </a:cxnLst>
                                <a:rect l="0" t="0" r="r" b="b"/>
                                <a:pathLst>
                                  <a:path w="2" h="120">
                                    <a:moveTo>
                                      <a:pt x="0" y="0"/>
                                    </a:moveTo>
                                    <a:lnTo>
                                      <a:pt x="1"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5" name="Freeform 663"/>
                            <wps:cNvSpPr>
                              <a:spLocks/>
                            </wps:cNvSpPr>
                            <wps:spPr bwMode="auto">
                              <a:xfrm>
                                <a:off x="3489" y="1562"/>
                                <a:ext cx="2" cy="101"/>
                              </a:xfrm>
                              <a:custGeom>
                                <a:avLst/>
                                <a:gdLst>
                                  <a:gd name="T0" fmla="*/ 0 w 2"/>
                                  <a:gd name="T1" fmla="*/ 0 h 101"/>
                                  <a:gd name="T2" fmla="*/ 1 w 2"/>
                                  <a:gd name="T3" fmla="*/ 100 h 101"/>
                                  <a:gd name="T4" fmla="*/ 0 w 2"/>
                                  <a:gd name="T5" fmla="*/ 0 h 101"/>
                                  <a:gd name="T6" fmla="*/ 0 60000 65536"/>
                                  <a:gd name="T7" fmla="*/ 0 60000 65536"/>
                                  <a:gd name="T8" fmla="*/ 0 60000 65536"/>
                                </a:gdLst>
                                <a:ahLst/>
                                <a:cxnLst>
                                  <a:cxn ang="T6">
                                    <a:pos x="T0" y="T1"/>
                                  </a:cxn>
                                  <a:cxn ang="T7">
                                    <a:pos x="T2" y="T3"/>
                                  </a:cxn>
                                  <a:cxn ang="T8">
                                    <a:pos x="T4" y="T5"/>
                                  </a:cxn>
                                </a:cxnLst>
                                <a:rect l="0" t="0" r="r" b="b"/>
                                <a:pathLst>
                                  <a:path w="2" h="101">
                                    <a:moveTo>
                                      <a:pt x="0" y="0"/>
                                    </a:moveTo>
                                    <a:lnTo>
                                      <a:pt x="1" y="10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6" name="Freeform 664"/>
                            <wps:cNvSpPr>
                              <a:spLocks/>
                            </wps:cNvSpPr>
                            <wps:spPr bwMode="auto">
                              <a:xfrm>
                                <a:off x="3580" y="1520"/>
                                <a:ext cx="3" cy="122"/>
                              </a:xfrm>
                              <a:custGeom>
                                <a:avLst/>
                                <a:gdLst>
                                  <a:gd name="T0" fmla="*/ 0 w 3"/>
                                  <a:gd name="T1" fmla="*/ 0 h 122"/>
                                  <a:gd name="T2" fmla="*/ 2 w 3"/>
                                  <a:gd name="T3" fmla="*/ 121 h 122"/>
                                  <a:gd name="T4" fmla="*/ 0 w 3"/>
                                  <a:gd name="T5" fmla="*/ 0 h 122"/>
                                  <a:gd name="T6" fmla="*/ 0 60000 65536"/>
                                  <a:gd name="T7" fmla="*/ 0 60000 65536"/>
                                  <a:gd name="T8" fmla="*/ 0 60000 65536"/>
                                </a:gdLst>
                                <a:ahLst/>
                                <a:cxnLst>
                                  <a:cxn ang="T6">
                                    <a:pos x="T0" y="T1"/>
                                  </a:cxn>
                                  <a:cxn ang="T7">
                                    <a:pos x="T2" y="T3"/>
                                  </a:cxn>
                                  <a:cxn ang="T8">
                                    <a:pos x="T4" y="T5"/>
                                  </a:cxn>
                                </a:cxnLst>
                                <a:rect l="0" t="0" r="r" b="b"/>
                                <a:pathLst>
                                  <a:path w="3" h="122">
                                    <a:moveTo>
                                      <a:pt x="0" y="0"/>
                                    </a:moveTo>
                                    <a:lnTo>
                                      <a:pt x="2" y="121"/>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7" name="Freeform 665"/>
                            <wps:cNvSpPr>
                              <a:spLocks/>
                            </wps:cNvSpPr>
                            <wps:spPr bwMode="auto">
                              <a:xfrm>
                                <a:off x="3600" y="1525"/>
                                <a:ext cx="1" cy="120"/>
                              </a:xfrm>
                              <a:custGeom>
                                <a:avLst/>
                                <a:gdLst>
                                  <a:gd name="T0" fmla="*/ 0 w 1"/>
                                  <a:gd name="T1" fmla="*/ 0 h 120"/>
                                  <a:gd name="T2" fmla="*/ 0 w 1"/>
                                  <a:gd name="T3" fmla="*/ 119 h 120"/>
                                  <a:gd name="T4" fmla="*/ 0 w 1"/>
                                  <a:gd name="T5" fmla="*/ 0 h 120"/>
                                  <a:gd name="T6" fmla="*/ 0 60000 65536"/>
                                  <a:gd name="T7" fmla="*/ 0 60000 65536"/>
                                  <a:gd name="T8" fmla="*/ 0 60000 65536"/>
                                </a:gdLst>
                                <a:ahLst/>
                                <a:cxnLst>
                                  <a:cxn ang="T6">
                                    <a:pos x="T0" y="T1"/>
                                  </a:cxn>
                                  <a:cxn ang="T7">
                                    <a:pos x="T2" y="T3"/>
                                  </a:cxn>
                                  <a:cxn ang="T8">
                                    <a:pos x="T4" y="T5"/>
                                  </a:cxn>
                                </a:cxnLst>
                                <a:rect l="0" t="0" r="r" b="b"/>
                                <a:pathLst>
                                  <a:path w="1" h="120">
                                    <a:moveTo>
                                      <a:pt x="0" y="0"/>
                                    </a:moveTo>
                                    <a:lnTo>
                                      <a:pt x="0" y="11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8" name="Freeform 666"/>
                            <wps:cNvSpPr>
                              <a:spLocks/>
                            </wps:cNvSpPr>
                            <wps:spPr bwMode="auto">
                              <a:xfrm>
                                <a:off x="3618" y="1536"/>
                                <a:ext cx="2" cy="121"/>
                              </a:xfrm>
                              <a:custGeom>
                                <a:avLst/>
                                <a:gdLst>
                                  <a:gd name="T0" fmla="*/ 0 w 2"/>
                                  <a:gd name="T1" fmla="*/ 0 h 121"/>
                                  <a:gd name="T2" fmla="*/ 1 w 2"/>
                                  <a:gd name="T3" fmla="*/ 120 h 121"/>
                                  <a:gd name="T4" fmla="*/ 0 w 2"/>
                                  <a:gd name="T5" fmla="*/ 0 h 121"/>
                                  <a:gd name="T6" fmla="*/ 0 60000 65536"/>
                                  <a:gd name="T7" fmla="*/ 0 60000 65536"/>
                                  <a:gd name="T8" fmla="*/ 0 60000 65536"/>
                                </a:gdLst>
                                <a:ahLst/>
                                <a:cxnLst>
                                  <a:cxn ang="T6">
                                    <a:pos x="T0" y="T1"/>
                                  </a:cxn>
                                  <a:cxn ang="T7">
                                    <a:pos x="T2" y="T3"/>
                                  </a:cxn>
                                  <a:cxn ang="T8">
                                    <a:pos x="T4" y="T5"/>
                                  </a:cxn>
                                </a:cxnLst>
                                <a:rect l="0" t="0" r="r" b="b"/>
                                <a:pathLst>
                                  <a:path w="2" h="121">
                                    <a:moveTo>
                                      <a:pt x="0" y="0"/>
                                    </a:moveTo>
                                    <a:lnTo>
                                      <a:pt x="1" y="12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19" name="Freeform 667"/>
                            <wps:cNvSpPr>
                              <a:spLocks/>
                            </wps:cNvSpPr>
                            <wps:spPr bwMode="auto">
                              <a:xfrm>
                                <a:off x="3636" y="1554"/>
                                <a:ext cx="1" cy="101"/>
                              </a:xfrm>
                              <a:custGeom>
                                <a:avLst/>
                                <a:gdLst>
                                  <a:gd name="T0" fmla="*/ 0 w 1"/>
                                  <a:gd name="T1" fmla="*/ 0 h 101"/>
                                  <a:gd name="T2" fmla="*/ 0 w 1"/>
                                  <a:gd name="T3" fmla="*/ 100 h 101"/>
                                  <a:gd name="T4" fmla="*/ 0 w 1"/>
                                  <a:gd name="T5" fmla="*/ 0 h 101"/>
                                  <a:gd name="T6" fmla="*/ 0 60000 65536"/>
                                  <a:gd name="T7" fmla="*/ 0 60000 65536"/>
                                  <a:gd name="T8" fmla="*/ 0 60000 65536"/>
                                </a:gdLst>
                                <a:ahLst/>
                                <a:cxnLst>
                                  <a:cxn ang="T6">
                                    <a:pos x="T0" y="T1"/>
                                  </a:cxn>
                                  <a:cxn ang="T7">
                                    <a:pos x="T2" y="T3"/>
                                  </a:cxn>
                                  <a:cxn ang="T8">
                                    <a:pos x="T4" y="T5"/>
                                  </a:cxn>
                                </a:cxnLst>
                                <a:rect l="0" t="0" r="r" b="b"/>
                                <a:pathLst>
                                  <a:path w="1" h="101">
                                    <a:moveTo>
                                      <a:pt x="0" y="0"/>
                                    </a:moveTo>
                                    <a:lnTo>
                                      <a:pt x="0" y="10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0" name="Freeform 668"/>
                            <wps:cNvSpPr>
                              <a:spLocks/>
                            </wps:cNvSpPr>
                            <wps:spPr bwMode="auto">
                              <a:xfrm>
                                <a:off x="3480" y="1739"/>
                                <a:ext cx="200" cy="3"/>
                              </a:xfrm>
                              <a:custGeom>
                                <a:avLst/>
                                <a:gdLst>
                                  <a:gd name="T0" fmla="*/ 0 w 200"/>
                                  <a:gd name="T1" fmla="*/ 2 h 3"/>
                                  <a:gd name="T2" fmla="*/ 199 w 200"/>
                                  <a:gd name="T3" fmla="*/ 0 h 3"/>
                                  <a:gd name="T4" fmla="*/ 0 w 200"/>
                                  <a:gd name="T5" fmla="*/ 2 h 3"/>
                                  <a:gd name="T6" fmla="*/ 0 60000 65536"/>
                                  <a:gd name="T7" fmla="*/ 0 60000 65536"/>
                                  <a:gd name="T8" fmla="*/ 0 60000 65536"/>
                                </a:gdLst>
                                <a:ahLst/>
                                <a:cxnLst>
                                  <a:cxn ang="T6">
                                    <a:pos x="T0" y="T1"/>
                                  </a:cxn>
                                  <a:cxn ang="T7">
                                    <a:pos x="T2" y="T3"/>
                                  </a:cxn>
                                  <a:cxn ang="T8">
                                    <a:pos x="T4" y="T5"/>
                                  </a:cxn>
                                </a:cxnLst>
                                <a:rect l="0" t="0" r="r" b="b"/>
                                <a:pathLst>
                                  <a:path w="200" h="3">
                                    <a:moveTo>
                                      <a:pt x="0" y="2"/>
                                    </a:moveTo>
                                    <a:lnTo>
                                      <a:pt x="199"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1" name="Freeform 669"/>
                            <wps:cNvSpPr>
                              <a:spLocks/>
                            </wps:cNvSpPr>
                            <wps:spPr bwMode="auto">
                              <a:xfrm>
                                <a:off x="3480" y="1662"/>
                                <a:ext cx="197" cy="2"/>
                              </a:xfrm>
                              <a:custGeom>
                                <a:avLst/>
                                <a:gdLst>
                                  <a:gd name="T0" fmla="*/ 0 w 197"/>
                                  <a:gd name="T1" fmla="*/ 1 h 2"/>
                                  <a:gd name="T2" fmla="*/ 196 w 197"/>
                                  <a:gd name="T3" fmla="*/ 0 h 2"/>
                                  <a:gd name="T4" fmla="*/ 0 w 197"/>
                                  <a:gd name="T5" fmla="*/ 1 h 2"/>
                                  <a:gd name="T6" fmla="*/ 0 60000 65536"/>
                                  <a:gd name="T7" fmla="*/ 0 60000 65536"/>
                                  <a:gd name="T8" fmla="*/ 0 60000 65536"/>
                                </a:gdLst>
                                <a:ahLst/>
                                <a:cxnLst>
                                  <a:cxn ang="T6">
                                    <a:pos x="T0" y="T1"/>
                                  </a:cxn>
                                  <a:cxn ang="T7">
                                    <a:pos x="T2" y="T3"/>
                                  </a:cxn>
                                  <a:cxn ang="T8">
                                    <a:pos x="T4" y="T5"/>
                                  </a:cxn>
                                </a:cxnLst>
                                <a:rect l="0" t="0" r="r" b="b"/>
                                <a:pathLst>
                                  <a:path w="197" h="2">
                                    <a:moveTo>
                                      <a:pt x="0" y="1"/>
                                    </a:moveTo>
                                    <a:lnTo>
                                      <a:pt x="196"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2" name="Freeform 670"/>
                            <wps:cNvSpPr>
                              <a:spLocks/>
                            </wps:cNvSpPr>
                            <wps:spPr bwMode="auto">
                              <a:xfrm>
                                <a:off x="3482" y="1702"/>
                                <a:ext cx="197" cy="2"/>
                              </a:xfrm>
                              <a:custGeom>
                                <a:avLst/>
                                <a:gdLst>
                                  <a:gd name="T0" fmla="*/ 0 w 197"/>
                                  <a:gd name="T1" fmla="*/ 1 h 2"/>
                                  <a:gd name="T2" fmla="*/ 196 w 197"/>
                                  <a:gd name="T3" fmla="*/ 0 h 2"/>
                                  <a:gd name="T4" fmla="*/ 0 w 197"/>
                                  <a:gd name="T5" fmla="*/ 1 h 2"/>
                                  <a:gd name="T6" fmla="*/ 0 60000 65536"/>
                                  <a:gd name="T7" fmla="*/ 0 60000 65536"/>
                                  <a:gd name="T8" fmla="*/ 0 60000 65536"/>
                                </a:gdLst>
                                <a:ahLst/>
                                <a:cxnLst>
                                  <a:cxn ang="T6">
                                    <a:pos x="T0" y="T1"/>
                                  </a:cxn>
                                  <a:cxn ang="T7">
                                    <a:pos x="T2" y="T3"/>
                                  </a:cxn>
                                  <a:cxn ang="T8">
                                    <a:pos x="T4" y="T5"/>
                                  </a:cxn>
                                </a:cxnLst>
                                <a:rect l="0" t="0" r="r" b="b"/>
                                <a:pathLst>
                                  <a:path w="197" h="2">
                                    <a:moveTo>
                                      <a:pt x="0" y="1"/>
                                    </a:moveTo>
                                    <a:lnTo>
                                      <a:pt x="196"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3" name="Freeform 671"/>
                            <wps:cNvSpPr>
                              <a:spLocks/>
                            </wps:cNvSpPr>
                            <wps:spPr bwMode="auto">
                              <a:xfrm>
                                <a:off x="3507" y="1635"/>
                                <a:ext cx="2" cy="161"/>
                              </a:xfrm>
                              <a:custGeom>
                                <a:avLst/>
                                <a:gdLst>
                                  <a:gd name="T0" fmla="*/ 0 w 2"/>
                                  <a:gd name="T1" fmla="*/ 0 h 161"/>
                                  <a:gd name="T2" fmla="*/ 1 w 2"/>
                                  <a:gd name="T3" fmla="*/ 160 h 161"/>
                                  <a:gd name="T4" fmla="*/ 0 w 2"/>
                                  <a:gd name="T5" fmla="*/ 0 h 161"/>
                                  <a:gd name="T6" fmla="*/ 0 60000 65536"/>
                                  <a:gd name="T7" fmla="*/ 0 60000 65536"/>
                                  <a:gd name="T8" fmla="*/ 0 60000 65536"/>
                                </a:gdLst>
                                <a:ahLst/>
                                <a:cxnLst>
                                  <a:cxn ang="T6">
                                    <a:pos x="T0" y="T1"/>
                                  </a:cxn>
                                  <a:cxn ang="T7">
                                    <a:pos x="T2" y="T3"/>
                                  </a:cxn>
                                  <a:cxn ang="T8">
                                    <a:pos x="T4" y="T5"/>
                                  </a:cxn>
                                </a:cxnLst>
                                <a:rect l="0" t="0" r="r" b="b"/>
                                <a:pathLst>
                                  <a:path w="2" h="161">
                                    <a:moveTo>
                                      <a:pt x="0" y="0"/>
                                    </a:moveTo>
                                    <a:lnTo>
                                      <a:pt x="1" y="16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4" name="Freeform 672"/>
                            <wps:cNvSpPr>
                              <a:spLocks/>
                            </wps:cNvSpPr>
                            <wps:spPr bwMode="auto">
                              <a:xfrm>
                                <a:off x="3536" y="1635"/>
                                <a:ext cx="2" cy="161"/>
                              </a:xfrm>
                              <a:custGeom>
                                <a:avLst/>
                                <a:gdLst>
                                  <a:gd name="T0" fmla="*/ 0 w 2"/>
                                  <a:gd name="T1" fmla="*/ 0 h 161"/>
                                  <a:gd name="T2" fmla="*/ 1 w 2"/>
                                  <a:gd name="T3" fmla="*/ 160 h 161"/>
                                  <a:gd name="T4" fmla="*/ 0 w 2"/>
                                  <a:gd name="T5" fmla="*/ 0 h 161"/>
                                  <a:gd name="T6" fmla="*/ 0 60000 65536"/>
                                  <a:gd name="T7" fmla="*/ 0 60000 65536"/>
                                  <a:gd name="T8" fmla="*/ 0 60000 65536"/>
                                </a:gdLst>
                                <a:ahLst/>
                                <a:cxnLst>
                                  <a:cxn ang="T6">
                                    <a:pos x="T0" y="T1"/>
                                  </a:cxn>
                                  <a:cxn ang="T7">
                                    <a:pos x="T2" y="T3"/>
                                  </a:cxn>
                                  <a:cxn ang="T8">
                                    <a:pos x="T4" y="T5"/>
                                  </a:cxn>
                                </a:cxnLst>
                                <a:rect l="0" t="0" r="r" b="b"/>
                                <a:pathLst>
                                  <a:path w="2" h="161">
                                    <a:moveTo>
                                      <a:pt x="0" y="0"/>
                                    </a:moveTo>
                                    <a:lnTo>
                                      <a:pt x="1" y="16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5" name="Freeform 673"/>
                            <wps:cNvSpPr>
                              <a:spLocks/>
                            </wps:cNvSpPr>
                            <wps:spPr bwMode="auto">
                              <a:xfrm>
                                <a:off x="3602" y="1634"/>
                                <a:ext cx="2" cy="161"/>
                              </a:xfrm>
                              <a:custGeom>
                                <a:avLst/>
                                <a:gdLst>
                                  <a:gd name="T0" fmla="*/ 0 w 2"/>
                                  <a:gd name="T1" fmla="*/ 0 h 161"/>
                                  <a:gd name="T2" fmla="*/ 1 w 2"/>
                                  <a:gd name="T3" fmla="*/ 160 h 161"/>
                                  <a:gd name="T4" fmla="*/ 0 w 2"/>
                                  <a:gd name="T5" fmla="*/ 0 h 161"/>
                                  <a:gd name="T6" fmla="*/ 0 60000 65536"/>
                                  <a:gd name="T7" fmla="*/ 0 60000 65536"/>
                                  <a:gd name="T8" fmla="*/ 0 60000 65536"/>
                                </a:gdLst>
                                <a:ahLst/>
                                <a:cxnLst>
                                  <a:cxn ang="T6">
                                    <a:pos x="T0" y="T1"/>
                                  </a:cxn>
                                  <a:cxn ang="T7">
                                    <a:pos x="T2" y="T3"/>
                                  </a:cxn>
                                  <a:cxn ang="T8">
                                    <a:pos x="T4" y="T5"/>
                                  </a:cxn>
                                </a:cxnLst>
                                <a:rect l="0" t="0" r="r" b="b"/>
                                <a:pathLst>
                                  <a:path w="2" h="161">
                                    <a:moveTo>
                                      <a:pt x="0" y="0"/>
                                    </a:moveTo>
                                    <a:lnTo>
                                      <a:pt x="1" y="16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6" name="Freeform 674"/>
                            <wps:cNvSpPr>
                              <a:spLocks/>
                            </wps:cNvSpPr>
                            <wps:spPr bwMode="auto">
                              <a:xfrm>
                                <a:off x="3631" y="1635"/>
                                <a:ext cx="2" cy="160"/>
                              </a:xfrm>
                              <a:custGeom>
                                <a:avLst/>
                                <a:gdLst>
                                  <a:gd name="T0" fmla="*/ 0 w 2"/>
                                  <a:gd name="T1" fmla="*/ 0 h 160"/>
                                  <a:gd name="T2" fmla="*/ 1 w 2"/>
                                  <a:gd name="T3" fmla="*/ 159 h 160"/>
                                  <a:gd name="T4" fmla="*/ 0 w 2"/>
                                  <a:gd name="T5" fmla="*/ 0 h 160"/>
                                  <a:gd name="T6" fmla="*/ 0 60000 65536"/>
                                  <a:gd name="T7" fmla="*/ 0 60000 65536"/>
                                  <a:gd name="T8" fmla="*/ 0 60000 65536"/>
                                </a:gdLst>
                                <a:ahLst/>
                                <a:cxnLst>
                                  <a:cxn ang="T6">
                                    <a:pos x="T0" y="T1"/>
                                  </a:cxn>
                                  <a:cxn ang="T7">
                                    <a:pos x="T2" y="T3"/>
                                  </a:cxn>
                                  <a:cxn ang="T8">
                                    <a:pos x="T4" y="T5"/>
                                  </a:cxn>
                                </a:cxnLst>
                                <a:rect l="0" t="0" r="r" b="b"/>
                                <a:pathLst>
                                  <a:path w="2" h="160">
                                    <a:moveTo>
                                      <a:pt x="0" y="0"/>
                                    </a:moveTo>
                                    <a:lnTo>
                                      <a:pt x="1" y="15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7" name="Freeform 675"/>
                            <wps:cNvSpPr>
                              <a:spLocks/>
                            </wps:cNvSpPr>
                            <wps:spPr bwMode="auto">
                              <a:xfrm>
                                <a:off x="3482" y="1661"/>
                                <a:ext cx="196" cy="2"/>
                              </a:xfrm>
                              <a:custGeom>
                                <a:avLst/>
                                <a:gdLst>
                                  <a:gd name="T0" fmla="*/ 0 w 196"/>
                                  <a:gd name="T1" fmla="*/ 1 h 2"/>
                                  <a:gd name="T2" fmla="*/ 195 w 196"/>
                                  <a:gd name="T3" fmla="*/ 0 h 2"/>
                                  <a:gd name="T4" fmla="*/ 0 w 196"/>
                                  <a:gd name="T5" fmla="*/ 1 h 2"/>
                                  <a:gd name="T6" fmla="*/ 0 60000 65536"/>
                                  <a:gd name="T7" fmla="*/ 0 60000 65536"/>
                                  <a:gd name="T8" fmla="*/ 0 60000 65536"/>
                                </a:gdLst>
                                <a:ahLst/>
                                <a:cxnLst>
                                  <a:cxn ang="T6">
                                    <a:pos x="T0" y="T1"/>
                                  </a:cxn>
                                  <a:cxn ang="T7">
                                    <a:pos x="T2" y="T3"/>
                                  </a:cxn>
                                  <a:cxn ang="T8">
                                    <a:pos x="T4" y="T5"/>
                                  </a:cxn>
                                </a:cxnLst>
                                <a:rect l="0" t="0" r="r" b="b"/>
                                <a:pathLst>
                                  <a:path w="196" h="2">
                                    <a:moveTo>
                                      <a:pt x="0" y="1"/>
                                    </a:moveTo>
                                    <a:lnTo>
                                      <a:pt x="195" y="0"/>
                                    </a:lnTo>
                                    <a:lnTo>
                                      <a:pt x="0" y="1"/>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8" name="Freeform 676"/>
                            <wps:cNvSpPr>
                              <a:spLocks/>
                            </wps:cNvSpPr>
                            <wps:spPr bwMode="auto">
                              <a:xfrm>
                                <a:off x="3482" y="1700"/>
                                <a:ext cx="197" cy="2"/>
                              </a:xfrm>
                              <a:custGeom>
                                <a:avLst/>
                                <a:gdLst>
                                  <a:gd name="T0" fmla="*/ 0 w 197"/>
                                  <a:gd name="T1" fmla="*/ 1 h 2"/>
                                  <a:gd name="T2" fmla="*/ 196 w 197"/>
                                  <a:gd name="T3" fmla="*/ 0 h 2"/>
                                  <a:gd name="T4" fmla="*/ 0 w 197"/>
                                  <a:gd name="T5" fmla="*/ 1 h 2"/>
                                  <a:gd name="T6" fmla="*/ 0 60000 65536"/>
                                  <a:gd name="T7" fmla="*/ 0 60000 65536"/>
                                  <a:gd name="T8" fmla="*/ 0 60000 65536"/>
                                </a:gdLst>
                                <a:ahLst/>
                                <a:cxnLst>
                                  <a:cxn ang="T6">
                                    <a:pos x="T0" y="T1"/>
                                  </a:cxn>
                                  <a:cxn ang="T7">
                                    <a:pos x="T2" y="T3"/>
                                  </a:cxn>
                                  <a:cxn ang="T8">
                                    <a:pos x="T4" y="T5"/>
                                  </a:cxn>
                                </a:cxnLst>
                                <a:rect l="0" t="0" r="r" b="b"/>
                                <a:pathLst>
                                  <a:path w="197" h="2">
                                    <a:moveTo>
                                      <a:pt x="0" y="1"/>
                                    </a:moveTo>
                                    <a:lnTo>
                                      <a:pt x="196" y="0"/>
                                    </a:lnTo>
                                    <a:lnTo>
                                      <a:pt x="0" y="1"/>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29" name="Freeform 677"/>
                            <wps:cNvSpPr>
                              <a:spLocks/>
                            </wps:cNvSpPr>
                            <wps:spPr bwMode="auto">
                              <a:xfrm>
                                <a:off x="3480" y="1736"/>
                                <a:ext cx="202" cy="7"/>
                              </a:xfrm>
                              <a:custGeom>
                                <a:avLst/>
                                <a:gdLst>
                                  <a:gd name="T0" fmla="*/ 0 w 202"/>
                                  <a:gd name="T1" fmla="*/ 6 h 7"/>
                                  <a:gd name="T2" fmla="*/ 201 w 202"/>
                                  <a:gd name="T3" fmla="*/ 0 h 7"/>
                                  <a:gd name="T4" fmla="*/ 0 w 202"/>
                                  <a:gd name="T5" fmla="*/ 6 h 7"/>
                                  <a:gd name="T6" fmla="*/ 0 60000 65536"/>
                                  <a:gd name="T7" fmla="*/ 0 60000 65536"/>
                                  <a:gd name="T8" fmla="*/ 0 60000 65536"/>
                                </a:gdLst>
                                <a:ahLst/>
                                <a:cxnLst>
                                  <a:cxn ang="T6">
                                    <a:pos x="T0" y="T1"/>
                                  </a:cxn>
                                  <a:cxn ang="T7">
                                    <a:pos x="T2" y="T3"/>
                                  </a:cxn>
                                  <a:cxn ang="T8">
                                    <a:pos x="T4" y="T5"/>
                                  </a:cxn>
                                </a:cxnLst>
                                <a:rect l="0" t="0" r="r" b="b"/>
                                <a:pathLst>
                                  <a:path w="202" h="7">
                                    <a:moveTo>
                                      <a:pt x="0" y="6"/>
                                    </a:moveTo>
                                    <a:lnTo>
                                      <a:pt x="201" y="0"/>
                                    </a:lnTo>
                                    <a:lnTo>
                                      <a:pt x="0" y="6"/>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0" name="Freeform 678"/>
                            <wps:cNvSpPr>
                              <a:spLocks/>
                            </wps:cNvSpPr>
                            <wps:spPr bwMode="auto">
                              <a:xfrm>
                                <a:off x="3510" y="1635"/>
                                <a:ext cx="1" cy="160"/>
                              </a:xfrm>
                              <a:custGeom>
                                <a:avLst/>
                                <a:gdLst>
                                  <a:gd name="T0" fmla="*/ 0 w 1"/>
                                  <a:gd name="T1" fmla="*/ 0 h 160"/>
                                  <a:gd name="T2" fmla="*/ 0 w 1"/>
                                  <a:gd name="T3" fmla="*/ 159 h 160"/>
                                  <a:gd name="T4" fmla="*/ 0 w 1"/>
                                  <a:gd name="T5" fmla="*/ 0 h 160"/>
                                  <a:gd name="T6" fmla="*/ 0 60000 65536"/>
                                  <a:gd name="T7" fmla="*/ 0 60000 65536"/>
                                  <a:gd name="T8" fmla="*/ 0 60000 65536"/>
                                </a:gdLst>
                                <a:ahLst/>
                                <a:cxnLst>
                                  <a:cxn ang="T6">
                                    <a:pos x="T0" y="T1"/>
                                  </a:cxn>
                                  <a:cxn ang="T7">
                                    <a:pos x="T2" y="T3"/>
                                  </a:cxn>
                                  <a:cxn ang="T8">
                                    <a:pos x="T4" y="T5"/>
                                  </a:cxn>
                                </a:cxnLst>
                                <a:rect l="0" t="0" r="r" b="b"/>
                                <a:pathLst>
                                  <a:path w="1" h="160">
                                    <a:moveTo>
                                      <a:pt x="0" y="0"/>
                                    </a:moveTo>
                                    <a:lnTo>
                                      <a:pt x="0" y="15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1" name="Freeform 679"/>
                            <wps:cNvSpPr>
                              <a:spLocks/>
                            </wps:cNvSpPr>
                            <wps:spPr bwMode="auto">
                              <a:xfrm>
                                <a:off x="3538" y="1635"/>
                                <a:ext cx="3" cy="160"/>
                              </a:xfrm>
                              <a:custGeom>
                                <a:avLst/>
                                <a:gdLst>
                                  <a:gd name="T0" fmla="*/ 0 w 3"/>
                                  <a:gd name="T1" fmla="*/ 0 h 160"/>
                                  <a:gd name="T2" fmla="*/ 2 w 3"/>
                                  <a:gd name="T3" fmla="*/ 159 h 160"/>
                                  <a:gd name="T4" fmla="*/ 0 w 3"/>
                                  <a:gd name="T5" fmla="*/ 0 h 160"/>
                                  <a:gd name="T6" fmla="*/ 0 60000 65536"/>
                                  <a:gd name="T7" fmla="*/ 0 60000 65536"/>
                                  <a:gd name="T8" fmla="*/ 0 60000 65536"/>
                                </a:gdLst>
                                <a:ahLst/>
                                <a:cxnLst>
                                  <a:cxn ang="T6">
                                    <a:pos x="T0" y="T1"/>
                                  </a:cxn>
                                  <a:cxn ang="T7">
                                    <a:pos x="T2" y="T3"/>
                                  </a:cxn>
                                  <a:cxn ang="T8">
                                    <a:pos x="T4" y="T5"/>
                                  </a:cxn>
                                </a:cxnLst>
                                <a:rect l="0" t="0" r="r" b="b"/>
                                <a:pathLst>
                                  <a:path w="3" h="160">
                                    <a:moveTo>
                                      <a:pt x="0" y="0"/>
                                    </a:moveTo>
                                    <a:lnTo>
                                      <a:pt x="2" y="159"/>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2" name="Freeform 680"/>
                            <wps:cNvSpPr>
                              <a:spLocks/>
                            </wps:cNvSpPr>
                            <wps:spPr bwMode="auto">
                              <a:xfrm>
                                <a:off x="3602" y="1634"/>
                                <a:ext cx="2" cy="159"/>
                              </a:xfrm>
                              <a:custGeom>
                                <a:avLst/>
                                <a:gdLst>
                                  <a:gd name="T0" fmla="*/ 0 w 2"/>
                                  <a:gd name="T1" fmla="*/ 0 h 159"/>
                                  <a:gd name="T2" fmla="*/ 1 w 2"/>
                                  <a:gd name="T3" fmla="*/ 158 h 159"/>
                                  <a:gd name="T4" fmla="*/ 0 w 2"/>
                                  <a:gd name="T5" fmla="*/ 0 h 159"/>
                                  <a:gd name="T6" fmla="*/ 0 60000 65536"/>
                                  <a:gd name="T7" fmla="*/ 0 60000 65536"/>
                                  <a:gd name="T8" fmla="*/ 0 60000 65536"/>
                                </a:gdLst>
                                <a:ahLst/>
                                <a:cxnLst>
                                  <a:cxn ang="T6">
                                    <a:pos x="T0" y="T1"/>
                                  </a:cxn>
                                  <a:cxn ang="T7">
                                    <a:pos x="T2" y="T3"/>
                                  </a:cxn>
                                  <a:cxn ang="T8">
                                    <a:pos x="T4" y="T5"/>
                                  </a:cxn>
                                </a:cxnLst>
                                <a:rect l="0" t="0" r="r" b="b"/>
                                <a:pathLst>
                                  <a:path w="2" h="159">
                                    <a:moveTo>
                                      <a:pt x="0" y="0"/>
                                    </a:moveTo>
                                    <a:lnTo>
                                      <a:pt x="1" y="15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3" name="Freeform 681"/>
                            <wps:cNvSpPr>
                              <a:spLocks/>
                            </wps:cNvSpPr>
                            <wps:spPr bwMode="auto">
                              <a:xfrm>
                                <a:off x="3631" y="1635"/>
                                <a:ext cx="2" cy="158"/>
                              </a:xfrm>
                              <a:custGeom>
                                <a:avLst/>
                                <a:gdLst>
                                  <a:gd name="T0" fmla="*/ 0 w 2"/>
                                  <a:gd name="T1" fmla="*/ 0 h 158"/>
                                  <a:gd name="T2" fmla="*/ 1 w 2"/>
                                  <a:gd name="T3" fmla="*/ 157 h 158"/>
                                  <a:gd name="T4" fmla="*/ 0 w 2"/>
                                  <a:gd name="T5" fmla="*/ 0 h 158"/>
                                  <a:gd name="T6" fmla="*/ 0 60000 65536"/>
                                  <a:gd name="T7" fmla="*/ 0 60000 65536"/>
                                  <a:gd name="T8" fmla="*/ 0 60000 65536"/>
                                </a:gdLst>
                                <a:ahLst/>
                                <a:cxnLst>
                                  <a:cxn ang="T6">
                                    <a:pos x="T0" y="T1"/>
                                  </a:cxn>
                                  <a:cxn ang="T7">
                                    <a:pos x="T2" y="T3"/>
                                  </a:cxn>
                                  <a:cxn ang="T8">
                                    <a:pos x="T4" y="T5"/>
                                  </a:cxn>
                                </a:cxnLst>
                                <a:rect l="0" t="0" r="r" b="b"/>
                                <a:pathLst>
                                  <a:path w="2" h="158">
                                    <a:moveTo>
                                      <a:pt x="0" y="0"/>
                                    </a:moveTo>
                                    <a:lnTo>
                                      <a:pt x="1" y="157"/>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4" name="Freeform 682"/>
                            <wps:cNvSpPr>
                              <a:spLocks/>
                            </wps:cNvSpPr>
                            <wps:spPr bwMode="auto">
                              <a:xfrm>
                                <a:off x="3456" y="1639"/>
                                <a:ext cx="1" cy="65"/>
                              </a:xfrm>
                              <a:custGeom>
                                <a:avLst/>
                                <a:gdLst>
                                  <a:gd name="T0" fmla="*/ 0 w 1"/>
                                  <a:gd name="T1" fmla="*/ 0 h 65"/>
                                  <a:gd name="T2" fmla="*/ 0 w 1"/>
                                  <a:gd name="T3" fmla="*/ 64 h 65"/>
                                  <a:gd name="T4" fmla="*/ 0 w 1"/>
                                  <a:gd name="T5" fmla="*/ 0 h 65"/>
                                  <a:gd name="T6" fmla="*/ 0 60000 65536"/>
                                  <a:gd name="T7" fmla="*/ 0 60000 65536"/>
                                  <a:gd name="T8" fmla="*/ 0 60000 65536"/>
                                </a:gdLst>
                                <a:ahLst/>
                                <a:cxnLst>
                                  <a:cxn ang="T6">
                                    <a:pos x="T0" y="T1"/>
                                  </a:cxn>
                                  <a:cxn ang="T7">
                                    <a:pos x="T2" y="T3"/>
                                  </a:cxn>
                                  <a:cxn ang="T8">
                                    <a:pos x="T4" y="T5"/>
                                  </a:cxn>
                                </a:cxnLst>
                                <a:rect l="0" t="0" r="r" b="b"/>
                                <a:pathLst>
                                  <a:path w="1" h="65">
                                    <a:moveTo>
                                      <a:pt x="0" y="0"/>
                                    </a:moveTo>
                                    <a:lnTo>
                                      <a:pt x="0" y="6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5" name="Freeform 683"/>
                            <wps:cNvSpPr>
                              <a:spLocks/>
                            </wps:cNvSpPr>
                            <wps:spPr bwMode="auto">
                              <a:xfrm>
                                <a:off x="3471" y="1676"/>
                                <a:ext cx="2" cy="41"/>
                              </a:xfrm>
                              <a:custGeom>
                                <a:avLst/>
                                <a:gdLst>
                                  <a:gd name="T0" fmla="*/ 0 w 2"/>
                                  <a:gd name="T1" fmla="*/ 0 h 41"/>
                                  <a:gd name="T2" fmla="*/ 1 w 2"/>
                                  <a:gd name="T3" fmla="*/ 40 h 41"/>
                                  <a:gd name="T4" fmla="*/ 0 w 2"/>
                                  <a:gd name="T5" fmla="*/ 0 h 41"/>
                                  <a:gd name="T6" fmla="*/ 0 60000 65536"/>
                                  <a:gd name="T7" fmla="*/ 0 60000 65536"/>
                                  <a:gd name="T8" fmla="*/ 0 60000 65536"/>
                                </a:gdLst>
                                <a:ahLst/>
                                <a:cxnLst>
                                  <a:cxn ang="T6">
                                    <a:pos x="T0" y="T1"/>
                                  </a:cxn>
                                  <a:cxn ang="T7">
                                    <a:pos x="T2" y="T3"/>
                                  </a:cxn>
                                  <a:cxn ang="T8">
                                    <a:pos x="T4" y="T5"/>
                                  </a:cxn>
                                </a:cxnLst>
                                <a:rect l="0" t="0" r="r" b="b"/>
                                <a:pathLst>
                                  <a:path w="2" h="41">
                                    <a:moveTo>
                                      <a:pt x="0" y="0"/>
                                    </a:moveTo>
                                    <a:lnTo>
                                      <a:pt x="1"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6" name="Freeform 684"/>
                            <wps:cNvSpPr>
                              <a:spLocks/>
                            </wps:cNvSpPr>
                            <wps:spPr bwMode="auto">
                              <a:xfrm>
                                <a:off x="3461" y="1720"/>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7" name="Freeform 685"/>
                            <wps:cNvSpPr>
                              <a:spLocks/>
                            </wps:cNvSpPr>
                            <wps:spPr bwMode="auto">
                              <a:xfrm>
                                <a:off x="3474" y="1739"/>
                                <a:ext cx="1" cy="52"/>
                              </a:xfrm>
                              <a:custGeom>
                                <a:avLst/>
                                <a:gdLst>
                                  <a:gd name="T0" fmla="*/ 0 w 1"/>
                                  <a:gd name="T1" fmla="*/ 0 h 52"/>
                                  <a:gd name="T2" fmla="*/ 0 w 1"/>
                                  <a:gd name="T3" fmla="*/ 51 h 52"/>
                                  <a:gd name="T4" fmla="*/ 0 w 1"/>
                                  <a:gd name="T5" fmla="*/ 0 h 52"/>
                                  <a:gd name="T6" fmla="*/ 0 60000 65536"/>
                                  <a:gd name="T7" fmla="*/ 0 60000 65536"/>
                                  <a:gd name="T8" fmla="*/ 0 60000 65536"/>
                                </a:gdLst>
                                <a:ahLst/>
                                <a:cxnLst>
                                  <a:cxn ang="T6">
                                    <a:pos x="T0" y="T1"/>
                                  </a:cxn>
                                  <a:cxn ang="T7">
                                    <a:pos x="T2" y="T3"/>
                                  </a:cxn>
                                  <a:cxn ang="T8">
                                    <a:pos x="T4" y="T5"/>
                                  </a:cxn>
                                </a:cxnLst>
                                <a:rect l="0" t="0" r="r" b="b"/>
                                <a:pathLst>
                                  <a:path w="1" h="52">
                                    <a:moveTo>
                                      <a:pt x="0" y="0"/>
                                    </a:moveTo>
                                    <a:lnTo>
                                      <a:pt x="0" y="5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8" name="Freeform 686"/>
                            <wps:cNvSpPr>
                              <a:spLocks/>
                            </wps:cNvSpPr>
                            <wps:spPr bwMode="auto">
                              <a:xfrm>
                                <a:off x="3454" y="1767"/>
                                <a:ext cx="2" cy="21"/>
                              </a:xfrm>
                              <a:custGeom>
                                <a:avLst/>
                                <a:gdLst>
                                  <a:gd name="T0" fmla="*/ 0 w 2"/>
                                  <a:gd name="T1" fmla="*/ 0 h 21"/>
                                  <a:gd name="T2" fmla="*/ 1 w 2"/>
                                  <a:gd name="T3" fmla="*/ 20 h 21"/>
                                  <a:gd name="T4" fmla="*/ 0 w 2"/>
                                  <a:gd name="T5" fmla="*/ 0 h 21"/>
                                  <a:gd name="T6" fmla="*/ 0 60000 65536"/>
                                  <a:gd name="T7" fmla="*/ 0 60000 65536"/>
                                  <a:gd name="T8" fmla="*/ 0 60000 65536"/>
                                </a:gdLst>
                                <a:ahLst/>
                                <a:cxnLst>
                                  <a:cxn ang="T6">
                                    <a:pos x="T0" y="T1"/>
                                  </a:cxn>
                                  <a:cxn ang="T7">
                                    <a:pos x="T2" y="T3"/>
                                  </a:cxn>
                                  <a:cxn ang="T8">
                                    <a:pos x="T4" y="T5"/>
                                  </a:cxn>
                                </a:cxnLst>
                                <a:rect l="0" t="0" r="r" b="b"/>
                                <a:pathLst>
                                  <a:path w="2" h="21">
                                    <a:moveTo>
                                      <a:pt x="0" y="0"/>
                                    </a:moveTo>
                                    <a:lnTo>
                                      <a:pt x="1" y="2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39" name="Freeform 687"/>
                            <wps:cNvSpPr>
                              <a:spLocks/>
                            </wps:cNvSpPr>
                            <wps:spPr bwMode="auto">
                              <a:xfrm>
                                <a:off x="3671" y="1724"/>
                                <a:ext cx="1" cy="64"/>
                              </a:xfrm>
                              <a:custGeom>
                                <a:avLst/>
                                <a:gdLst>
                                  <a:gd name="T0" fmla="*/ 0 w 1"/>
                                  <a:gd name="T1" fmla="*/ 63 h 64"/>
                                  <a:gd name="T2" fmla="*/ 0 w 1"/>
                                  <a:gd name="T3" fmla="*/ 0 h 64"/>
                                  <a:gd name="T4" fmla="*/ 0 w 1"/>
                                  <a:gd name="T5" fmla="*/ 63 h 64"/>
                                  <a:gd name="T6" fmla="*/ 0 60000 65536"/>
                                  <a:gd name="T7" fmla="*/ 0 60000 65536"/>
                                  <a:gd name="T8" fmla="*/ 0 60000 65536"/>
                                </a:gdLst>
                                <a:ahLst/>
                                <a:cxnLst>
                                  <a:cxn ang="T6">
                                    <a:pos x="T0" y="T1"/>
                                  </a:cxn>
                                  <a:cxn ang="T7">
                                    <a:pos x="T2" y="T3"/>
                                  </a:cxn>
                                  <a:cxn ang="T8">
                                    <a:pos x="T4" y="T5"/>
                                  </a:cxn>
                                </a:cxnLst>
                                <a:rect l="0" t="0" r="r" b="b"/>
                                <a:pathLst>
                                  <a:path w="1" h="64">
                                    <a:moveTo>
                                      <a:pt x="0" y="63"/>
                                    </a:moveTo>
                                    <a:lnTo>
                                      <a:pt x="0" y="0"/>
                                    </a:lnTo>
                                    <a:lnTo>
                                      <a:pt x="0" y="6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0" name="Freeform 688"/>
                            <wps:cNvSpPr>
                              <a:spLocks/>
                            </wps:cNvSpPr>
                            <wps:spPr bwMode="auto">
                              <a:xfrm>
                                <a:off x="3684" y="1710"/>
                                <a:ext cx="1" cy="41"/>
                              </a:xfrm>
                              <a:custGeom>
                                <a:avLst/>
                                <a:gdLst>
                                  <a:gd name="T0" fmla="*/ 0 w 1"/>
                                  <a:gd name="T1" fmla="*/ 40 h 41"/>
                                  <a:gd name="T2" fmla="*/ 0 w 1"/>
                                  <a:gd name="T3" fmla="*/ 0 h 41"/>
                                  <a:gd name="T4" fmla="*/ 0 w 1"/>
                                  <a:gd name="T5" fmla="*/ 40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1" name="Freeform 689"/>
                            <wps:cNvSpPr>
                              <a:spLocks/>
                            </wps:cNvSpPr>
                            <wps:spPr bwMode="auto">
                              <a:xfrm>
                                <a:off x="3676" y="1671"/>
                                <a:ext cx="1" cy="37"/>
                              </a:xfrm>
                              <a:custGeom>
                                <a:avLst/>
                                <a:gdLst>
                                  <a:gd name="T0" fmla="*/ 0 w 1"/>
                                  <a:gd name="T1" fmla="*/ 36 h 37"/>
                                  <a:gd name="T2" fmla="*/ 0 w 1"/>
                                  <a:gd name="T3" fmla="*/ 0 h 37"/>
                                  <a:gd name="T4" fmla="*/ 0 w 1"/>
                                  <a:gd name="T5" fmla="*/ 36 h 37"/>
                                  <a:gd name="T6" fmla="*/ 0 60000 65536"/>
                                  <a:gd name="T7" fmla="*/ 0 60000 65536"/>
                                  <a:gd name="T8" fmla="*/ 0 60000 65536"/>
                                </a:gdLst>
                                <a:ahLst/>
                                <a:cxnLst>
                                  <a:cxn ang="T6">
                                    <a:pos x="T0" y="T1"/>
                                  </a:cxn>
                                  <a:cxn ang="T7">
                                    <a:pos x="T2" y="T3"/>
                                  </a:cxn>
                                  <a:cxn ang="T8">
                                    <a:pos x="T4" y="T5"/>
                                  </a:cxn>
                                </a:cxnLst>
                                <a:rect l="0" t="0" r="r" b="b"/>
                                <a:pathLst>
                                  <a:path w="1" h="37">
                                    <a:moveTo>
                                      <a:pt x="0" y="36"/>
                                    </a:moveTo>
                                    <a:lnTo>
                                      <a:pt x="0" y="0"/>
                                    </a:lnTo>
                                    <a:lnTo>
                                      <a:pt x="0" y="36"/>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2" name="Freeform 690"/>
                            <wps:cNvSpPr>
                              <a:spLocks/>
                            </wps:cNvSpPr>
                            <wps:spPr bwMode="auto">
                              <a:xfrm>
                                <a:off x="3687" y="1638"/>
                                <a:ext cx="1" cy="49"/>
                              </a:xfrm>
                              <a:custGeom>
                                <a:avLst/>
                                <a:gdLst>
                                  <a:gd name="T0" fmla="*/ 0 w 1"/>
                                  <a:gd name="T1" fmla="*/ 48 h 49"/>
                                  <a:gd name="T2" fmla="*/ 0 w 1"/>
                                  <a:gd name="T3" fmla="*/ 0 h 49"/>
                                  <a:gd name="T4" fmla="*/ 0 w 1"/>
                                  <a:gd name="T5" fmla="*/ 48 h 49"/>
                                  <a:gd name="T6" fmla="*/ 0 60000 65536"/>
                                  <a:gd name="T7" fmla="*/ 0 60000 65536"/>
                                  <a:gd name="T8" fmla="*/ 0 60000 65536"/>
                                </a:gdLst>
                                <a:ahLst/>
                                <a:cxnLst>
                                  <a:cxn ang="T6">
                                    <a:pos x="T0" y="T1"/>
                                  </a:cxn>
                                  <a:cxn ang="T7">
                                    <a:pos x="T2" y="T3"/>
                                  </a:cxn>
                                  <a:cxn ang="T8">
                                    <a:pos x="T4" y="T5"/>
                                  </a:cxn>
                                </a:cxnLst>
                                <a:rect l="0" t="0" r="r" b="b"/>
                                <a:pathLst>
                                  <a:path w="1" h="49">
                                    <a:moveTo>
                                      <a:pt x="0" y="48"/>
                                    </a:moveTo>
                                    <a:lnTo>
                                      <a:pt x="0" y="0"/>
                                    </a:lnTo>
                                    <a:lnTo>
                                      <a:pt x="0" y="4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3" name="Freeform 691"/>
                            <wps:cNvSpPr>
                              <a:spLocks/>
                            </wps:cNvSpPr>
                            <wps:spPr bwMode="auto">
                              <a:xfrm>
                                <a:off x="3669" y="1635"/>
                                <a:ext cx="1" cy="22"/>
                              </a:xfrm>
                              <a:custGeom>
                                <a:avLst/>
                                <a:gdLst>
                                  <a:gd name="T0" fmla="*/ 0 w 1"/>
                                  <a:gd name="T1" fmla="*/ 21 h 22"/>
                                  <a:gd name="T2" fmla="*/ 0 w 1"/>
                                  <a:gd name="T3" fmla="*/ 0 h 22"/>
                                  <a:gd name="T4" fmla="*/ 0 w 1"/>
                                  <a:gd name="T5" fmla="*/ 21 h 22"/>
                                  <a:gd name="T6" fmla="*/ 0 60000 65536"/>
                                  <a:gd name="T7" fmla="*/ 0 60000 65536"/>
                                  <a:gd name="T8" fmla="*/ 0 60000 65536"/>
                                </a:gdLst>
                                <a:ahLst/>
                                <a:cxnLst>
                                  <a:cxn ang="T6">
                                    <a:pos x="T0" y="T1"/>
                                  </a:cxn>
                                  <a:cxn ang="T7">
                                    <a:pos x="T2" y="T3"/>
                                  </a:cxn>
                                  <a:cxn ang="T8">
                                    <a:pos x="T4" y="T5"/>
                                  </a:cxn>
                                </a:cxnLst>
                                <a:rect l="0" t="0" r="r" b="b"/>
                                <a:pathLst>
                                  <a:path w="1" h="22">
                                    <a:moveTo>
                                      <a:pt x="0" y="21"/>
                                    </a:moveTo>
                                    <a:lnTo>
                                      <a:pt x="0" y="0"/>
                                    </a:lnTo>
                                    <a:lnTo>
                                      <a:pt x="0" y="2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4" name="Freeform 692"/>
                            <wps:cNvSpPr>
                              <a:spLocks/>
                            </wps:cNvSpPr>
                            <wps:spPr bwMode="auto">
                              <a:xfrm>
                                <a:off x="3571" y="1642"/>
                                <a:ext cx="1" cy="56"/>
                              </a:xfrm>
                              <a:custGeom>
                                <a:avLst/>
                                <a:gdLst>
                                  <a:gd name="T0" fmla="*/ 0 w 1"/>
                                  <a:gd name="T1" fmla="*/ 0 h 56"/>
                                  <a:gd name="T2" fmla="*/ 0 w 1"/>
                                  <a:gd name="T3" fmla="*/ 55 h 56"/>
                                  <a:gd name="T4" fmla="*/ 0 w 1"/>
                                  <a:gd name="T5" fmla="*/ 0 h 56"/>
                                  <a:gd name="T6" fmla="*/ 0 60000 65536"/>
                                  <a:gd name="T7" fmla="*/ 0 60000 65536"/>
                                  <a:gd name="T8" fmla="*/ 0 60000 65536"/>
                                </a:gdLst>
                                <a:ahLst/>
                                <a:cxnLst>
                                  <a:cxn ang="T6">
                                    <a:pos x="T0" y="T1"/>
                                  </a:cxn>
                                  <a:cxn ang="T7">
                                    <a:pos x="T2" y="T3"/>
                                  </a:cxn>
                                  <a:cxn ang="T8">
                                    <a:pos x="T4" y="T5"/>
                                  </a:cxn>
                                </a:cxnLst>
                                <a:rect l="0" t="0" r="r" b="b"/>
                                <a:pathLst>
                                  <a:path w="1" h="56">
                                    <a:moveTo>
                                      <a:pt x="0" y="0"/>
                                    </a:moveTo>
                                    <a:lnTo>
                                      <a:pt x="0" y="5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5" name="Freeform 693"/>
                            <wps:cNvSpPr>
                              <a:spLocks/>
                            </wps:cNvSpPr>
                            <wps:spPr bwMode="auto">
                              <a:xfrm>
                                <a:off x="3576" y="1707"/>
                                <a:ext cx="1" cy="36"/>
                              </a:xfrm>
                              <a:custGeom>
                                <a:avLst/>
                                <a:gdLst>
                                  <a:gd name="T0" fmla="*/ 0 w 1"/>
                                  <a:gd name="T1" fmla="*/ 0 h 36"/>
                                  <a:gd name="T2" fmla="*/ 0 w 1"/>
                                  <a:gd name="T3" fmla="*/ 35 h 36"/>
                                  <a:gd name="T4" fmla="*/ 0 w 1"/>
                                  <a:gd name="T5" fmla="*/ 0 h 36"/>
                                  <a:gd name="T6" fmla="*/ 0 60000 65536"/>
                                  <a:gd name="T7" fmla="*/ 0 60000 65536"/>
                                  <a:gd name="T8" fmla="*/ 0 60000 65536"/>
                                </a:gdLst>
                                <a:ahLst/>
                                <a:cxnLst>
                                  <a:cxn ang="T6">
                                    <a:pos x="T0" y="T1"/>
                                  </a:cxn>
                                  <a:cxn ang="T7">
                                    <a:pos x="T2" y="T3"/>
                                  </a:cxn>
                                  <a:cxn ang="T8">
                                    <a:pos x="T4" y="T5"/>
                                  </a:cxn>
                                </a:cxnLst>
                                <a:rect l="0" t="0" r="r" b="b"/>
                                <a:pathLst>
                                  <a:path w="1" h="36">
                                    <a:moveTo>
                                      <a:pt x="0" y="0"/>
                                    </a:moveTo>
                                    <a:lnTo>
                                      <a:pt x="0" y="3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6" name="Freeform 694"/>
                            <wps:cNvSpPr>
                              <a:spLocks/>
                            </wps:cNvSpPr>
                            <wps:spPr bwMode="auto">
                              <a:xfrm>
                                <a:off x="3571" y="1742"/>
                                <a:ext cx="1" cy="23"/>
                              </a:xfrm>
                              <a:custGeom>
                                <a:avLst/>
                                <a:gdLst>
                                  <a:gd name="T0" fmla="*/ 0 w 1"/>
                                  <a:gd name="T1" fmla="*/ 0 h 23"/>
                                  <a:gd name="T2" fmla="*/ 0 w 1"/>
                                  <a:gd name="T3" fmla="*/ 22 h 23"/>
                                  <a:gd name="T4" fmla="*/ 0 w 1"/>
                                  <a:gd name="T5" fmla="*/ 0 h 23"/>
                                  <a:gd name="T6" fmla="*/ 0 60000 65536"/>
                                  <a:gd name="T7" fmla="*/ 0 60000 65536"/>
                                  <a:gd name="T8" fmla="*/ 0 60000 65536"/>
                                </a:gdLst>
                                <a:ahLst/>
                                <a:cxnLst>
                                  <a:cxn ang="T6">
                                    <a:pos x="T0" y="T1"/>
                                  </a:cxn>
                                  <a:cxn ang="T7">
                                    <a:pos x="T2" y="T3"/>
                                  </a:cxn>
                                  <a:cxn ang="T8">
                                    <a:pos x="T4" y="T5"/>
                                  </a:cxn>
                                </a:cxnLst>
                                <a:rect l="0" t="0" r="r" b="b"/>
                                <a:pathLst>
                                  <a:path w="1" h="23">
                                    <a:moveTo>
                                      <a:pt x="0" y="0"/>
                                    </a:moveTo>
                                    <a:lnTo>
                                      <a:pt x="0" y="2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547" name="Freeform 695"/>
                          <wps:cNvSpPr>
                            <a:spLocks/>
                          </wps:cNvSpPr>
                          <wps:spPr bwMode="auto">
                            <a:xfrm>
                              <a:off x="4531" y="1598"/>
                              <a:ext cx="173" cy="253"/>
                            </a:xfrm>
                            <a:custGeom>
                              <a:avLst/>
                              <a:gdLst>
                                <a:gd name="T0" fmla="*/ 0 w 181"/>
                                <a:gd name="T1" fmla="*/ 0 h 421"/>
                                <a:gd name="T2" fmla="*/ 17 w 181"/>
                                <a:gd name="T3" fmla="*/ 23 h 421"/>
                                <a:gd name="T4" fmla="*/ 72 w 181"/>
                                <a:gd name="T5" fmla="*/ 81 h 421"/>
                                <a:gd name="T6" fmla="*/ 90 w 181"/>
                                <a:gd name="T7" fmla="*/ 103 h 421"/>
                                <a:gd name="T8" fmla="*/ 99 w 181"/>
                                <a:gd name="T9" fmla="*/ 126 h 421"/>
                                <a:gd name="T10" fmla="*/ 99 w 181"/>
                                <a:gd name="T11" fmla="*/ 166 h 421"/>
                                <a:gd name="T12" fmla="*/ 108 w 181"/>
                                <a:gd name="T13" fmla="*/ 178 h 421"/>
                                <a:gd name="T14" fmla="*/ 108 w 181"/>
                                <a:gd name="T15" fmla="*/ 189 h 421"/>
                                <a:gd name="T16" fmla="*/ 144 w 181"/>
                                <a:gd name="T17" fmla="*/ 230 h 421"/>
                                <a:gd name="T18" fmla="*/ 172 w 181"/>
                                <a:gd name="T19" fmla="*/ 247 h 421"/>
                                <a:gd name="T20" fmla="*/ 172 w 181"/>
                                <a:gd name="T21" fmla="*/ 252 h 42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81" h="421">
                                  <a:moveTo>
                                    <a:pt x="0" y="0"/>
                                  </a:moveTo>
                                  <a:lnTo>
                                    <a:pt x="18" y="39"/>
                                  </a:lnTo>
                                  <a:lnTo>
                                    <a:pt x="75" y="134"/>
                                  </a:lnTo>
                                  <a:lnTo>
                                    <a:pt x="94" y="172"/>
                                  </a:lnTo>
                                  <a:lnTo>
                                    <a:pt x="104" y="210"/>
                                  </a:lnTo>
                                  <a:lnTo>
                                    <a:pt x="104" y="277"/>
                                  </a:lnTo>
                                  <a:lnTo>
                                    <a:pt x="113" y="296"/>
                                  </a:lnTo>
                                  <a:lnTo>
                                    <a:pt x="113" y="315"/>
                                  </a:lnTo>
                                  <a:lnTo>
                                    <a:pt x="151" y="382"/>
                                  </a:lnTo>
                                  <a:lnTo>
                                    <a:pt x="180" y="411"/>
                                  </a:lnTo>
                                  <a:lnTo>
                                    <a:pt x="180" y="42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8" name="Freeform 696"/>
                          <wps:cNvSpPr>
                            <a:spLocks/>
                          </wps:cNvSpPr>
                          <wps:spPr bwMode="auto">
                            <a:xfrm>
                              <a:off x="5219" y="1636"/>
                              <a:ext cx="192" cy="227"/>
                            </a:xfrm>
                            <a:custGeom>
                              <a:avLst/>
                              <a:gdLst>
                                <a:gd name="T0" fmla="*/ 0 w 200"/>
                                <a:gd name="T1" fmla="*/ 0 h 381"/>
                                <a:gd name="T2" fmla="*/ 29 w 200"/>
                                <a:gd name="T3" fmla="*/ 41 h 381"/>
                                <a:gd name="T4" fmla="*/ 52 w 200"/>
                                <a:gd name="T5" fmla="*/ 66 h 381"/>
                                <a:gd name="T6" fmla="*/ 77 w 200"/>
                                <a:gd name="T7" fmla="*/ 85 h 381"/>
                                <a:gd name="T8" fmla="*/ 96 w 200"/>
                                <a:gd name="T9" fmla="*/ 104 h 381"/>
                                <a:gd name="T10" fmla="*/ 110 w 200"/>
                                <a:gd name="T11" fmla="*/ 122 h 381"/>
                                <a:gd name="T12" fmla="*/ 122 w 200"/>
                                <a:gd name="T13" fmla="*/ 132 h 381"/>
                                <a:gd name="T14" fmla="*/ 129 w 200"/>
                                <a:gd name="T15" fmla="*/ 146 h 381"/>
                                <a:gd name="T16" fmla="*/ 140 w 200"/>
                                <a:gd name="T17" fmla="*/ 163 h 381"/>
                                <a:gd name="T18" fmla="*/ 147 w 200"/>
                                <a:gd name="T19" fmla="*/ 181 h 381"/>
                                <a:gd name="T20" fmla="*/ 165 w 200"/>
                                <a:gd name="T21" fmla="*/ 197 h 381"/>
                                <a:gd name="T22" fmla="*/ 177 w 200"/>
                                <a:gd name="T23" fmla="*/ 209 h 381"/>
                                <a:gd name="T24" fmla="*/ 187 w 200"/>
                                <a:gd name="T25" fmla="*/ 224 h 381"/>
                                <a:gd name="T26" fmla="*/ 191 w 200"/>
                                <a:gd name="T27" fmla="*/ 226 h 38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00" h="381">
                                  <a:moveTo>
                                    <a:pt x="0" y="0"/>
                                  </a:moveTo>
                                  <a:lnTo>
                                    <a:pt x="30" y="69"/>
                                  </a:lnTo>
                                  <a:lnTo>
                                    <a:pt x="54" y="110"/>
                                  </a:lnTo>
                                  <a:lnTo>
                                    <a:pt x="80" y="143"/>
                                  </a:lnTo>
                                  <a:lnTo>
                                    <a:pt x="100" y="175"/>
                                  </a:lnTo>
                                  <a:lnTo>
                                    <a:pt x="115" y="204"/>
                                  </a:lnTo>
                                  <a:lnTo>
                                    <a:pt x="127" y="221"/>
                                  </a:lnTo>
                                  <a:lnTo>
                                    <a:pt x="134" y="245"/>
                                  </a:lnTo>
                                  <a:lnTo>
                                    <a:pt x="146" y="274"/>
                                  </a:lnTo>
                                  <a:lnTo>
                                    <a:pt x="153" y="303"/>
                                  </a:lnTo>
                                  <a:lnTo>
                                    <a:pt x="172" y="331"/>
                                  </a:lnTo>
                                  <a:lnTo>
                                    <a:pt x="184" y="351"/>
                                  </a:lnTo>
                                  <a:lnTo>
                                    <a:pt x="195" y="376"/>
                                  </a:lnTo>
                                  <a:lnTo>
                                    <a:pt x="199" y="38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49" name="Freeform 697"/>
                          <wps:cNvSpPr>
                            <a:spLocks/>
                          </wps:cNvSpPr>
                          <wps:spPr bwMode="auto">
                            <a:xfrm>
                              <a:off x="5524" y="1695"/>
                              <a:ext cx="187" cy="243"/>
                            </a:xfrm>
                            <a:custGeom>
                              <a:avLst/>
                              <a:gdLst>
                                <a:gd name="T0" fmla="*/ 0 w 194"/>
                                <a:gd name="T1" fmla="*/ 0 h 405"/>
                                <a:gd name="T2" fmla="*/ 72 w 194"/>
                                <a:gd name="T3" fmla="*/ 87 h 405"/>
                                <a:gd name="T4" fmla="*/ 105 w 194"/>
                                <a:gd name="T5" fmla="*/ 131 h 405"/>
                                <a:gd name="T6" fmla="*/ 129 w 194"/>
                                <a:gd name="T7" fmla="*/ 170 h 405"/>
                                <a:gd name="T8" fmla="*/ 138 w 194"/>
                                <a:gd name="T9" fmla="*/ 203 h 405"/>
                                <a:gd name="T10" fmla="*/ 154 w 194"/>
                                <a:gd name="T11" fmla="*/ 223 h 405"/>
                                <a:gd name="T12" fmla="*/ 163 w 194"/>
                                <a:gd name="T13" fmla="*/ 238 h 405"/>
                                <a:gd name="T14" fmla="*/ 186 w 194"/>
                                <a:gd name="T15" fmla="*/ 242 h 40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94" h="405">
                                  <a:moveTo>
                                    <a:pt x="0" y="0"/>
                                  </a:moveTo>
                                  <a:lnTo>
                                    <a:pt x="75" y="145"/>
                                  </a:lnTo>
                                  <a:lnTo>
                                    <a:pt x="109" y="218"/>
                                  </a:lnTo>
                                  <a:lnTo>
                                    <a:pt x="134" y="284"/>
                                  </a:lnTo>
                                  <a:lnTo>
                                    <a:pt x="143" y="339"/>
                                  </a:lnTo>
                                  <a:lnTo>
                                    <a:pt x="160" y="371"/>
                                  </a:lnTo>
                                  <a:lnTo>
                                    <a:pt x="169" y="396"/>
                                  </a:lnTo>
                                  <a:lnTo>
                                    <a:pt x="193" y="40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0" name="Freeform 698"/>
                          <wps:cNvSpPr>
                            <a:spLocks/>
                          </wps:cNvSpPr>
                          <wps:spPr bwMode="auto">
                            <a:xfrm>
                              <a:off x="4272" y="1814"/>
                              <a:ext cx="214" cy="213"/>
                            </a:xfrm>
                            <a:custGeom>
                              <a:avLst/>
                              <a:gdLst>
                                <a:gd name="T0" fmla="*/ 0 w 222"/>
                                <a:gd name="T1" fmla="*/ 212 h 355"/>
                                <a:gd name="T2" fmla="*/ 45 w 222"/>
                                <a:gd name="T3" fmla="*/ 212 h 355"/>
                                <a:gd name="T4" fmla="*/ 213 w 222"/>
                                <a:gd name="T5" fmla="*/ 21 h 355"/>
                                <a:gd name="T6" fmla="*/ 167 w 222"/>
                                <a:gd name="T7" fmla="*/ 0 h 355"/>
                                <a:gd name="T8" fmla="*/ 0 w 222"/>
                                <a:gd name="T9" fmla="*/ 212 h 355"/>
                                <a:gd name="T10" fmla="*/ 0 w 222"/>
                                <a:gd name="T11" fmla="*/ 212 h 3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22" h="355">
                                  <a:moveTo>
                                    <a:pt x="0" y="354"/>
                                  </a:moveTo>
                                  <a:lnTo>
                                    <a:pt x="47" y="353"/>
                                  </a:lnTo>
                                  <a:lnTo>
                                    <a:pt x="221" y="35"/>
                                  </a:lnTo>
                                  <a:lnTo>
                                    <a:pt x="173" y="0"/>
                                  </a:lnTo>
                                  <a:lnTo>
                                    <a:pt x="0" y="354"/>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1" name="Freeform 699"/>
                          <wps:cNvSpPr>
                            <a:spLocks/>
                          </wps:cNvSpPr>
                          <wps:spPr bwMode="auto">
                            <a:xfrm>
                              <a:off x="4314" y="1828"/>
                              <a:ext cx="494" cy="222"/>
                            </a:xfrm>
                            <a:custGeom>
                              <a:avLst/>
                              <a:gdLst>
                                <a:gd name="T0" fmla="*/ 0 w 512"/>
                                <a:gd name="T1" fmla="*/ 177 h 373"/>
                                <a:gd name="T2" fmla="*/ 157 w 512"/>
                                <a:gd name="T3" fmla="*/ 0 h 373"/>
                                <a:gd name="T4" fmla="*/ 493 w 512"/>
                                <a:gd name="T5" fmla="*/ 134 h 373"/>
                                <a:gd name="T6" fmla="*/ 493 w 512"/>
                                <a:gd name="T7" fmla="*/ 173 h 373"/>
                                <a:gd name="T8" fmla="*/ 406 w 512"/>
                                <a:gd name="T9" fmla="*/ 221 h 373"/>
                                <a:gd name="T10" fmla="*/ 405 w 512"/>
                                <a:gd name="T11" fmla="*/ 142 h 373"/>
                                <a:gd name="T12" fmla="*/ 371 w 512"/>
                                <a:gd name="T13" fmla="*/ 142 h 373"/>
                                <a:gd name="T14" fmla="*/ 351 w 512"/>
                                <a:gd name="T15" fmla="*/ 106 h 373"/>
                                <a:gd name="T16" fmla="*/ 162 w 512"/>
                                <a:gd name="T17" fmla="*/ 24 h 373"/>
                                <a:gd name="T18" fmla="*/ 163 w 512"/>
                                <a:gd name="T19" fmla="*/ 39 h 373"/>
                                <a:gd name="T20" fmla="*/ 142 w 512"/>
                                <a:gd name="T21" fmla="*/ 48 h 373"/>
                                <a:gd name="T22" fmla="*/ 139 w 512"/>
                                <a:gd name="T23" fmla="*/ 42 h 373"/>
                                <a:gd name="T24" fmla="*/ 1 w 512"/>
                                <a:gd name="T25" fmla="*/ 199 h 373"/>
                                <a:gd name="T26" fmla="*/ 0 w 512"/>
                                <a:gd name="T27" fmla="*/ 177 h 373"/>
                                <a:gd name="T28" fmla="*/ 0 w 512"/>
                                <a:gd name="T29" fmla="*/ 177 h 37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12" h="373">
                                  <a:moveTo>
                                    <a:pt x="0" y="298"/>
                                  </a:moveTo>
                                  <a:lnTo>
                                    <a:pt x="163" y="0"/>
                                  </a:lnTo>
                                  <a:lnTo>
                                    <a:pt x="511" y="225"/>
                                  </a:lnTo>
                                  <a:lnTo>
                                    <a:pt x="511" y="291"/>
                                  </a:lnTo>
                                  <a:lnTo>
                                    <a:pt x="421" y="372"/>
                                  </a:lnTo>
                                  <a:lnTo>
                                    <a:pt x="420" y="238"/>
                                  </a:lnTo>
                                  <a:lnTo>
                                    <a:pt x="385" y="238"/>
                                  </a:lnTo>
                                  <a:lnTo>
                                    <a:pt x="364" y="178"/>
                                  </a:lnTo>
                                  <a:lnTo>
                                    <a:pt x="168" y="41"/>
                                  </a:lnTo>
                                  <a:lnTo>
                                    <a:pt x="169" y="65"/>
                                  </a:lnTo>
                                  <a:lnTo>
                                    <a:pt x="147" y="80"/>
                                  </a:lnTo>
                                  <a:lnTo>
                                    <a:pt x="144" y="70"/>
                                  </a:lnTo>
                                  <a:lnTo>
                                    <a:pt x="1" y="335"/>
                                  </a:lnTo>
                                  <a:lnTo>
                                    <a:pt x="0" y="298"/>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2" name="Freeform 700"/>
                          <wps:cNvSpPr>
                            <a:spLocks/>
                          </wps:cNvSpPr>
                          <wps:spPr bwMode="auto">
                            <a:xfrm>
                              <a:off x="4266" y="1807"/>
                              <a:ext cx="453" cy="220"/>
                            </a:xfrm>
                            <a:custGeom>
                              <a:avLst/>
                              <a:gdLst>
                                <a:gd name="T0" fmla="*/ 6 w 471"/>
                                <a:gd name="T1" fmla="*/ 219 h 366"/>
                                <a:gd name="T2" fmla="*/ 177 w 471"/>
                                <a:gd name="T3" fmla="*/ 13 h 366"/>
                                <a:gd name="T4" fmla="*/ 423 w 471"/>
                                <a:gd name="T5" fmla="*/ 122 h 366"/>
                                <a:gd name="T6" fmla="*/ 452 w 471"/>
                                <a:gd name="T7" fmla="*/ 122 h 366"/>
                                <a:gd name="T8" fmla="*/ 172 w 471"/>
                                <a:gd name="T9" fmla="*/ 0 h 366"/>
                                <a:gd name="T10" fmla="*/ 0 w 471"/>
                                <a:gd name="T11" fmla="*/ 210 h 366"/>
                                <a:gd name="T12" fmla="*/ 6 w 471"/>
                                <a:gd name="T13" fmla="*/ 219 h 366"/>
                                <a:gd name="T14" fmla="*/ 6 w 471"/>
                                <a:gd name="T15" fmla="*/ 219 h 36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71" h="366">
                                  <a:moveTo>
                                    <a:pt x="6" y="365"/>
                                  </a:moveTo>
                                  <a:lnTo>
                                    <a:pt x="184" y="22"/>
                                  </a:lnTo>
                                  <a:lnTo>
                                    <a:pt x="440" y="203"/>
                                  </a:lnTo>
                                  <a:lnTo>
                                    <a:pt x="470" y="203"/>
                                  </a:lnTo>
                                  <a:lnTo>
                                    <a:pt x="179" y="0"/>
                                  </a:lnTo>
                                  <a:lnTo>
                                    <a:pt x="0" y="350"/>
                                  </a:lnTo>
                                  <a:lnTo>
                                    <a:pt x="6" y="365"/>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3" name="Freeform 701"/>
                          <wps:cNvSpPr>
                            <a:spLocks/>
                          </wps:cNvSpPr>
                          <wps:spPr bwMode="auto">
                            <a:xfrm>
                              <a:off x="4618" y="1924"/>
                              <a:ext cx="67" cy="37"/>
                            </a:xfrm>
                            <a:custGeom>
                              <a:avLst/>
                              <a:gdLst>
                                <a:gd name="T0" fmla="*/ 0 w 70"/>
                                <a:gd name="T1" fmla="*/ 36 h 60"/>
                                <a:gd name="T2" fmla="*/ 59 w 70"/>
                                <a:gd name="T3" fmla="*/ 0 h 60"/>
                                <a:gd name="T4" fmla="*/ 66 w 70"/>
                                <a:gd name="T5" fmla="*/ 31 h 60"/>
                                <a:gd name="T6" fmla="*/ 0 w 70"/>
                                <a:gd name="T7" fmla="*/ 36 h 60"/>
                                <a:gd name="T8" fmla="*/ 0 w 70"/>
                                <a:gd name="T9" fmla="*/ 36 h 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0" h="60">
                                  <a:moveTo>
                                    <a:pt x="0" y="59"/>
                                  </a:moveTo>
                                  <a:lnTo>
                                    <a:pt x="62" y="0"/>
                                  </a:lnTo>
                                  <a:lnTo>
                                    <a:pt x="69" y="51"/>
                                  </a:lnTo>
                                  <a:lnTo>
                                    <a:pt x="0" y="59"/>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4" name="Freeform 702"/>
                          <wps:cNvSpPr>
                            <a:spLocks/>
                          </wps:cNvSpPr>
                          <wps:spPr bwMode="auto">
                            <a:xfrm>
                              <a:off x="4627" y="1967"/>
                              <a:ext cx="218" cy="8"/>
                            </a:xfrm>
                            <a:custGeom>
                              <a:avLst/>
                              <a:gdLst>
                                <a:gd name="T0" fmla="*/ 0 w 226"/>
                                <a:gd name="T1" fmla="*/ 3 h 12"/>
                                <a:gd name="T2" fmla="*/ 63 w 226"/>
                                <a:gd name="T3" fmla="*/ 0 h 12"/>
                                <a:gd name="T4" fmla="*/ 217 w 226"/>
                                <a:gd name="T5" fmla="*/ 1 h 12"/>
                                <a:gd name="T6" fmla="*/ 63 w 226"/>
                                <a:gd name="T7" fmla="*/ 7 h 12"/>
                                <a:gd name="T8" fmla="*/ 0 w 226"/>
                                <a:gd name="T9" fmla="*/ 3 h 12"/>
                                <a:gd name="T10" fmla="*/ 0 w 226"/>
                                <a:gd name="T11" fmla="*/ 3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26" h="12">
                                  <a:moveTo>
                                    <a:pt x="0" y="5"/>
                                  </a:moveTo>
                                  <a:lnTo>
                                    <a:pt x="65" y="0"/>
                                  </a:lnTo>
                                  <a:lnTo>
                                    <a:pt x="225" y="1"/>
                                  </a:lnTo>
                                  <a:lnTo>
                                    <a:pt x="65" y="11"/>
                                  </a:lnTo>
                                  <a:lnTo>
                                    <a:pt x="0" y="5"/>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5" name="Freeform 703"/>
                          <wps:cNvSpPr>
                            <a:spLocks/>
                          </wps:cNvSpPr>
                          <wps:spPr bwMode="auto">
                            <a:xfrm>
                              <a:off x="4618" y="1956"/>
                              <a:ext cx="76" cy="16"/>
                            </a:xfrm>
                            <a:custGeom>
                              <a:avLst/>
                              <a:gdLst>
                                <a:gd name="T0" fmla="*/ 0 w 79"/>
                                <a:gd name="T1" fmla="*/ 5 h 27"/>
                                <a:gd name="T2" fmla="*/ 66 w 79"/>
                                <a:gd name="T3" fmla="*/ 0 h 27"/>
                                <a:gd name="T4" fmla="*/ 75 w 79"/>
                                <a:gd name="T5" fmla="*/ 13 h 27"/>
                                <a:gd name="T6" fmla="*/ 9 w 79"/>
                                <a:gd name="T7" fmla="*/ 15 h 27"/>
                                <a:gd name="T8" fmla="*/ 0 w 79"/>
                                <a:gd name="T9" fmla="*/ 5 h 27"/>
                                <a:gd name="T10" fmla="*/ 0 w 79"/>
                                <a:gd name="T11" fmla="*/ 5 h 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9" h="27">
                                  <a:moveTo>
                                    <a:pt x="0" y="8"/>
                                  </a:moveTo>
                                  <a:lnTo>
                                    <a:pt x="69" y="0"/>
                                  </a:lnTo>
                                  <a:lnTo>
                                    <a:pt x="78" y="22"/>
                                  </a:lnTo>
                                  <a:lnTo>
                                    <a:pt x="9" y="26"/>
                                  </a:lnTo>
                                  <a:lnTo>
                                    <a:pt x="0" y="8"/>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6" name="Freeform 704"/>
                          <wps:cNvSpPr>
                            <a:spLocks/>
                          </wps:cNvSpPr>
                          <wps:spPr bwMode="auto">
                            <a:xfrm>
                              <a:off x="4438" y="1807"/>
                              <a:ext cx="1285" cy="165"/>
                            </a:xfrm>
                            <a:custGeom>
                              <a:avLst/>
                              <a:gdLst>
                                <a:gd name="T0" fmla="*/ 0 w 1335"/>
                                <a:gd name="T1" fmla="*/ 0 h 275"/>
                                <a:gd name="T2" fmla="*/ 767 w 1335"/>
                                <a:gd name="T3" fmla="*/ 53 h 275"/>
                                <a:gd name="T4" fmla="*/ 1284 w 1335"/>
                                <a:gd name="T5" fmla="*/ 164 h 275"/>
                                <a:gd name="T6" fmla="*/ 244 w 1335"/>
                                <a:gd name="T7" fmla="*/ 149 h 275"/>
                                <a:gd name="T8" fmla="*/ 240 w 1335"/>
                                <a:gd name="T9" fmla="*/ 118 h 275"/>
                                <a:gd name="T10" fmla="*/ 269 w 1335"/>
                                <a:gd name="T11" fmla="*/ 118 h 275"/>
                                <a:gd name="T12" fmla="*/ 0 w 1335"/>
                                <a:gd name="T13" fmla="*/ 0 h 275"/>
                                <a:gd name="T14" fmla="*/ 0 w 1335"/>
                                <a:gd name="T15" fmla="*/ 0 h 27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335" h="275">
                                  <a:moveTo>
                                    <a:pt x="0" y="0"/>
                                  </a:moveTo>
                                  <a:lnTo>
                                    <a:pt x="797" y="88"/>
                                  </a:lnTo>
                                  <a:lnTo>
                                    <a:pt x="1334" y="274"/>
                                  </a:lnTo>
                                  <a:lnTo>
                                    <a:pt x="253" y="248"/>
                                  </a:lnTo>
                                  <a:lnTo>
                                    <a:pt x="249" y="197"/>
                                  </a:lnTo>
                                  <a:lnTo>
                                    <a:pt x="279" y="197"/>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7" name="Freeform 705"/>
                          <wps:cNvSpPr>
                            <a:spLocks/>
                          </wps:cNvSpPr>
                          <wps:spPr bwMode="auto">
                            <a:xfrm>
                              <a:off x="4806" y="1832"/>
                              <a:ext cx="431" cy="171"/>
                            </a:xfrm>
                            <a:custGeom>
                              <a:avLst/>
                              <a:gdLst>
                                <a:gd name="T0" fmla="*/ 0 w 446"/>
                                <a:gd name="T1" fmla="*/ 130 h 286"/>
                                <a:gd name="T2" fmla="*/ 0 w 446"/>
                                <a:gd name="T3" fmla="*/ 170 h 286"/>
                                <a:gd name="T4" fmla="*/ 57 w 446"/>
                                <a:gd name="T5" fmla="*/ 170 h 286"/>
                                <a:gd name="T6" fmla="*/ 97 w 446"/>
                                <a:gd name="T7" fmla="*/ 132 h 286"/>
                                <a:gd name="T8" fmla="*/ 327 w 446"/>
                                <a:gd name="T9" fmla="*/ 131 h 286"/>
                                <a:gd name="T10" fmla="*/ 327 w 446"/>
                                <a:gd name="T11" fmla="*/ 150 h 286"/>
                                <a:gd name="T12" fmla="*/ 430 w 446"/>
                                <a:gd name="T13" fmla="*/ 150 h 286"/>
                                <a:gd name="T14" fmla="*/ 290 w 446"/>
                                <a:gd name="T15" fmla="*/ 7 h 286"/>
                                <a:gd name="T16" fmla="*/ 144 w 446"/>
                                <a:gd name="T17" fmla="*/ 0 h 286"/>
                                <a:gd name="T18" fmla="*/ 30 w 446"/>
                                <a:gd name="T19" fmla="*/ 132 h 286"/>
                                <a:gd name="T20" fmla="*/ 0 w 446"/>
                                <a:gd name="T21" fmla="*/ 130 h 286"/>
                                <a:gd name="T22" fmla="*/ 0 w 446"/>
                                <a:gd name="T23" fmla="*/ 130 h 28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46" h="286">
                                  <a:moveTo>
                                    <a:pt x="0" y="218"/>
                                  </a:moveTo>
                                  <a:lnTo>
                                    <a:pt x="0" y="285"/>
                                  </a:lnTo>
                                  <a:lnTo>
                                    <a:pt x="59" y="285"/>
                                  </a:lnTo>
                                  <a:lnTo>
                                    <a:pt x="100" y="220"/>
                                  </a:lnTo>
                                  <a:lnTo>
                                    <a:pt x="338" y="219"/>
                                  </a:lnTo>
                                  <a:lnTo>
                                    <a:pt x="338" y="251"/>
                                  </a:lnTo>
                                  <a:lnTo>
                                    <a:pt x="445" y="251"/>
                                  </a:lnTo>
                                  <a:lnTo>
                                    <a:pt x="300" y="12"/>
                                  </a:lnTo>
                                  <a:lnTo>
                                    <a:pt x="149" y="0"/>
                                  </a:lnTo>
                                  <a:lnTo>
                                    <a:pt x="31" y="221"/>
                                  </a:lnTo>
                                  <a:lnTo>
                                    <a:pt x="0" y="218"/>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8" name="Freeform 706"/>
                          <wps:cNvSpPr>
                            <a:spLocks/>
                          </wps:cNvSpPr>
                          <wps:spPr bwMode="auto">
                            <a:xfrm>
                              <a:off x="4971" y="1788"/>
                              <a:ext cx="141" cy="56"/>
                            </a:xfrm>
                            <a:custGeom>
                              <a:avLst/>
                              <a:gdLst>
                                <a:gd name="T0" fmla="*/ 28 w 146"/>
                                <a:gd name="T1" fmla="*/ 0 h 93"/>
                                <a:gd name="T2" fmla="*/ 0 w 146"/>
                                <a:gd name="T3" fmla="*/ 45 h 93"/>
                                <a:gd name="T4" fmla="*/ 140 w 146"/>
                                <a:gd name="T5" fmla="*/ 55 h 93"/>
                                <a:gd name="T6" fmla="*/ 28 w 146"/>
                                <a:gd name="T7" fmla="*/ 0 h 93"/>
                                <a:gd name="T8" fmla="*/ 28 w 146"/>
                                <a:gd name="T9" fmla="*/ 0 h 9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6" h="93">
                                  <a:moveTo>
                                    <a:pt x="29" y="0"/>
                                  </a:moveTo>
                                  <a:lnTo>
                                    <a:pt x="0" y="74"/>
                                  </a:lnTo>
                                  <a:lnTo>
                                    <a:pt x="145" y="92"/>
                                  </a:lnTo>
                                  <a:lnTo>
                                    <a:pt x="29"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59" name="Freeform 707"/>
                          <wps:cNvSpPr>
                            <a:spLocks/>
                          </wps:cNvSpPr>
                          <wps:spPr bwMode="auto">
                            <a:xfrm>
                              <a:off x="4771" y="1788"/>
                              <a:ext cx="228" cy="168"/>
                            </a:xfrm>
                            <a:custGeom>
                              <a:avLst/>
                              <a:gdLst>
                                <a:gd name="T0" fmla="*/ 227 w 238"/>
                                <a:gd name="T1" fmla="*/ 0 h 281"/>
                                <a:gd name="T2" fmla="*/ 202 w 238"/>
                                <a:gd name="T3" fmla="*/ 44 h 281"/>
                                <a:gd name="T4" fmla="*/ 65 w 238"/>
                                <a:gd name="T5" fmla="*/ 167 h 281"/>
                                <a:gd name="T6" fmla="*/ 0 w 238"/>
                                <a:gd name="T7" fmla="*/ 51 h 281"/>
                                <a:gd name="T8" fmla="*/ 227 w 238"/>
                                <a:gd name="T9" fmla="*/ 0 h 281"/>
                                <a:gd name="T10" fmla="*/ 227 w 238"/>
                                <a:gd name="T11" fmla="*/ 0 h 28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38" h="281">
                                  <a:moveTo>
                                    <a:pt x="237" y="0"/>
                                  </a:moveTo>
                                  <a:lnTo>
                                    <a:pt x="211" y="73"/>
                                  </a:lnTo>
                                  <a:lnTo>
                                    <a:pt x="68" y="280"/>
                                  </a:lnTo>
                                  <a:lnTo>
                                    <a:pt x="0" y="85"/>
                                  </a:lnTo>
                                  <a:lnTo>
                                    <a:pt x="237"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0" name="Freeform 708"/>
                          <wps:cNvSpPr>
                            <a:spLocks/>
                          </wps:cNvSpPr>
                          <wps:spPr bwMode="auto">
                            <a:xfrm>
                              <a:off x="5068" y="1852"/>
                              <a:ext cx="165" cy="121"/>
                            </a:xfrm>
                            <a:custGeom>
                              <a:avLst/>
                              <a:gdLst>
                                <a:gd name="T0" fmla="*/ 42 w 172"/>
                                <a:gd name="T1" fmla="*/ 0 h 204"/>
                                <a:gd name="T2" fmla="*/ 0 w 172"/>
                                <a:gd name="T3" fmla="*/ 10 h 204"/>
                                <a:gd name="T4" fmla="*/ 106 w 172"/>
                                <a:gd name="T5" fmla="*/ 120 h 204"/>
                                <a:gd name="T6" fmla="*/ 164 w 172"/>
                                <a:gd name="T7" fmla="*/ 120 h 204"/>
                                <a:gd name="T8" fmla="*/ 42 w 172"/>
                                <a:gd name="T9" fmla="*/ 0 h 204"/>
                                <a:gd name="T10" fmla="*/ 42 w 172"/>
                                <a:gd name="T11" fmla="*/ 0 h 20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2" h="204">
                                  <a:moveTo>
                                    <a:pt x="44" y="0"/>
                                  </a:moveTo>
                                  <a:lnTo>
                                    <a:pt x="0" y="17"/>
                                  </a:lnTo>
                                  <a:lnTo>
                                    <a:pt x="110" y="203"/>
                                  </a:lnTo>
                                  <a:lnTo>
                                    <a:pt x="171" y="203"/>
                                  </a:lnTo>
                                  <a:lnTo>
                                    <a:pt x="44"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1" name="Freeform 709"/>
                          <wps:cNvSpPr>
                            <a:spLocks/>
                          </wps:cNvSpPr>
                          <wps:spPr bwMode="auto">
                            <a:xfrm>
                              <a:off x="4961" y="1840"/>
                              <a:ext cx="148" cy="23"/>
                            </a:xfrm>
                            <a:custGeom>
                              <a:avLst/>
                              <a:gdLst>
                                <a:gd name="T0" fmla="*/ 147 w 155"/>
                                <a:gd name="T1" fmla="*/ 13 h 38"/>
                                <a:gd name="T2" fmla="*/ 106 w 155"/>
                                <a:gd name="T3" fmla="*/ 22 h 38"/>
                                <a:gd name="T4" fmla="*/ 0 w 155"/>
                                <a:gd name="T5" fmla="*/ 18 h 38"/>
                                <a:gd name="T6" fmla="*/ 22 w 155"/>
                                <a:gd name="T7" fmla="*/ 0 h 38"/>
                                <a:gd name="T8" fmla="*/ 147 w 155"/>
                                <a:gd name="T9" fmla="*/ 13 h 38"/>
                                <a:gd name="T10" fmla="*/ 147 w 155"/>
                                <a:gd name="T11" fmla="*/ 13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5" h="38">
                                  <a:moveTo>
                                    <a:pt x="154" y="22"/>
                                  </a:moveTo>
                                  <a:lnTo>
                                    <a:pt x="111" y="37"/>
                                  </a:lnTo>
                                  <a:lnTo>
                                    <a:pt x="0" y="30"/>
                                  </a:lnTo>
                                  <a:lnTo>
                                    <a:pt x="23" y="0"/>
                                  </a:lnTo>
                                  <a:lnTo>
                                    <a:pt x="154" y="2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2" name="Freeform 710"/>
                          <wps:cNvSpPr>
                            <a:spLocks/>
                          </wps:cNvSpPr>
                          <wps:spPr bwMode="auto">
                            <a:xfrm>
                              <a:off x="4681" y="1832"/>
                              <a:ext cx="1042" cy="148"/>
                            </a:xfrm>
                            <a:custGeom>
                              <a:avLst/>
                              <a:gdLst>
                                <a:gd name="T0" fmla="*/ 0 w 1082"/>
                                <a:gd name="T1" fmla="*/ 123 h 247"/>
                                <a:gd name="T2" fmla="*/ 8 w 1082"/>
                                <a:gd name="T3" fmla="*/ 137 h 247"/>
                                <a:gd name="T4" fmla="*/ 162 w 1082"/>
                                <a:gd name="T5" fmla="*/ 137 h 247"/>
                                <a:gd name="T6" fmla="*/ 300 w 1082"/>
                                <a:gd name="T7" fmla="*/ 12 h 247"/>
                                <a:gd name="T8" fmla="*/ 418 w 1082"/>
                                <a:gd name="T9" fmla="*/ 22 h 247"/>
                                <a:gd name="T10" fmla="*/ 540 w 1082"/>
                                <a:gd name="T11" fmla="*/ 143 h 247"/>
                                <a:gd name="T12" fmla="*/ 1034 w 1082"/>
                                <a:gd name="T13" fmla="*/ 147 h 247"/>
                                <a:gd name="T14" fmla="*/ 1041 w 1082"/>
                                <a:gd name="T15" fmla="*/ 139 h 247"/>
                                <a:gd name="T16" fmla="*/ 549 w 1082"/>
                                <a:gd name="T17" fmla="*/ 131 h 247"/>
                                <a:gd name="T18" fmla="*/ 430 w 1082"/>
                                <a:gd name="T19" fmla="*/ 11 h 247"/>
                                <a:gd name="T20" fmla="*/ 291 w 1082"/>
                                <a:gd name="T21" fmla="*/ 0 h 247"/>
                                <a:gd name="T22" fmla="*/ 155 w 1082"/>
                                <a:gd name="T23" fmla="*/ 122 h 247"/>
                                <a:gd name="T24" fmla="*/ 0 w 1082"/>
                                <a:gd name="T25" fmla="*/ 123 h 247"/>
                                <a:gd name="T26" fmla="*/ 0 w 1082"/>
                                <a:gd name="T27" fmla="*/ 123 h 247"/>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082" h="247">
                                  <a:moveTo>
                                    <a:pt x="0" y="206"/>
                                  </a:moveTo>
                                  <a:lnTo>
                                    <a:pt x="8" y="228"/>
                                  </a:lnTo>
                                  <a:lnTo>
                                    <a:pt x="168" y="228"/>
                                  </a:lnTo>
                                  <a:lnTo>
                                    <a:pt x="311" y="20"/>
                                  </a:lnTo>
                                  <a:lnTo>
                                    <a:pt x="434" y="36"/>
                                  </a:lnTo>
                                  <a:lnTo>
                                    <a:pt x="561" y="238"/>
                                  </a:lnTo>
                                  <a:lnTo>
                                    <a:pt x="1074" y="246"/>
                                  </a:lnTo>
                                  <a:lnTo>
                                    <a:pt x="1081" y="232"/>
                                  </a:lnTo>
                                  <a:lnTo>
                                    <a:pt x="570" y="218"/>
                                  </a:lnTo>
                                  <a:lnTo>
                                    <a:pt x="446" y="18"/>
                                  </a:lnTo>
                                  <a:lnTo>
                                    <a:pt x="302" y="0"/>
                                  </a:lnTo>
                                  <a:lnTo>
                                    <a:pt x="161" y="204"/>
                                  </a:lnTo>
                                  <a:lnTo>
                                    <a:pt x="0" y="20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3" name="Freeform 711"/>
                          <wps:cNvSpPr>
                            <a:spLocks/>
                          </wps:cNvSpPr>
                          <wps:spPr bwMode="auto">
                            <a:xfrm>
                              <a:off x="4411" y="1958"/>
                              <a:ext cx="120" cy="30"/>
                            </a:xfrm>
                            <a:custGeom>
                              <a:avLst/>
                              <a:gdLst>
                                <a:gd name="T0" fmla="*/ 0 w 126"/>
                                <a:gd name="T1" fmla="*/ 29 h 52"/>
                                <a:gd name="T2" fmla="*/ 70 w 126"/>
                                <a:gd name="T3" fmla="*/ 0 h 52"/>
                                <a:gd name="T4" fmla="*/ 119 w 126"/>
                                <a:gd name="T5" fmla="*/ 29 h 52"/>
                                <a:gd name="T6" fmla="*/ 0 w 126"/>
                                <a:gd name="T7" fmla="*/ 29 h 52"/>
                                <a:gd name="T8" fmla="*/ 0 w 126"/>
                                <a:gd name="T9" fmla="*/ 29 h 5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6" h="52">
                                  <a:moveTo>
                                    <a:pt x="0" y="51"/>
                                  </a:moveTo>
                                  <a:lnTo>
                                    <a:pt x="73" y="0"/>
                                  </a:lnTo>
                                  <a:lnTo>
                                    <a:pt x="125" y="50"/>
                                  </a:lnTo>
                                  <a:lnTo>
                                    <a:pt x="0" y="51"/>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4" name="Freeform 712"/>
                          <wps:cNvSpPr>
                            <a:spLocks/>
                          </wps:cNvSpPr>
                          <wps:spPr bwMode="auto">
                            <a:xfrm>
                              <a:off x="4484" y="1989"/>
                              <a:ext cx="48" cy="33"/>
                            </a:xfrm>
                            <a:custGeom>
                              <a:avLst/>
                              <a:gdLst>
                                <a:gd name="T0" fmla="*/ 0 w 51"/>
                                <a:gd name="T1" fmla="*/ 0 h 53"/>
                                <a:gd name="T2" fmla="*/ 1 w 51"/>
                                <a:gd name="T3" fmla="*/ 32 h 53"/>
                                <a:gd name="T4" fmla="*/ 47 w 51"/>
                                <a:gd name="T5" fmla="*/ 3 h 53"/>
                                <a:gd name="T6" fmla="*/ 0 w 51"/>
                                <a:gd name="T7" fmla="*/ 0 h 53"/>
                                <a:gd name="T8" fmla="*/ 0 w 51"/>
                                <a:gd name="T9" fmla="*/ 0 h 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1" h="53">
                                  <a:moveTo>
                                    <a:pt x="0" y="0"/>
                                  </a:moveTo>
                                  <a:lnTo>
                                    <a:pt x="1" y="52"/>
                                  </a:lnTo>
                                  <a:lnTo>
                                    <a:pt x="50" y="5"/>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5" name="Freeform 713"/>
                          <wps:cNvSpPr>
                            <a:spLocks/>
                          </wps:cNvSpPr>
                          <wps:spPr bwMode="auto">
                            <a:xfrm>
                              <a:off x="4411" y="1987"/>
                              <a:ext cx="121" cy="7"/>
                            </a:xfrm>
                            <a:custGeom>
                              <a:avLst/>
                              <a:gdLst>
                                <a:gd name="T0" fmla="*/ 0 w 128"/>
                                <a:gd name="T1" fmla="*/ 0 h 10"/>
                                <a:gd name="T2" fmla="*/ 117 w 128"/>
                                <a:gd name="T3" fmla="*/ 0 h 10"/>
                                <a:gd name="T4" fmla="*/ 120 w 128"/>
                                <a:gd name="T5" fmla="*/ 6 h 10"/>
                                <a:gd name="T6" fmla="*/ 4 w 128"/>
                                <a:gd name="T7" fmla="*/ 6 h 10"/>
                                <a:gd name="T8" fmla="*/ 0 w 128"/>
                                <a:gd name="T9" fmla="*/ 0 h 10"/>
                                <a:gd name="T10" fmla="*/ 0 w 128"/>
                                <a:gd name="T11" fmla="*/ 0 h 1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28" h="10">
                                  <a:moveTo>
                                    <a:pt x="0" y="0"/>
                                  </a:moveTo>
                                  <a:lnTo>
                                    <a:pt x="124" y="0"/>
                                  </a:lnTo>
                                  <a:lnTo>
                                    <a:pt x="127" y="9"/>
                                  </a:lnTo>
                                  <a:lnTo>
                                    <a:pt x="4" y="9"/>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6" name="Freeform 714"/>
                          <wps:cNvSpPr>
                            <a:spLocks/>
                          </wps:cNvSpPr>
                          <wps:spPr bwMode="auto">
                            <a:xfrm>
                              <a:off x="4414" y="1992"/>
                              <a:ext cx="72" cy="89"/>
                            </a:xfrm>
                            <a:custGeom>
                              <a:avLst/>
                              <a:gdLst>
                                <a:gd name="T0" fmla="*/ 0 w 75"/>
                                <a:gd name="T1" fmla="*/ 0 h 147"/>
                                <a:gd name="T2" fmla="*/ 70 w 75"/>
                                <a:gd name="T3" fmla="*/ 0 h 147"/>
                                <a:gd name="T4" fmla="*/ 71 w 75"/>
                                <a:gd name="T5" fmla="*/ 88 h 147"/>
                                <a:gd name="T6" fmla="*/ 1 w 75"/>
                                <a:gd name="T7" fmla="*/ 82 h 147"/>
                                <a:gd name="T8" fmla="*/ 0 w 75"/>
                                <a:gd name="T9" fmla="*/ 0 h 147"/>
                                <a:gd name="T10" fmla="*/ 0 w 75"/>
                                <a:gd name="T11" fmla="*/ 0 h 1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5" h="147">
                                  <a:moveTo>
                                    <a:pt x="0" y="0"/>
                                  </a:moveTo>
                                  <a:lnTo>
                                    <a:pt x="73" y="0"/>
                                  </a:lnTo>
                                  <a:lnTo>
                                    <a:pt x="74" y="146"/>
                                  </a:lnTo>
                                  <a:lnTo>
                                    <a:pt x="1" y="13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7" name="Freeform 715"/>
                          <wps:cNvSpPr>
                            <a:spLocks/>
                          </wps:cNvSpPr>
                          <wps:spPr bwMode="auto">
                            <a:xfrm>
                              <a:off x="4414" y="1994"/>
                              <a:ext cx="72" cy="27"/>
                            </a:xfrm>
                            <a:custGeom>
                              <a:avLst/>
                              <a:gdLst>
                                <a:gd name="T0" fmla="*/ 0 w 75"/>
                                <a:gd name="T1" fmla="*/ 0 h 46"/>
                                <a:gd name="T2" fmla="*/ 70 w 75"/>
                                <a:gd name="T3" fmla="*/ 0 h 46"/>
                                <a:gd name="T4" fmla="*/ 71 w 75"/>
                                <a:gd name="T5" fmla="*/ 26 h 46"/>
                                <a:gd name="T6" fmla="*/ 1 w 75"/>
                                <a:gd name="T7" fmla="*/ 26 h 46"/>
                                <a:gd name="T8" fmla="*/ 0 w 75"/>
                                <a:gd name="T9" fmla="*/ 0 h 46"/>
                                <a:gd name="T10" fmla="*/ 0 w 75"/>
                                <a:gd name="T11" fmla="*/ 0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5" h="46">
                                  <a:moveTo>
                                    <a:pt x="0" y="0"/>
                                  </a:moveTo>
                                  <a:lnTo>
                                    <a:pt x="73" y="0"/>
                                  </a:lnTo>
                                  <a:lnTo>
                                    <a:pt x="74" y="45"/>
                                  </a:lnTo>
                                  <a:lnTo>
                                    <a:pt x="1" y="4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8" name="Freeform 716"/>
                          <wps:cNvSpPr>
                            <a:spLocks/>
                          </wps:cNvSpPr>
                          <wps:spPr bwMode="auto">
                            <a:xfrm>
                              <a:off x="4421" y="1996"/>
                              <a:ext cx="60" cy="85"/>
                            </a:xfrm>
                            <a:custGeom>
                              <a:avLst/>
                              <a:gdLst>
                                <a:gd name="T0" fmla="*/ 0 w 63"/>
                                <a:gd name="T1" fmla="*/ 78 h 141"/>
                                <a:gd name="T2" fmla="*/ 0 w 63"/>
                                <a:gd name="T3" fmla="*/ 0 h 141"/>
                                <a:gd name="T4" fmla="*/ 59 w 63"/>
                                <a:gd name="T5" fmla="*/ 0 h 141"/>
                                <a:gd name="T6" fmla="*/ 59 w 63"/>
                                <a:gd name="T7" fmla="*/ 84 h 14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3" h="141">
                                  <a:moveTo>
                                    <a:pt x="0" y="130"/>
                                  </a:moveTo>
                                  <a:lnTo>
                                    <a:pt x="0" y="0"/>
                                  </a:lnTo>
                                  <a:lnTo>
                                    <a:pt x="62" y="0"/>
                                  </a:lnTo>
                                  <a:lnTo>
                                    <a:pt x="62" y="140"/>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69" name="Freeform 717"/>
                          <wps:cNvSpPr>
                            <a:spLocks/>
                          </wps:cNvSpPr>
                          <wps:spPr bwMode="auto">
                            <a:xfrm>
                              <a:off x="4425" y="2002"/>
                              <a:ext cx="24" cy="20"/>
                            </a:xfrm>
                            <a:custGeom>
                              <a:avLst/>
                              <a:gdLst>
                                <a:gd name="T0" fmla="*/ 0 w 23"/>
                                <a:gd name="T1" fmla="*/ 0 h 34"/>
                                <a:gd name="T2" fmla="*/ 0 w 23"/>
                                <a:gd name="T3" fmla="*/ 19 h 34"/>
                                <a:gd name="T4" fmla="*/ 23 w 23"/>
                                <a:gd name="T5" fmla="*/ 19 h 34"/>
                                <a:gd name="T6" fmla="*/ 0 60000 65536"/>
                                <a:gd name="T7" fmla="*/ 0 60000 65536"/>
                                <a:gd name="T8" fmla="*/ 0 60000 65536"/>
                              </a:gdLst>
                              <a:ahLst/>
                              <a:cxnLst>
                                <a:cxn ang="T6">
                                  <a:pos x="T0" y="T1"/>
                                </a:cxn>
                                <a:cxn ang="T7">
                                  <a:pos x="T2" y="T3"/>
                                </a:cxn>
                                <a:cxn ang="T8">
                                  <a:pos x="T4" y="T5"/>
                                </a:cxn>
                              </a:cxnLst>
                              <a:rect l="0" t="0" r="r" b="b"/>
                              <a:pathLst>
                                <a:path w="23" h="34">
                                  <a:moveTo>
                                    <a:pt x="0" y="0"/>
                                  </a:moveTo>
                                  <a:lnTo>
                                    <a:pt x="0" y="33"/>
                                  </a:lnTo>
                                  <a:lnTo>
                                    <a:pt x="22" y="3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0" name="Freeform 718"/>
                          <wps:cNvSpPr>
                            <a:spLocks/>
                          </wps:cNvSpPr>
                          <wps:spPr bwMode="auto">
                            <a:xfrm>
                              <a:off x="4427" y="2002"/>
                              <a:ext cx="22" cy="22"/>
                            </a:xfrm>
                            <a:custGeom>
                              <a:avLst/>
                              <a:gdLst>
                                <a:gd name="T0" fmla="*/ 0 w 22"/>
                                <a:gd name="T1" fmla="*/ 0 h 36"/>
                                <a:gd name="T2" fmla="*/ 0 w 22"/>
                                <a:gd name="T3" fmla="*/ 21 h 36"/>
                                <a:gd name="T4" fmla="*/ 21 w 22"/>
                                <a:gd name="T5" fmla="*/ 21 h 36"/>
                                <a:gd name="T6" fmla="*/ 0 60000 65536"/>
                                <a:gd name="T7" fmla="*/ 0 60000 65536"/>
                                <a:gd name="T8" fmla="*/ 0 60000 65536"/>
                              </a:gdLst>
                              <a:ahLst/>
                              <a:cxnLst>
                                <a:cxn ang="T6">
                                  <a:pos x="T0" y="T1"/>
                                </a:cxn>
                                <a:cxn ang="T7">
                                  <a:pos x="T2" y="T3"/>
                                </a:cxn>
                                <a:cxn ang="T8">
                                  <a:pos x="T4" y="T5"/>
                                </a:cxn>
                              </a:cxnLst>
                              <a:rect l="0" t="0" r="r" b="b"/>
                              <a:pathLst>
                                <a:path w="22" h="36">
                                  <a:moveTo>
                                    <a:pt x="0" y="0"/>
                                  </a:moveTo>
                                  <a:lnTo>
                                    <a:pt x="0" y="35"/>
                                  </a:lnTo>
                                  <a:lnTo>
                                    <a:pt x="21" y="35"/>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1" name="Freeform 719"/>
                          <wps:cNvSpPr>
                            <a:spLocks/>
                          </wps:cNvSpPr>
                          <wps:spPr bwMode="auto">
                            <a:xfrm>
                              <a:off x="4452" y="2002"/>
                              <a:ext cx="23" cy="20"/>
                            </a:xfrm>
                            <a:custGeom>
                              <a:avLst/>
                              <a:gdLst>
                                <a:gd name="T0" fmla="*/ 0 w 24"/>
                                <a:gd name="T1" fmla="*/ 0 h 34"/>
                                <a:gd name="T2" fmla="*/ 0 w 24"/>
                                <a:gd name="T3" fmla="*/ 19 h 34"/>
                                <a:gd name="T4" fmla="*/ 22 w 24"/>
                                <a:gd name="T5" fmla="*/ 19 h 34"/>
                                <a:gd name="T6" fmla="*/ 0 60000 65536"/>
                                <a:gd name="T7" fmla="*/ 0 60000 65536"/>
                                <a:gd name="T8" fmla="*/ 0 60000 65536"/>
                              </a:gdLst>
                              <a:ahLst/>
                              <a:cxnLst>
                                <a:cxn ang="T6">
                                  <a:pos x="T0" y="T1"/>
                                </a:cxn>
                                <a:cxn ang="T7">
                                  <a:pos x="T2" y="T3"/>
                                </a:cxn>
                                <a:cxn ang="T8">
                                  <a:pos x="T4" y="T5"/>
                                </a:cxn>
                              </a:cxnLst>
                              <a:rect l="0" t="0" r="r" b="b"/>
                              <a:pathLst>
                                <a:path w="24" h="34">
                                  <a:moveTo>
                                    <a:pt x="0" y="0"/>
                                  </a:moveTo>
                                  <a:lnTo>
                                    <a:pt x="0" y="33"/>
                                  </a:lnTo>
                                  <a:lnTo>
                                    <a:pt x="23" y="33"/>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2" name="Freeform 720"/>
                          <wps:cNvSpPr>
                            <a:spLocks/>
                          </wps:cNvSpPr>
                          <wps:spPr bwMode="auto">
                            <a:xfrm>
                              <a:off x="4454" y="2002"/>
                              <a:ext cx="23" cy="22"/>
                            </a:xfrm>
                            <a:custGeom>
                              <a:avLst/>
                              <a:gdLst>
                                <a:gd name="T0" fmla="*/ 0 w 23"/>
                                <a:gd name="T1" fmla="*/ 0 h 36"/>
                                <a:gd name="T2" fmla="*/ 0 w 23"/>
                                <a:gd name="T3" fmla="*/ 21 h 36"/>
                                <a:gd name="T4" fmla="*/ 22 w 23"/>
                                <a:gd name="T5" fmla="*/ 21 h 36"/>
                                <a:gd name="T6" fmla="*/ 0 60000 65536"/>
                                <a:gd name="T7" fmla="*/ 0 60000 65536"/>
                                <a:gd name="T8" fmla="*/ 0 60000 65536"/>
                              </a:gdLst>
                              <a:ahLst/>
                              <a:cxnLst>
                                <a:cxn ang="T6">
                                  <a:pos x="T0" y="T1"/>
                                </a:cxn>
                                <a:cxn ang="T7">
                                  <a:pos x="T2" y="T3"/>
                                </a:cxn>
                                <a:cxn ang="T8">
                                  <a:pos x="T4" y="T5"/>
                                </a:cxn>
                              </a:cxnLst>
                              <a:rect l="0" t="0" r="r" b="b"/>
                              <a:pathLst>
                                <a:path w="23" h="36">
                                  <a:moveTo>
                                    <a:pt x="0" y="0"/>
                                  </a:moveTo>
                                  <a:lnTo>
                                    <a:pt x="0" y="35"/>
                                  </a:lnTo>
                                  <a:lnTo>
                                    <a:pt x="22" y="35"/>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3" name="Freeform 721"/>
                          <wps:cNvSpPr>
                            <a:spLocks/>
                          </wps:cNvSpPr>
                          <wps:spPr bwMode="auto">
                            <a:xfrm>
                              <a:off x="4425" y="2027"/>
                              <a:ext cx="24" cy="22"/>
                            </a:xfrm>
                            <a:custGeom>
                              <a:avLst/>
                              <a:gdLst>
                                <a:gd name="T0" fmla="*/ 0 w 23"/>
                                <a:gd name="T1" fmla="*/ 0 h 37"/>
                                <a:gd name="T2" fmla="*/ 0 w 23"/>
                                <a:gd name="T3" fmla="*/ 21 h 37"/>
                                <a:gd name="T4" fmla="*/ 23 w 23"/>
                                <a:gd name="T5" fmla="*/ 21 h 37"/>
                                <a:gd name="T6" fmla="*/ 0 60000 65536"/>
                                <a:gd name="T7" fmla="*/ 0 60000 65536"/>
                                <a:gd name="T8" fmla="*/ 0 60000 65536"/>
                              </a:gdLst>
                              <a:ahLst/>
                              <a:cxnLst>
                                <a:cxn ang="T6">
                                  <a:pos x="T0" y="T1"/>
                                </a:cxn>
                                <a:cxn ang="T7">
                                  <a:pos x="T2" y="T3"/>
                                </a:cxn>
                                <a:cxn ang="T8">
                                  <a:pos x="T4" y="T5"/>
                                </a:cxn>
                              </a:cxnLst>
                              <a:rect l="0" t="0" r="r" b="b"/>
                              <a:pathLst>
                                <a:path w="23" h="37">
                                  <a:moveTo>
                                    <a:pt x="0" y="0"/>
                                  </a:moveTo>
                                  <a:lnTo>
                                    <a:pt x="0" y="36"/>
                                  </a:lnTo>
                                  <a:lnTo>
                                    <a:pt x="22" y="3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4" name="Freeform 722"/>
                          <wps:cNvSpPr>
                            <a:spLocks/>
                          </wps:cNvSpPr>
                          <wps:spPr bwMode="auto">
                            <a:xfrm>
                              <a:off x="4427" y="2028"/>
                              <a:ext cx="22" cy="21"/>
                            </a:xfrm>
                            <a:custGeom>
                              <a:avLst/>
                              <a:gdLst>
                                <a:gd name="T0" fmla="*/ 0 w 22"/>
                                <a:gd name="T1" fmla="*/ 0 h 35"/>
                                <a:gd name="T2" fmla="*/ 0 w 22"/>
                                <a:gd name="T3" fmla="*/ 20 h 35"/>
                                <a:gd name="T4" fmla="*/ 21 w 22"/>
                                <a:gd name="T5" fmla="*/ 20 h 35"/>
                                <a:gd name="T6" fmla="*/ 0 60000 65536"/>
                                <a:gd name="T7" fmla="*/ 0 60000 65536"/>
                                <a:gd name="T8" fmla="*/ 0 60000 65536"/>
                              </a:gdLst>
                              <a:ahLst/>
                              <a:cxnLst>
                                <a:cxn ang="T6">
                                  <a:pos x="T0" y="T1"/>
                                </a:cxn>
                                <a:cxn ang="T7">
                                  <a:pos x="T2" y="T3"/>
                                </a:cxn>
                                <a:cxn ang="T8">
                                  <a:pos x="T4" y="T5"/>
                                </a:cxn>
                              </a:cxnLst>
                              <a:rect l="0" t="0" r="r" b="b"/>
                              <a:pathLst>
                                <a:path w="22" h="35">
                                  <a:moveTo>
                                    <a:pt x="0" y="0"/>
                                  </a:moveTo>
                                  <a:lnTo>
                                    <a:pt x="0" y="34"/>
                                  </a:lnTo>
                                  <a:lnTo>
                                    <a:pt x="21" y="3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5" name="Freeform 723"/>
                          <wps:cNvSpPr>
                            <a:spLocks/>
                          </wps:cNvSpPr>
                          <wps:spPr bwMode="auto">
                            <a:xfrm>
                              <a:off x="4452" y="2027"/>
                              <a:ext cx="23" cy="22"/>
                            </a:xfrm>
                            <a:custGeom>
                              <a:avLst/>
                              <a:gdLst>
                                <a:gd name="T0" fmla="*/ 0 w 24"/>
                                <a:gd name="T1" fmla="*/ 0 h 36"/>
                                <a:gd name="T2" fmla="*/ 0 w 24"/>
                                <a:gd name="T3" fmla="*/ 21 h 36"/>
                                <a:gd name="T4" fmla="*/ 22 w 24"/>
                                <a:gd name="T5" fmla="*/ 21 h 36"/>
                                <a:gd name="T6" fmla="*/ 0 60000 65536"/>
                                <a:gd name="T7" fmla="*/ 0 60000 65536"/>
                                <a:gd name="T8" fmla="*/ 0 60000 65536"/>
                              </a:gdLst>
                              <a:ahLst/>
                              <a:cxnLst>
                                <a:cxn ang="T6">
                                  <a:pos x="T0" y="T1"/>
                                </a:cxn>
                                <a:cxn ang="T7">
                                  <a:pos x="T2" y="T3"/>
                                </a:cxn>
                                <a:cxn ang="T8">
                                  <a:pos x="T4" y="T5"/>
                                </a:cxn>
                              </a:cxnLst>
                              <a:rect l="0" t="0" r="r" b="b"/>
                              <a:pathLst>
                                <a:path w="24" h="36">
                                  <a:moveTo>
                                    <a:pt x="0" y="0"/>
                                  </a:moveTo>
                                  <a:lnTo>
                                    <a:pt x="0" y="35"/>
                                  </a:lnTo>
                                  <a:lnTo>
                                    <a:pt x="23" y="35"/>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6" name="Freeform 724"/>
                          <wps:cNvSpPr>
                            <a:spLocks/>
                          </wps:cNvSpPr>
                          <wps:spPr bwMode="auto">
                            <a:xfrm>
                              <a:off x="4454" y="2028"/>
                              <a:ext cx="23" cy="21"/>
                            </a:xfrm>
                            <a:custGeom>
                              <a:avLst/>
                              <a:gdLst>
                                <a:gd name="T0" fmla="*/ 0 w 23"/>
                                <a:gd name="T1" fmla="*/ 0 h 34"/>
                                <a:gd name="T2" fmla="*/ 0 w 23"/>
                                <a:gd name="T3" fmla="*/ 20 h 34"/>
                                <a:gd name="T4" fmla="*/ 22 w 23"/>
                                <a:gd name="T5" fmla="*/ 20 h 34"/>
                                <a:gd name="T6" fmla="*/ 0 60000 65536"/>
                                <a:gd name="T7" fmla="*/ 0 60000 65536"/>
                                <a:gd name="T8" fmla="*/ 0 60000 65536"/>
                              </a:gdLst>
                              <a:ahLst/>
                              <a:cxnLst>
                                <a:cxn ang="T6">
                                  <a:pos x="T0" y="T1"/>
                                </a:cxn>
                                <a:cxn ang="T7">
                                  <a:pos x="T2" y="T3"/>
                                </a:cxn>
                                <a:cxn ang="T8">
                                  <a:pos x="T4" y="T5"/>
                                </a:cxn>
                              </a:cxnLst>
                              <a:rect l="0" t="0" r="r" b="b"/>
                              <a:pathLst>
                                <a:path w="23" h="34">
                                  <a:moveTo>
                                    <a:pt x="0" y="0"/>
                                  </a:moveTo>
                                  <a:lnTo>
                                    <a:pt x="0" y="33"/>
                                  </a:lnTo>
                                  <a:lnTo>
                                    <a:pt x="22" y="33"/>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7" name="Freeform 725"/>
                          <wps:cNvSpPr>
                            <a:spLocks/>
                          </wps:cNvSpPr>
                          <wps:spPr bwMode="auto">
                            <a:xfrm>
                              <a:off x="4339" y="2010"/>
                              <a:ext cx="36" cy="47"/>
                            </a:xfrm>
                            <a:custGeom>
                              <a:avLst/>
                              <a:gdLst>
                                <a:gd name="T0" fmla="*/ 0 w 37"/>
                                <a:gd name="T1" fmla="*/ 2 h 80"/>
                                <a:gd name="T2" fmla="*/ 35 w 37"/>
                                <a:gd name="T3" fmla="*/ 0 h 80"/>
                                <a:gd name="T4" fmla="*/ 35 w 37"/>
                                <a:gd name="T5" fmla="*/ 46 h 80"/>
                                <a:gd name="T6" fmla="*/ 1 w 37"/>
                                <a:gd name="T7" fmla="*/ 44 h 80"/>
                                <a:gd name="T8" fmla="*/ 0 w 37"/>
                                <a:gd name="T9" fmla="*/ 2 h 80"/>
                                <a:gd name="T10" fmla="*/ 0 w 37"/>
                                <a:gd name="T11" fmla="*/ 2 h 8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 h="80">
                                  <a:moveTo>
                                    <a:pt x="0" y="3"/>
                                  </a:moveTo>
                                  <a:lnTo>
                                    <a:pt x="36" y="0"/>
                                  </a:lnTo>
                                  <a:lnTo>
                                    <a:pt x="36" y="79"/>
                                  </a:lnTo>
                                  <a:lnTo>
                                    <a:pt x="1" y="75"/>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8" name="Freeform 726"/>
                          <wps:cNvSpPr>
                            <a:spLocks/>
                          </wps:cNvSpPr>
                          <wps:spPr bwMode="auto">
                            <a:xfrm>
                              <a:off x="4342" y="2012"/>
                              <a:ext cx="28" cy="21"/>
                            </a:xfrm>
                            <a:custGeom>
                              <a:avLst/>
                              <a:gdLst>
                                <a:gd name="T0" fmla="*/ 0 w 29"/>
                                <a:gd name="T1" fmla="*/ 1 h 35"/>
                                <a:gd name="T2" fmla="*/ 0 w 29"/>
                                <a:gd name="T3" fmla="*/ 20 h 35"/>
                                <a:gd name="T4" fmla="*/ 27 w 29"/>
                                <a:gd name="T5" fmla="*/ 20 h 35"/>
                                <a:gd name="T6" fmla="*/ 27 w 29"/>
                                <a:gd name="T7" fmla="*/ 0 h 35"/>
                                <a:gd name="T8" fmla="*/ 0 w 29"/>
                                <a:gd name="T9" fmla="*/ 1 h 35"/>
                                <a:gd name="T10" fmla="*/ 0 w 29"/>
                                <a:gd name="T11" fmla="*/ 1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9" h="35">
                                  <a:moveTo>
                                    <a:pt x="0" y="2"/>
                                  </a:moveTo>
                                  <a:lnTo>
                                    <a:pt x="0" y="34"/>
                                  </a:lnTo>
                                  <a:lnTo>
                                    <a:pt x="28" y="33"/>
                                  </a:lnTo>
                                  <a:lnTo>
                                    <a:pt x="28"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79" name="Freeform 727"/>
                          <wps:cNvSpPr>
                            <a:spLocks/>
                          </wps:cNvSpPr>
                          <wps:spPr bwMode="auto">
                            <a:xfrm>
                              <a:off x="4342" y="2034"/>
                              <a:ext cx="29" cy="22"/>
                            </a:xfrm>
                            <a:custGeom>
                              <a:avLst/>
                              <a:gdLst>
                                <a:gd name="T0" fmla="*/ 0 w 30"/>
                                <a:gd name="T1" fmla="*/ 1 h 35"/>
                                <a:gd name="T2" fmla="*/ 27 w 30"/>
                                <a:gd name="T3" fmla="*/ 0 h 35"/>
                                <a:gd name="T4" fmla="*/ 28 w 30"/>
                                <a:gd name="T5" fmla="*/ 21 h 35"/>
                                <a:gd name="T6" fmla="*/ 0 w 30"/>
                                <a:gd name="T7" fmla="*/ 19 h 35"/>
                                <a:gd name="T8" fmla="*/ 0 w 30"/>
                                <a:gd name="T9" fmla="*/ 1 h 35"/>
                                <a:gd name="T10" fmla="*/ 0 w 30"/>
                                <a:gd name="T11" fmla="*/ 1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0" h="35">
                                  <a:moveTo>
                                    <a:pt x="0" y="1"/>
                                  </a:moveTo>
                                  <a:lnTo>
                                    <a:pt x="28" y="0"/>
                                  </a:lnTo>
                                  <a:lnTo>
                                    <a:pt x="29" y="34"/>
                                  </a:lnTo>
                                  <a:lnTo>
                                    <a:pt x="0" y="31"/>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0" name="Freeform 728"/>
                          <wps:cNvSpPr>
                            <a:spLocks/>
                          </wps:cNvSpPr>
                          <wps:spPr bwMode="auto">
                            <a:xfrm>
                              <a:off x="4518" y="2017"/>
                              <a:ext cx="76" cy="48"/>
                            </a:xfrm>
                            <a:custGeom>
                              <a:avLst/>
                              <a:gdLst>
                                <a:gd name="T0" fmla="*/ 0 w 78"/>
                                <a:gd name="T1" fmla="*/ 0 h 81"/>
                                <a:gd name="T2" fmla="*/ 74 w 78"/>
                                <a:gd name="T3" fmla="*/ 0 h 81"/>
                                <a:gd name="T4" fmla="*/ 75 w 78"/>
                                <a:gd name="T5" fmla="*/ 47 h 81"/>
                                <a:gd name="T6" fmla="*/ 1 w 78"/>
                                <a:gd name="T7" fmla="*/ 44 h 81"/>
                                <a:gd name="T8" fmla="*/ 0 w 78"/>
                                <a:gd name="T9" fmla="*/ 0 h 81"/>
                                <a:gd name="T10" fmla="*/ 0 w 78"/>
                                <a:gd name="T11" fmla="*/ 0 h 8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8" h="81">
                                  <a:moveTo>
                                    <a:pt x="0" y="0"/>
                                  </a:moveTo>
                                  <a:lnTo>
                                    <a:pt x="76" y="0"/>
                                  </a:lnTo>
                                  <a:lnTo>
                                    <a:pt x="77" y="80"/>
                                  </a:lnTo>
                                  <a:lnTo>
                                    <a:pt x="1" y="7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1" name="AutoShape 729"/>
                          <wps:cNvSpPr>
                            <a:spLocks noChangeArrowheads="1"/>
                          </wps:cNvSpPr>
                          <wps:spPr bwMode="auto">
                            <a:xfrm flipV="1">
                              <a:off x="4523" y="2017"/>
                              <a:ext cx="32" cy="2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2" name="Freeform 730"/>
                          <wps:cNvSpPr>
                            <a:spLocks/>
                          </wps:cNvSpPr>
                          <wps:spPr bwMode="auto">
                            <a:xfrm>
                              <a:off x="4523" y="2041"/>
                              <a:ext cx="31" cy="19"/>
                            </a:xfrm>
                            <a:custGeom>
                              <a:avLst/>
                              <a:gdLst>
                                <a:gd name="T0" fmla="*/ 0 w 31"/>
                                <a:gd name="T1" fmla="*/ 0 h 32"/>
                                <a:gd name="T2" fmla="*/ 30 w 31"/>
                                <a:gd name="T3" fmla="*/ 0 h 32"/>
                                <a:gd name="T4" fmla="*/ 30 w 31"/>
                                <a:gd name="T5" fmla="*/ 18 h 32"/>
                                <a:gd name="T6" fmla="*/ 1 w 31"/>
                                <a:gd name="T7" fmla="*/ 17 h 32"/>
                                <a:gd name="T8" fmla="*/ 0 w 31"/>
                                <a:gd name="T9" fmla="*/ 0 h 32"/>
                                <a:gd name="T10" fmla="*/ 0 w 31"/>
                                <a:gd name="T11" fmla="*/ 0 h 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1" h="32">
                                  <a:moveTo>
                                    <a:pt x="0" y="0"/>
                                  </a:moveTo>
                                  <a:lnTo>
                                    <a:pt x="30" y="0"/>
                                  </a:lnTo>
                                  <a:lnTo>
                                    <a:pt x="30" y="31"/>
                                  </a:lnTo>
                                  <a:lnTo>
                                    <a:pt x="1" y="28"/>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3" name="AutoShape 731"/>
                          <wps:cNvSpPr>
                            <a:spLocks noChangeArrowheads="1"/>
                          </wps:cNvSpPr>
                          <wps:spPr bwMode="auto">
                            <a:xfrm flipV="1">
                              <a:off x="4555" y="2017"/>
                              <a:ext cx="33" cy="20"/>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4" name="Freeform 732"/>
                          <wps:cNvSpPr>
                            <a:spLocks/>
                          </wps:cNvSpPr>
                          <wps:spPr bwMode="auto">
                            <a:xfrm>
                              <a:off x="4557" y="2041"/>
                              <a:ext cx="31" cy="21"/>
                            </a:xfrm>
                            <a:custGeom>
                              <a:avLst/>
                              <a:gdLst>
                                <a:gd name="T0" fmla="*/ 0 w 32"/>
                                <a:gd name="T1" fmla="*/ 0 h 34"/>
                                <a:gd name="T2" fmla="*/ 30 w 32"/>
                                <a:gd name="T3" fmla="*/ 0 h 34"/>
                                <a:gd name="T4" fmla="*/ 30 w 32"/>
                                <a:gd name="T5" fmla="*/ 20 h 34"/>
                                <a:gd name="T6" fmla="*/ 0 w 32"/>
                                <a:gd name="T7" fmla="*/ 20 h 34"/>
                                <a:gd name="T8" fmla="*/ 0 w 32"/>
                                <a:gd name="T9" fmla="*/ 0 h 34"/>
                                <a:gd name="T10" fmla="*/ 0 w 32"/>
                                <a:gd name="T11" fmla="*/ 0 h 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2" h="34">
                                  <a:moveTo>
                                    <a:pt x="0" y="0"/>
                                  </a:moveTo>
                                  <a:lnTo>
                                    <a:pt x="31" y="0"/>
                                  </a:lnTo>
                                  <a:lnTo>
                                    <a:pt x="31" y="33"/>
                                  </a:lnTo>
                                  <a:lnTo>
                                    <a:pt x="0" y="32"/>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5" name="Freeform 733"/>
                          <wps:cNvSpPr>
                            <a:spLocks/>
                          </wps:cNvSpPr>
                          <wps:spPr bwMode="auto">
                            <a:xfrm>
                              <a:off x="5222" y="1970"/>
                              <a:ext cx="363" cy="111"/>
                            </a:xfrm>
                            <a:custGeom>
                              <a:avLst/>
                              <a:gdLst>
                                <a:gd name="T0" fmla="*/ 0 w 378"/>
                                <a:gd name="T1" fmla="*/ 0 h 185"/>
                                <a:gd name="T2" fmla="*/ 1 w 378"/>
                                <a:gd name="T3" fmla="*/ 110 h 185"/>
                                <a:gd name="T4" fmla="*/ 362 w 378"/>
                                <a:gd name="T5" fmla="*/ 92 h 185"/>
                                <a:gd name="T6" fmla="*/ 362 w 378"/>
                                <a:gd name="T7" fmla="*/ 2 h 185"/>
                                <a:gd name="T8" fmla="*/ 0 w 378"/>
                                <a:gd name="T9" fmla="*/ 0 h 185"/>
                                <a:gd name="T10" fmla="*/ 0 w 378"/>
                                <a:gd name="T11" fmla="*/ 0 h 18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8" h="185">
                                  <a:moveTo>
                                    <a:pt x="0" y="0"/>
                                  </a:moveTo>
                                  <a:lnTo>
                                    <a:pt x="1" y="184"/>
                                  </a:lnTo>
                                  <a:lnTo>
                                    <a:pt x="377" y="153"/>
                                  </a:lnTo>
                                  <a:lnTo>
                                    <a:pt x="377" y="3"/>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6" name="AutoShape 734"/>
                          <wps:cNvSpPr>
                            <a:spLocks noChangeArrowheads="1"/>
                          </wps:cNvSpPr>
                          <wps:spPr bwMode="auto">
                            <a:xfrm flipV="1">
                              <a:off x="5583" y="1973"/>
                              <a:ext cx="38" cy="18"/>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7" name="Freeform 735"/>
                          <wps:cNvSpPr>
                            <a:spLocks/>
                          </wps:cNvSpPr>
                          <wps:spPr bwMode="auto">
                            <a:xfrm>
                              <a:off x="5222" y="1966"/>
                              <a:ext cx="363" cy="28"/>
                            </a:xfrm>
                            <a:custGeom>
                              <a:avLst/>
                              <a:gdLst>
                                <a:gd name="T0" fmla="*/ 0 w 378"/>
                                <a:gd name="T1" fmla="*/ 0 h 46"/>
                                <a:gd name="T2" fmla="*/ 362 w 378"/>
                                <a:gd name="T3" fmla="*/ 4 h 46"/>
                                <a:gd name="T4" fmla="*/ 362 w 378"/>
                                <a:gd name="T5" fmla="*/ 21 h 46"/>
                                <a:gd name="T6" fmla="*/ 0 w 378"/>
                                <a:gd name="T7" fmla="*/ 27 h 46"/>
                                <a:gd name="T8" fmla="*/ 0 w 378"/>
                                <a:gd name="T9" fmla="*/ 0 h 46"/>
                                <a:gd name="T10" fmla="*/ 0 w 378"/>
                                <a:gd name="T11" fmla="*/ 0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78" h="46">
                                  <a:moveTo>
                                    <a:pt x="0" y="0"/>
                                  </a:moveTo>
                                  <a:lnTo>
                                    <a:pt x="377" y="6"/>
                                  </a:lnTo>
                                  <a:lnTo>
                                    <a:pt x="377" y="35"/>
                                  </a:lnTo>
                                  <a:lnTo>
                                    <a:pt x="0" y="45"/>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8" name="Freeform 736"/>
                          <wps:cNvSpPr>
                            <a:spLocks/>
                          </wps:cNvSpPr>
                          <wps:spPr bwMode="auto">
                            <a:xfrm>
                              <a:off x="5219" y="1969"/>
                              <a:ext cx="6" cy="113"/>
                            </a:xfrm>
                            <a:custGeom>
                              <a:avLst/>
                              <a:gdLst>
                                <a:gd name="T0" fmla="*/ 4 w 7"/>
                                <a:gd name="T1" fmla="*/ 4 h 190"/>
                                <a:gd name="T2" fmla="*/ 5 w 7"/>
                                <a:gd name="T3" fmla="*/ 111 h 190"/>
                                <a:gd name="T4" fmla="*/ 0 w 7"/>
                                <a:gd name="T5" fmla="*/ 112 h 190"/>
                                <a:gd name="T6" fmla="*/ 0 w 7"/>
                                <a:gd name="T7" fmla="*/ 0 h 190"/>
                                <a:gd name="T8" fmla="*/ 4 w 7"/>
                                <a:gd name="T9" fmla="*/ 4 h 190"/>
                                <a:gd name="T10" fmla="*/ 4 w 7"/>
                                <a:gd name="T11" fmla="*/ 4 h 19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 h="190">
                                  <a:moveTo>
                                    <a:pt x="5" y="6"/>
                                  </a:moveTo>
                                  <a:lnTo>
                                    <a:pt x="6" y="186"/>
                                  </a:lnTo>
                                  <a:lnTo>
                                    <a:pt x="0" y="189"/>
                                  </a:lnTo>
                                  <a:lnTo>
                                    <a:pt x="0" y="0"/>
                                  </a:lnTo>
                                  <a:lnTo>
                                    <a:pt x="5" y="6"/>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89" name="Freeform 737"/>
                          <wps:cNvSpPr>
                            <a:spLocks/>
                          </wps:cNvSpPr>
                          <wps:spPr bwMode="auto">
                            <a:xfrm>
                              <a:off x="5583" y="1988"/>
                              <a:ext cx="4" cy="77"/>
                            </a:xfrm>
                            <a:custGeom>
                              <a:avLst/>
                              <a:gdLst>
                                <a:gd name="T0" fmla="*/ 0 w 5"/>
                                <a:gd name="T1" fmla="*/ 74 h 129"/>
                                <a:gd name="T2" fmla="*/ 3 w 5"/>
                                <a:gd name="T3" fmla="*/ 76 h 129"/>
                                <a:gd name="T4" fmla="*/ 2 w 5"/>
                                <a:gd name="T5" fmla="*/ 0 h 129"/>
                                <a:gd name="T6" fmla="*/ 0 w 5"/>
                                <a:gd name="T7" fmla="*/ 0 h 129"/>
                                <a:gd name="T8" fmla="*/ 0 w 5"/>
                                <a:gd name="T9" fmla="*/ 74 h 129"/>
                                <a:gd name="T10" fmla="*/ 0 w 5"/>
                                <a:gd name="T11" fmla="*/ 74 h 12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29">
                                  <a:moveTo>
                                    <a:pt x="0" y="124"/>
                                  </a:moveTo>
                                  <a:lnTo>
                                    <a:pt x="4" y="128"/>
                                  </a:lnTo>
                                  <a:lnTo>
                                    <a:pt x="3" y="0"/>
                                  </a:lnTo>
                                  <a:lnTo>
                                    <a:pt x="0" y="0"/>
                                  </a:lnTo>
                                  <a:lnTo>
                                    <a:pt x="0" y="124"/>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0" name="Freeform 738"/>
                          <wps:cNvSpPr>
                            <a:spLocks/>
                          </wps:cNvSpPr>
                          <wps:spPr bwMode="auto">
                            <a:xfrm>
                              <a:off x="5583" y="1977"/>
                              <a:ext cx="4" cy="11"/>
                            </a:xfrm>
                            <a:custGeom>
                              <a:avLst/>
                              <a:gdLst>
                                <a:gd name="T0" fmla="*/ 0 w 4"/>
                                <a:gd name="T1" fmla="*/ 10 h 19"/>
                                <a:gd name="T2" fmla="*/ 3 w 4"/>
                                <a:gd name="T3" fmla="*/ 10 h 19"/>
                                <a:gd name="T4" fmla="*/ 3 w 4"/>
                                <a:gd name="T5" fmla="*/ 0 h 19"/>
                                <a:gd name="T6" fmla="*/ 0 w 4"/>
                                <a:gd name="T7" fmla="*/ 0 h 19"/>
                                <a:gd name="T8" fmla="*/ 0 w 4"/>
                                <a:gd name="T9" fmla="*/ 10 h 19"/>
                                <a:gd name="T10" fmla="*/ 0 w 4"/>
                                <a:gd name="T11" fmla="*/ 10 h 1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 h="19">
                                  <a:moveTo>
                                    <a:pt x="0" y="18"/>
                                  </a:moveTo>
                                  <a:lnTo>
                                    <a:pt x="3" y="18"/>
                                  </a:lnTo>
                                  <a:lnTo>
                                    <a:pt x="3" y="0"/>
                                  </a:lnTo>
                                  <a:lnTo>
                                    <a:pt x="0" y="0"/>
                                  </a:lnTo>
                                  <a:lnTo>
                                    <a:pt x="0" y="18"/>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1" name="Freeform 739"/>
                          <wps:cNvSpPr>
                            <a:spLocks/>
                          </wps:cNvSpPr>
                          <wps:spPr bwMode="auto">
                            <a:xfrm>
                              <a:off x="5391" y="2065"/>
                              <a:ext cx="29" cy="5"/>
                            </a:xfrm>
                            <a:custGeom>
                              <a:avLst/>
                              <a:gdLst>
                                <a:gd name="T0" fmla="*/ 0 w 31"/>
                                <a:gd name="T1" fmla="*/ 1 h 9"/>
                                <a:gd name="T2" fmla="*/ 7 w 31"/>
                                <a:gd name="T3" fmla="*/ 4 h 9"/>
                                <a:gd name="T4" fmla="*/ 23 w 31"/>
                                <a:gd name="T5" fmla="*/ 3 h 9"/>
                                <a:gd name="T6" fmla="*/ 28 w 31"/>
                                <a:gd name="T7" fmla="*/ 0 h 9"/>
                                <a:gd name="T8" fmla="*/ 23 w 31"/>
                                <a:gd name="T9" fmla="*/ 0 h 9"/>
                                <a:gd name="T10" fmla="*/ 22 w 31"/>
                                <a:gd name="T11" fmla="*/ 1 h 9"/>
                                <a:gd name="T12" fmla="*/ 8 w 31"/>
                                <a:gd name="T13" fmla="*/ 2 h 9"/>
                                <a:gd name="T14" fmla="*/ 5 w 31"/>
                                <a:gd name="T15" fmla="*/ 1 h 9"/>
                                <a:gd name="T16" fmla="*/ 0 w 31"/>
                                <a:gd name="T17" fmla="*/ 1 h 9"/>
                                <a:gd name="T18" fmla="*/ 0 w 31"/>
                                <a:gd name="T19" fmla="*/ 1 h 9"/>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1" h="9">
                                  <a:moveTo>
                                    <a:pt x="0" y="2"/>
                                  </a:moveTo>
                                  <a:lnTo>
                                    <a:pt x="7" y="8"/>
                                  </a:lnTo>
                                  <a:lnTo>
                                    <a:pt x="25" y="6"/>
                                  </a:lnTo>
                                  <a:lnTo>
                                    <a:pt x="30" y="0"/>
                                  </a:lnTo>
                                  <a:lnTo>
                                    <a:pt x="25" y="0"/>
                                  </a:lnTo>
                                  <a:lnTo>
                                    <a:pt x="23" y="2"/>
                                  </a:lnTo>
                                  <a:lnTo>
                                    <a:pt x="9" y="4"/>
                                  </a:lnTo>
                                  <a:lnTo>
                                    <a:pt x="5" y="1"/>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2" name="Freeform 740"/>
                          <wps:cNvSpPr>
                            <a:spLocks/>
                          </wps:cNvSpPr>
                          <wps:spPr bwMode="auto">
                            <a:xfrm>
                              <a:off x="5391" y="2065"/>
                              <a:ext cx="29" cy="4"/>
                            </a:xfrm>
                            <a:custGeom>
                              <a:avLst/>
                              <a:gdLst>
                                <a:gd name="T0" fmla="*/ 0 w 32"/>
                                <a:gd name="T1" fmla="*/ 1 h 7"/>
                                <a:gd name="T2" fmla="*/ 7 w 32"/>
                                <a:gd name="T3" fmla="*/ 3 h 7"/>
                                <a:gd name="T4" fmla="*/ 24 w 32"/>
                                <a:gd name="T5" fmla="*/ 2 h 7"/>
                                <a:gd name="T6" fmla="*/ 28 w 32"/>
                                <a:gd name="T7" fmla="*/ 0 h 7"/>
                                <a:gd name="T8" fmla="*/ 24 w 32"/>
                                <a:gd name="T9" fmla="*/ 0 h 7"/>
                                <a:gd name="T10" fmla="*/ 22 w 32"/>
                                <a:gd name="T11" fmla="*/ 1 h 7"/>
                                <a:gd name="T12" fmla="*/ 9 w 32"/>
                                <a:gd name="T13" fmla="*/ 1 h 7"/>
                                <a:gd name="T14" fmla="*/ 5 w 32"/>
                                <a:gd name="T15" fmla="*/ 0 h 7"/>
                                <a:gd name="T16" fmla="*/ 0 w 32"/>
                                <a:gd name="T17" fmla="*/ 1 h 7"/>
                                <a:gd name="T18" fmla="*/ 0 w 32"/>
                                <a:gd name="T19" fmla="*/ 1 h 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2" h="7">
                                  <a:moveTo>
                                    <a:pt x="0" y="1"/>
                                  </a:moveTo>
                                  <a:lnTo>
                                    <a:pt x="8" y="6"/>
                                  </a:lnTo>
                                  <a:lnTo>
                                    <a:pt x="26" y="4"/>
                                  </a:lnTo>
                                  <a:lnTo>
                                    <a:pt x="31" y="0"/>
                                  </a:lnTo>
                                  <a:lnTo>
                                    <a:pt x="26" y="0"/>
                                  </a:lnTo>
                                  <a:lnTo>
                                    <a:pt x="24" y="1"/>
                                  </a:lnTo>
                                  <a:lnTo>
                                    <a:pt x="10" y="2"/>
                                  </a:lnTo>
                                  <a:lnTo>
                                    <a:pt x="5" y="0"/>
                                  </a:lnTo>
                                  <a:lnTo>
                                    <a:pt x="0" y="1"/>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3" name="Freeform 741"/>
                          <wps:cNvSpPr>
                            <a:spLocks/>
                          </wps:cNvSpPr>
                          <wps:spPr bwMode="auto">
                            <a:xfrm>
                              <a:off x="5219" y="2062"/>
                              <a:ext cx="369" cy="20"/>
                            </a:xfrm>
                            <a:custGeom>
                              <a:avLst/>
                              <a:gdLst>
                                <a:gd name="T0" fmla="*/ 4 w 385"/>
                                <a:gd name="T1" fmla="*/ 18 h 35"/>
                                <a:gd name="T2" fmla="*/ 364 w 385"/>
                                <a:gd name="T3" fmla="*/ 0 h 35"/>
                                <a:gd name="T4" fmla="*/ 368 w 385"/>
                                <a:gd name="T5" fmla="*/ 2 h 35"/>
                                <a:gd name="T6" fmla="*/ 0 w 385"/>
                                <a:gd name="T7" fmla="*/ 19 h 35"/>
                                <a:gd name="T8" fmla="*/ 4 w 385"/>
                                <a:gd name="T9" fmla="*/ 18 h 35"/>
                                <a:gd name="T10" fmla="*/ 4 w 385"/>
                                <a:gd name="T11" fmla="*/ 18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5" h="35">
                                  <a:moveTo>
                                    <a:pt x="4" y="31"/>
                                  </a:moveTo>
                                  <a:lnTo>
                                    <a:pt x="380" y="0"/>
                                  </a:lnTo>
                                  <a:lnTo>
                                    <a:pt x="384" y="4"/>
                                  </a:lnTo>
                                  <a:lnTo>
                                    <a:pt x="0" y="34"/>
                                  </a:lnTo>
                                  <a:lnTo>
                                    <a:pt x="4" y="31"/>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4" name="Oval 742"/>
                          <wps:cNvSpPr>
                            <a:spLocks noChangeArrowheads="1"/>
                          </wps:cNvSpPr>
                          <wps:spPr bwMode="auto">
                            <a:xfrm>
                              <a:off x="4901" y="1885"/>
                              <a:ext cx="207" cy="135"/>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5" name="Oval 743"/>
                          <wps:cNvSpPr>
                            <a:spLocks noChangeArrowheads="1"/>
                          </wps:cNvSpPr>
                          <wps:spPr bwMode="auto">
                            <a:xfrm>
                              <a:off x="4907" y="1887"/>
                              <a:ext cx="207" cy="134"/>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6" name="Oval 744"/>
                          <wps:cNvSpPr>
                            <a:spLocks noChangeArrowheads="1"/>
                          </wps:cNvSpPr>
                          <wps:spPr bwMode="auto">
                            <a:xfrm>
                              <a:off x="4925" y="1899"/>
                              <a:ext cx="176" cy="111"/>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7" name="Oval 745"/>
                          <wps:cNvSpPr>
                            <a:spLocks noChangeArrowheads="1"/>
                          </wps:cNvSpPr>
                          <wps:spPr bwMode="auto">
                            <a:xfrm>
                              <a:off x="4919" y="1899"/>
                              <a:ext cx="175" cy="111"/>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8" name="Freeform 746"/>
                          <wps:cNvSpPr>
                            <a:spLocks/>
                          </wps:cNvSpPr>
                          <wps:spPr bwMode="auto">
                            <a:xfrm>
                              <a:off x="4918" y="1896"/>
                              <a:ext cx="179" cy="68"/>
                            </a:xfrm>
                            <a:custGeom>
                              <a:avLst/>
                              <a:gdLst>
                                <a:gd name="T0" fmla="*/ 1 w 186"/>
                                <a:gd name="T1" fmla="*/ 59 h 113"/>
                                <a:gd name="T2" fmla="*/ 0 w 186"/>
                                <a:gd name="T3" fmla="*/ 55 h 113"/>
                                <a:gd name="T4" fmla="*/ 0 w 186"/>
                                <a:gd name="T5" fmla="*/ 52 h 113"/>
                                <a:gd name="T6" fmla="*/ 0 w 186"/>
                                <a:gd name="T7" fmla="*/ 51 h 113"/>
                                <a:gd name="T8" fmla="*/ 0 w 186"/>
                                <a:gd name="T9" fmla="*/ 51 h 113"/>
                                <a:gd name="T10" fmla="*/ 0 w 186"/>
                                <a:gd name="T11" fmla="*/ 52 h 113"/>
                                <a:gd name="T12" fmla="*/ 0 w 186"/>
                                <a:gd name="T13" fmla="*/ 54 h 113"/>
                                <a:gd name="T14" fmla="*/ 0 w 186"/>
                                <a:gd name="T15" fmla="*/ 57 h 113"/>
                                <a:gd name="T16" fmla="*/ 0 w 186"/>
                                <a:gd name="T17" fmla="*/ 59 h 113"/>
                                <a:gd name="T18" fmla="*/ 0 w 186"/>
                                <a:gd name="T19" fmla="*/ 62 h 113"/>
                                <a:gd name="T20" fmla="*/ 0 w 186"/>
                                <a:gd name="T21" fmla="*/ 64 h 113"/>
                                <a:gd name="T22" fmla="*/ 0 w 186"/>
                                <a:gd name="T23" fmla="*/ 67 h 113"/>
                                <a:gd name="T24" fmla="*/ 0 w 186"/>
                                <a:gd name="T25" fmla="*/ 67 h 113"/>
                                <a:gd name="T26" fmla="*/ 0 w 186"/>
                                <a:gd name="T27" fmla="*/ 67 h 113"/>
                                <a:gd name="T28" fmla="*/ 0 w 186"/>
                                <a:gd name="T29" fmla="*/ 66 h 113"/>
                                <a:gd name="T30" fmla="*/ 0 w 186"/>
                                <a:gd name="T31" fmla="*/ 64 h 113"/>
                                <a:gd name="T32" fmla="*/ 1 w 186"/>
                                <a:gd name="T33" fmla="*/ 58 h 113"/>
                                <a:gd name="T34" fmla="*/ 2 w 186"/>
                                <a:gd name="T35" fmla="*/ 46 h 113"/>
                                <a:gd name="T36" fmla="*/ 8 w 186"/>
                                <a:gd name="T37" fmla="*/ 33 h 113"/>
                                <a:gd name="T38" fmla="*/ 15 w 186"/>
                                <a:gd name="T39" fmla="*/ 23 h 113"/>
                                <a:gd name="T40" fmla="*/ 27 w 186"/>
                                <a:gd name="T41" fmla="*/ 14 h 113"/>
                                <a:gd name="T42" fmla="*/ 40 w 186"/>
                                <a:gd name="T43" fmla="*/ 8 h 113"/>
                                <a:gd name="T44" fmla="*/ 56 w 186"/>
                                <a:gd name="T45" fmla="*/ 4 h 113"/>
                                <a:gd name="T46" fmla="*/ 72 w 186"/>
                                <a:gd name="T47" fmla="*/ 1 h 113"/>
                                <a:gd name="T48" fmla="*/ 89 w 186"/>
                                <a:gd name="T49" fmla="*/ 0 h 113"/>
                                <a:gd name="T50" fmla="*/ 105 w 186"/>
                                <a:gd name="T51" fmla="*/ 1 h 113"/>
                                <a:gd name="T52" fmla="*/ 121 w 186"/>
                                <a:gd name="T53" fmla="*/ 4 h 113"/>
                                <a:gd name="T54" fmla="*/ 136 w 186"/>
                                <a:gd name="T55" fmla="*/ 8 h 113"/>
                                <a:gd name="T56" fmla="*/ 150 w 186"/>
                                <a:gd name="T57" fmla="*/ 14 h 113"/>
                                <a:gd name="T58" fmla="*/ 161 w 186"/>
                                <a:gd name="T59" fmla="*/ 23 h 113"/>
                                <a:gd name="T60" fmla="*/ 169 w 186"/>
                                <a:gd name="T61" fmla="*/ 33 h 113"/>
                                <a:gd name="T62" fmla="*/ 175 w 186"/>
                                <a:gd name="T63" fmla="*/ 46 h 113"/>
                                <a:gd name="T64" fmla="*/ 178 w 186"/>
                                <a:gd name="T65" fmla="*/ 58 h 113"/>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186" h="113">
                                  <a:moveTo>
                                    <a:pt x="1" y="98"/>
                                  </a:moveTo>
                                  <a:lnTo>
                                    <a:pt x="0" y="91"/>
                                  </a:lnTo>
                                  <a:lnTo>
                                    <a:pt x="0" y="86"/>
                                  </a:lnTo>
                                  <a:lnTo>
                                    <a:pt x="0" y="84"/>
                                  </a:lnTo>
                                  <a:lnTo>
                                    <a:pt x="0" y="86"/>
                                  </a:lnTo>
                                  <a:lnTo>
                                    <a:pt x="0" y="90"/>
                                  </a:lnTo>
                                  <a:lnTo>
                                    <a:pt x="0" y="94"/>
                                  </a:lnTo>
                                  <a:lnTo>
                                    <a:pt x="0" y="98"/>
                                  </a:lnTo>
                                  <a:lnTo>
                                    <a:pt x="0" y="103"/>
                                  </a:lnTo>
                                  <a:lnTo>
                                    <a:pt x="0" y="107"/>
                                  </a:lnTo>
                                  <a:lnTo>
                                    <a:pt x="0" y="111"/>
                                  </a:lnTo>
                                  <a:lnTo>
                                    <a:pt x="0" y="112"/>
                                  </a:lnTo>
                                  <a:lnTo>
                                    <a:pt x="0" y="110"/>
                                  </a:lnTo>
                                  <a:lnTo>
                                    <a:pt x="0" y="106"/>
                                  </a:lnTo>
                                  <a:lnTo>
                                    <a:pt x="1" y="97"/>
                                  </a:lnTo>
                                  <a:lnTo>
                                    <a:pt x="2" y="76"/>
                                  </a:lnTo>
                                  <a:lnTo>
                                    <a:pt x="8" y="55"/>
                                  </a:lnTo>
                                  <a:lnTo>
                                    <a:pt x="16" y="39"/>
                                  </a:lnTo>
                                  <a:lnTo>
                                    <a:pt x="28" y="24"/>
                                  </a:lnTo>
                                  <a:lnTo>
                                    <a:pt x="42" y="14"/>
                                  </a:lnTo>
                                  <a:lnTo>
                                    <a:pt x="58" y="6"/>
                                  </a:lnTo>
                                  <a:lnTo>
                                    <a:pt x="75" y="2"/>
                                  </a:lnTo>
                                  <a:lnTo>
                                    <a:pt x="92" y="0"/>
                                  </a:lnTo>
                                  <a:lnTo>
                                    <a:pt x="109" y="2"/>
                                  </a:lnTo>
                                  <a:lnTo>
                                    <a:pt x="126" y="6"/>
                                  </a:lnTo>
                                  <a:lnTo>
                                    <a:pt x="141" y="14"/>
                                  </a:lnTo>
                                  <a:lnTo>
                                    <a:pt x="156" y="24"/>
                                  </a:lnTo>
                                  <a:lnTo>
                                    <a:pt x="167" y="39"/>
                                  </a:lnTo>
                                  <a:lnTo>
                                    <a:pt x="176" y="55"/>
                                  </a:lnTo>
                                  <a:lnTo>
                                    <a:pt x="182" y="76"/>
                                  </a:lnTo>
                                  <a:lnTo>
                                    <a:pt x="185" y="97"/>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599" name="Freeform 747"/>
                          <wps:cNvSpPr>
                            <a:spLocks/>
                          </wps:cNvSpPr>
                          <wps:spPr bwMode="auto">
                            <a:xfrm>
                              <a:off x="4872" y="1957"/>
                              <a:ext cx="266" cy="112"/>
                            </a:xfrm>
                            <a:custGeom>
                              <a:avLst/>
                              <a:gdLst>
                                <a:gd name="T0" fmla="*/ 0 w 277"/>
                                <a:gd name="T1" fmla="*/ 1 h 188"/>
                                <a:gd name="T2" fmla="*/ 265 w 277"/>
                                <a:gd name="T3" fmla="*/ 0 h 188"/>
                                <a:gd name="T4" fmla="*/ 265 w 277"/>
                                <a:gd name="T5" fmla="*/ 9 h 188"/>
                                <a:gd name="T6" fmla="*/ 249 w 277"/>
                                <a:gd name="T7" fmla="*/ 9 h 188"/>
                                <a:gd name="T8" fmla="*/ 249 w 277"/>
                                <a:gd name="T9" fmla="*/ 96 h 188"/>
                                <a:gd name="T10" fmla="*/ 265 w 277"/>
                                <a:gd name="T11" fmla="*/ 96 h 188"/>
                                <a:gd name="T12" fmla="*/ 265 w 277"/>
                                <a:gd name="T13" fmla="*/ 105 h 188"/>
                                <a:gd name="T14" fmla="*/ 2 w 277"/>
                                <a:gd name="T15" fmla="*/ 111 h 188"/>
                                <a:gd name="T16" fmla="*/ 2 w 277"/>
                                <a:gd name="T17" fmla="*/ 102 h 188"/>
                                <a:gd name="T18" fmla="*/ 16 w 277"/>
                                <a:gd name="T19" fmla="*/ 102 h 188"/>
                                <a:gd name="T20" fmla="*/ 15 w 277"/>
                                <a:gd name="T21" fmla="*/ 11 h 188"/>
                                <a:gd name="T22" fmla="*/ 1 w 277"/>
                                <a:gd name="T23" fmla="*/ 11 h 188"/>
                                <a:gd name="T24" fmla="*/ 0 w 277"/>
                                <a:gd name="T25" fmla="*/ 1 h 188"/>
                                <a:gd name="T26" fmla="*/ 0 w 277"/>
                                <a:gd name="T27" fmla="*/ 1 h 18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77" h="188">
                                  <a:moveTo>
                                    <a:pt x="0" y="2"/>
                                  </a:moveTo>
                                  <a:lnTo>
                                    <a:pt x="276" y="0"/>
                                  </a:lnTo>
                                  <a:lnTo>
                                    <a:pt x="276" y="15"/>
                                  </a:lnTo>
                                  <a:lnTo>
                                    <a:pt x="259" y="15"/>
                                  </a:lnTo>
                                  <a:lnTo>
                                    <a:pt x="259" y="161"/>
                                  </a:lnTo>
                                  <a:lnTo>
                                    <a:pt x="276" y="161"/>
                                  </a:lnTo>
                                  <a:lnTo>
                                    <a:pt x="276" y="177"/>
                                  </a:lnTo>
                                  <a:lnTo>
                                    <a:pt x="2" y="187"/>
                                  </a:lnTo>
                                  <a:lnTo>
                                    <a:pt x="2" y="172"/>
                                  </a:lnTo>
                                  <a:lnTo>
                                    <a:pt x="17" y="172"/>
                                  </a:lnTo>
                                  <a:lnTo>
                                    <a:pt x="16" y="19"/>
                                  </a:lnTo>
                                  <a:lnTo>
                                    <a:pt x="1" y="19"/>
                                  </a:lnTo>
                                  <a:lnTo>
                                    <a:pt x="0" y="2"/>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0" name="Freeform 748"/>
                          <wps:cNvSpPr>
                            <a:spLocks/>
                          </wps:cNvSpPr>
                          <wps:spPr bwMode="auto">
                            <a:xfrm>
                              <a:off x="4877" y="1954"/>
                              <a:ext cx="267" cy="112"/>
                            </a:xfrm>
                            <a:custGeom>
                              <a:avLst/>
                              <a:gdLst>
                                <a:gd name="T0" fmla="*/ 0 w 276"/>
                                <a:gd name="T1" fmla="*/ 2 h 188"/>
                                <a:gd name="T2" fmla="*/ 265 w 276"/>
                                <a:gd name="T3" fmla="*/ 0 h 188"/>
                                <a:gd name="T4" fmla="*/ 265 w 276"/>
                                <a:gd name="T5" fmla="*/ 9 h 188"/>
                                <a:gd name="T6" fmla="*/ 252 w 276"/>
                                <a:gd name="T7" fmla="*/ 9 h 188"/>
                                <a:gd name="T8" fmla="*/ 252 w 276"/>
                                <a:gd name="T9" fmla="*/ 97 h 188"/>
                                <a:gd name="T10" fmla="*/ 266 w 276"/>
                                <a:gd name="T11" fmla="*/ 97 h 188"/>
                                <a:gd name="T12" fmla="*/ 266 w 276"/>
                                <a:gd name="T13" fmla="*/ 105 h 188"/>
                                <a:gd name="T14" fmla="*/ 1 w 276"/>
                                <a:gd name="T15" fmla="*/ 111 h 188"/>
                                <a:gd name="T16" fmla="*/ 1 w 276"/>
                                <a:gd name="T17" fmla="*/ 103 h 188"/>
                                <a:gd name="T18" fmla="*/ 15 w 276"/>
                                <a:gd name="T19" fmla="*/ 103 h 188"/>
                                <a:gd name="T20" fmla="*/ 15 w 276"/>
                                <a:gd name="T21" fmla="*/ 12 h 188"/>
                                <a:gd name="T22" fmla="*/ 0 w 276"/>
                                <a:gd name="T23" fmla="*/ 12 h 188"/>
                                <a:gd name="T24" fmla="*/ 0 w 276"/>
                                <a:gd name="T25" fmla="*/ 2 h 188"/>
                                <a:gd name="T26" fmla="*/ 0 w 276"/>
                                <a:gd name="T27" fmla="*/ 2 h 18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76" h="188">
                                  <a:moveTo>
                                    <a:pt x="0" y="3"/>
                                  </a:moveTo>
                                  <a:lnTo>
                                    <a:pt x="274" y="0"/>
                                  </a:lnTo>
                                  <a:lnTo>
                                    <a:pt x="274" y="15"/>
                                  </a:lnTo>
                                  <a:lnTo>
                                    <a:pt x="260" y="15"/>
                                  </a:lnTo>
                                  <a:lnTo>
                                    <a:pt x="260" y="163"/>
                                  </a:lnTo>
                                  <a:lnTo>
                                    <a:pt x="275" y="163"/>
                                  </a:lnTo>
                                  <a:lnTo>
                                    <a:pt x="275" y="177"/>
                                  </a:lnTo>
                                  <a:lnTo>
                                    <a:pt x="1" y="187"/>
                                  </a:lnTo>
                                  <a:lnTo>
                                    <a:pt x="1" y="173"/>
                                  </a:lnTo>
                                  <a:lnTo>
                                    <a:pt x="16" y="173"/>
                                  </a:lnTo>
                                  <a:lnTo>
                                    <a:pt x="16" y="20"/>
                                  </a:lnTo>
                                  <a:lnTo>
                                    <a:pt x="0" y="20"/>
                                  </a:lnTo>
                                  <a:lnTo>
                                    <a:pt x="0" y="3"/>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1" name="Freeform 749"/>
                          <wps:cNvSpPr>
                            <a:spLocks/>
                          </wps:cNvSpPr>
                          <wps:spPr bwMode="auto">
                            <a:xfrm>
                              <a:off x="4928" y="1966"/>
                              <a:ext cx="80" cy="87"/>
                            </a:xfrm>
                            <a:custGeom>
                              <a:avLst/>
                              <a:gdLst>
                                <a:gd name="T0" fmla="*/ 0 w 83"/>
                                <a:gd name="T1" fmla="*/ 1 h 147"/>
                                <a:gd name="T2" fmla="*/ 78 w 83"/>
                                <a:gd name="T3" fmla="*/ 0 h 147"/>
                                <a:gd name="T4" fmla="*/ 79 w 83"/>
                                <a:gd name="T5" fmla="*/ 86 h 147"/>
                                <a:gd name="T6" fmla="*/ 1 w 83"/>
                                <a:gd name="T7" fmla="*/ 86 h 147"/>
                                <a:gd name="T8" fmla="*/ 0 w 83"/>
                                <a:gd name="T9" fmla="*/ 1 h 147"/>
                                <a:gd name="T10" fmla="*/ 0 w 83"/>
                                <a:gd name="T11" fmla="*/ 1 h 14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47">
                                  <a:moveTo>
                                    <a:pt x="0" y="1"/>
                                  </a:moveTo>
                                  <a:lnTo>
                                    <a:pt x="81" y="0"/>
                                  </a:lnTo>
                                  <a:lnTo>
                                    <a:pt x="82" y="145"/>
                                  </a:lnTo>
                                  <a:lnTo>
                                    <a:pt x="1" y="146"/>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2" name="Freeform 750"/>
                          <wps:cNvSpPr>
                            <a:spLocks/>
                          </wps:cNvSpPr>
                          <wps:spPr bwMode="auto">
                            <a:xfrm>
                              <a:off x="4924" y="1972"/>
                              <a:ext cx="75" cy="80"/>
                            </a:xfrm>
                            <a:custGeom>
                              <a:avLst/>
                              <a:gdLst>
                                <a:gd name="T0" fmla="*/ 0 w 79"/>
                                <a:gd name="T1" fmla="*/ 0 h 134"/>
                                <a:gd name="T2" fmla="*/ 74 w 79"/>
                                <a:gd name="T3" fmla="*/ 0 h 134"/>
                                <a:gd name="T4" fmla="*/ 74 w 79"/>
                                <a:gd name="T5" fmla="*/ 79 h 134"/>
                                <a:gd name="T6" fmla="*/ 1 w 79"/>
                                <a:gd name="T7" fmla="*/ 79 h 134"/>
                                <a:gd name="T8" fmla="*/ 0 w 79"/>
                                <a:gd name="T9" fmla="*/ 0 h 134"/>
                                <a:gd name="T10" fmla="*/ 0 w 79"/>
                                <a:gd name="T11" fmla="*/ 0 h 13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9" h="134">
                                  <a:moveTo>
                                    <a:pt x="0" y="0"/>
                                  </a:moveTo>
                                  <a:lnTo>
                                    <a:pt x="78" y="0"/>
                                  </a:lnTo>
                                  <a:lnTo>
                                    <a:pt x="78" y="132"/>
                                  </a:lnTo>
                                  <a:lnTo>
                                    <a:pt x="1" y="133"/>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3" name="Freeform 751"/>
                          <wps:cNvSpPr>
                            <a:spLocks/>
                          </wps:cNvSpPr>
                          <wps:spPr bwMode="auto">
                            <a:xfrm>
                              <a:off x="5020" y="1966"/>
                              <a:ext cx="80" cy="87"/>
                            </a:xfrm>
                            <a:custGeom>
                              <a:avLst/>
                              <a:gdLst>
                                <a:gd name="T0" fmla="*/ 0 w 83"/>
                                <a:gd name="T1" fmla="*/ 1 h 148"/>
                                <a:gd name="T2" fmla="*/ 79 w 83"/>
                                <a:gd name="T3" fmla="*/ 0 h 148"/>
                                <a:gd name="T4" fmla="*/ 79 w 83"/>
                                <a:gd name="T5" fmla="*/ 85 h 148"/>
                                <a:gd name="T6" fmla="*/ 1 w 83"/>
                                <a:gd name="T7" fmla="*/ 86 h 148"/>
                                <a:gd name="T8" fmla="*/ 0 w 83"/>
                                <a:gd name="T9" fmla="*/ 1 h 148"/>
                                <a:gd name="T10" fmla="*/ 0 w 83"/>
                                <a:gd name="T11" fmla="*/ 1 h 14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48">
                                  <a:moveTo>
                                    <a:pt x="0" y="2"/>
                                  </a:moveTo>
                                  <a:lnTo>
                                    <a:pt x="82" y="0"/>
                                  </a:lnTo>
                                  <a:lnTo>
                                    <a:pt x="82" y="144"/>
                                  </a:lnTo>
                                  <a:lnTo>
                                    <a:pt x="1" y="147"/>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4" name="Freeform 752"/>
                          <wps:cNvSpPr>
                            <a:spLocks/>
                          </wps:cNvSpPr>
                          <wps:spPr bwMode="auto">
                            <a:xfrm>
                              <a:off x="5015" y="1969"/>
                              <a:ext cx="76" cy="83"/>
                            </a:xfrm>
                            <a:custGeom>
                              <a:avLst/>
                              <a:gdLst>
                                <a:gd name="T0" fmla="*/ 0 w 78"/>
                                <a:gd name="T1" fmla="*/ 1 h 137"/>
                                <a:gd name="T2" fmla="*/ 75 w 78"/>
                                <a:gd name="T3" fmla="*/ 0 h 137"/>
                                <a:gd name="T4" fmla="*/ 75 w 78"/>
                                <a:gd name="T5" fmla="*/ 82 h 137"/>
                                <a:gd name="T6" fmla="*/ 0 w 78"/>
                                <a:gd name="T7" fmla="*/ 82 h 137"/>
                                <a:gd name="T8" fmla="*/ 0 w 78"/>
                                <a:gd name="T9" fmla="*/ 1 h 137"/>
                                <a:gd name="T10" fmla="*/ 0 w 78"/>
                                <a:gd name="T11" fmla="*/ 1 h 13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8" h="137">
                                  <a:moveTo>
                                    <a:pt x="0" y="2"/>
                                  </a:moveTo>
                                  <a:lnTo>
                                    <a:pt x="77" y="0"/>
                                  </a:lnTo>
                                  <a:lnTo>
                                    <a:pt x="77" y="135"/>
                                  </a:lnTo>
                                  <a:lnTo>
                                    <a:pt x="0" y="136"/>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5" name="Freeform 753"/>
                          <wps:cNvSpPr>
                            <a:spLocks/>
                          </wps:cNvSpPr>
                          <wps:spPr bwMode="auto">
                            <a:xfrm>
                              <a:off x="4890" y="1964"/>
                              <a:ext cx="244" cy="92"/>
                            </a:xfrm>
                            <a:custGeom>
                              <a:avLst/>
                              <a:gdLst>
                                <a:gd name="T0" fmla="*/ 0 w 254"/>
                                <a:gd name="T1" fmla="*/ 2 h 155"/>
                                <a:gd name="T2" fmla="*/ 37 w 254"/>
                                <a:gd name="T3" fmla="*/ 2 h 155"/>
                                <a:gd name="T4" fmla="*/ 37 w 254"/>
                                <a:gd name="T5" fmla="*/ 89 h 155"/>
                                <a:gd name="T6" fmla="*/ 116 w 254"/>
                                <a:gd name="T7" fmla="*/ 88 h 155"/>
                                <a:gd name="T8" fmla="*/ 115 w 254"/>
                                <a:gd name="T9" fmla="*/ 0 h 155"/>
                                <a:gd name="T10" fmla="*/ 131 w 254"/>
                                <a:gd name="T11" fmla="*/ 0 h 155"/>
                                <a:gd name="T12" fmla="*/ 132 w 254"/>
                                <a:gd name="T13" fmla="*/ 88 h 155"/>
                                <a:gd name="T14" fmla="*/ 207 w 254"/>
                                <a:gd name="T15" fmla="*/ 87 h 155"/>
                                <a:gd name="T16" fmla="*/ 207 w 254"/>
                                <a:gd name="T17" fmla="*/ 0 h 155"/>
                                <a:gd name="T18" fmla="*/ 242 w 254"/>
                                <a:gd name="T19" fmla="*/ 0 h 155"/>
                                <a:gd name="T20" fmla="*/ 243 w 254"/>
                                <a:gd name="T21" fmla="*/ 88 h 155"/>
                                <a:gd name="T22" fmla="*/ 0 w 254"/>
                                <a:gd name="T23" fmla="*/ 91 h 155"/>
                                <a:gd name="T24" fmla="*/ 0 w 254"/>
                                <a:gd name="T25" fmla="*/ 2 h 155"/>
                                <a:gd name="T26" fmla="*/ 0 w 254"/>
                                <a:gd name="T27" fmla="*/ 2 h 15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54" h="155">
                                  <a:moveTo>
                                    <a:pt x="0" y="3"/>
                                  </a:moveTo>
                                  <a:lnTo>
                                    <a:pt x="38" y="3"/>
                                  </a:lnTo>
                                  <a:lnTo>
                                    <a:pt x="38" y="150"/>
                                  </a:lnTo>
                                  <a:lnTo>
                                    <a:pt x="121" y="149"/>
                                  </a:lnTo>
                                  <a:lnTo>
                                    <a:pt x="120" y="0"/>
                                  </a:lnTo>
                                  <a:lnTo>
                                    <a:pt x="136" y="0"/>
                                  </a:lnTo>
                                  <a:lnTo>
                                    <a:pt x="137" y="149"/>
                                  </a:lnTo>
                                  <a:lnTo>
                                    <a:pt x="215" y="146"/>
                                  </a:lnTo>
                                  <a:lnTo>
                                    <a:pt x="215" y="0"/>
                                  </a:lnTo>
                                  <a:lnTo>
                                    <a:pt x="252" y="0"/>
                                  </a:lnTo>
                                  <a:lnTo>
                                    <a:pt x="253" y="149"/>
                                  </a:lnTo>
                                  <a:lnTo>
                                    <a:pt x="0" y="154"/>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6" name="Freeform 754"/>
                          <wps:cNvSpPr>
                            <a:spLocks/>
                          </wps:cNvSpPr>
                          <wps:spPr bwMode="auto">
                            <a:xfrm>
                              <a:off x="4892" y="1963"/>
                              <a:ext cx="245" cy="93"/>
                            </a:xfrm>
                            <a:custGeom>
                              <a:avLst/>
                              <a:gdLst>
                                <a:gd name="T0" fmla="*/ 0 w 254"/>
                                <a:gd name="T1" fmla="*/ 2 h 156"/>
                                <a:gd name="T2" fmla="*/ 35 w 254"/>
                                <a:gd name="T3" fmla="*/ 2 h 156"/>
                                <a:gd name="T4" fmla="*/ 37 w 254"/>
                                <a:gd name="T5" fmla="*/ 91 h 156"/>
                                <a:gd name="T6" fmla="*/ 115 w 254"/>
                                <a:gd name="T7" fmla="*/ 90 h 156"/>
                                <a:gd name="T8" fmla="*/ 114 w 254"/>
                                <a:gd name="T9" fmla="*/ 1 h 156"/>
                                <a:gd name="T10" fmla="*/ 131 w 254"/>
                                <a:gd name="T11" fmla="*/ 1 h 156"/>
                                <a:gd name="T12" fmla="*/ 131 w 254"/>
                                <a:gd name="T13" fmla="*/ 88 h 156"/>
                                <a:gd name="T14" fmla="*/ 204 w 254"/>
                                <a:gd name="T15" fmla="*/ 88 h 156"/>
                                <a:gd name="T16" fmla="*/ 204 w 254"/>
                                <a:gd name="T17" fmla="*/ 0 h 156"/>
                                <a:gd name="T18" fmla="*/ 243 w 254"/>
                                <a:gd name="T19" fmla="*/ 0 h 156"/>
                                <a:gd name="T20" fmla="*/ 244 w 254"/>
                                <a:gd name="T21" fmla="*/ 90 h 156"/>
                                <a:gd name="T22" fmla="*/ 0 w 254"/>
                                <a:gd name="T23" fmla="*/ 92 h 156"/>
                                <a:gd name="T24" fmla="*/ 0 w 254"/>
                                <a:gd name="T25" fmla="*/ 2 h 156"/>
                                <a:gd name="T26" fmla="*/ 0 w 254"/>
                                <a:gd name="T27" fmla="*/ 2 h 15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54" h="156">
                                  <a:moveTo>
                                    <a:pt x="0" y="4"/>
                                  </a:moveTo>
                                  <a:lnTo>
                                    <a:pt x="36" y="4"/>
                                  </a:lnTo>
                                  <a:lnTo>
                                    <a:pt x="38" y="152"/>
                                  </a:lnTo>
                                  <a:lnTo>
                                    <a:pt x="119" y="151"/>
                                  </a:lnTo>
                                  <a:lnTo>
                                    <a:pt x="118" y="1"/>
                                  </a:lnTo>
                                  <a:lnTo>
                                    <a:pt x="136" y="1"/>
                                  </a:lnTo>
                                  <a:lnTo>
                                    <a:pt x="136" y="148"/>
                                  </a:lnTo>
                                  <a:lnTo>
                                    <a:pt x="212" y="148"/>
                                  </a:lnTo>
                                  <a:lnTo>
                                    <a:pt x="212" y="0"/>
                                  </a:lnTo>
                                  <a:lnTo>
                                    <a:pt x="252" y="0"/>
                                  </a:lnTo>
                                  <a:lnTo>
                                    <a:pt x="253" y="151"/>
                                  </a:lnTo>
                                  <a:lnTo>
                                    <a:pt x="0" y="155"/>
                                  </a:lnTo>
                                  <a:lnTo>
                                    <a:pt x="0" y="4"/>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7" name="Freeform 755"/>
                          <wps:cNvSpPr>
                            <a:spLocks/>
                          </wps:cNvSpPr>
                          <wps:spPr bwMode="auto">
                            <a:xfrm>
                              <a:off x="5611" y="2010"/>
                              <a:ext cx="246" cy="66"/>
                            </a:xfrm>
                            <a:custGeom>
                              <a:avLst/>
                              <a:gdLst>
                                <a:gd name="T0" fmla="*/ 5 w 254"/>
                                <a:gd name="T1" fmla="*/ 4 h 112"/>
                                <a:gd name="T2" fmla="*/ 17 w 254"/>
                                <a:gd name="T3" fmla="*/ 2 h 112"/>
                                <a:gd name="T4" fmla="*/ 27 w 254"/>
                                <a:gd name="T5" fmla="*/ 0 h 112"/>
                                <a:gd name="T6" fmla="*/ 39 w 254"/>
                                <a:gd name="T7" fmla="*/ 2 h 112"/>
                                <a:gd name="T8" fmla="*/ 49 w 254"/>
                                <a:gd name="T9" fmla="*/ 4 h 112"/>
                                <a:gd name="T10" fmla="*/ 59 w 254"/>
                                <a:gd name="T11" fmla="*/ 8 h 112"/>
                                <a:gd name="T12" fmla="*/ 69 w 254"/>
                                <a:gd name="T13" fmla="*/ 5 h 112"/>
                                <a:gd name="T14" fmla="*/ 78 w 254"/>
                                <a:gd name="T15" fmla="*/ 8 h 112"/>
                                <a:gd name="T16" fmla="*/ 88 w 254"/>
                                <a:gd name="T17" fmla="*/ 8 h 112"/>
                                <a:gd name="T18" fmla="*/ 94 w 254"/>
                                <a:gd name="T19" fmla="*/ 12 h 112"/>
                                <a:gd name="T20" fmla="*/ 95 w 254"/>
                                <a:gd name="T21" fmla="*/ 17 h 112"/>
                                <a:gd name="T22" fmla="*/ 97 w 254"/>
                                <a:gd name="T23" fmla="*/ 19 h 112"/>
                                <a:gd name="T24" fmla="*/ 105 w 254"/>
                                <a:gd name="T25" fmla="*/ 17 h 112"/>
                                <a:gd name="T26" fmla="*/ 110 w 254"/>
                                <a:gd name="T27" fmla="*/ 15 h 112"/>
                                <a:gd name="T28" fmla="*/ 116 w 254"/>
                                <a:gd name="T29" fmla="*/ 15 h 112"/>
                                <a:gd name="T30" fmla="*/ 127 w 254"/>
                                <a:gd name="T31" fmla="*/ 17 h 112"/>
                                <a:gd name="T32" fmla="*/ 136 w 254"/>
                                <a:gd name="T33" fmla="*/ 20 h 112"/>
                                <a:gd name="T34" fmla="*/ 136 w 254"/>
                                <a:gd name="T35" fmla="*/ 24 h 112"/>
                                <a:gd name="T36" fmla="*/ 138 w 254"/>
                                <a:gd name="T37" fmla="*/ 25 h 112"/>
                                <a:gd name="T38" fmla="*/ 142 w 254"/>
                                <a:gd name="T39" fmla="*/ 22 h 112"/>
                                <a:gd name="T40" fmla="*/ 146 w 254"/>
                                <a:gd name="T41" fmla="*/ 22 h 112"/>
                                <a:gd name="T42" fmla="*/ 157 w 254"/>
                                <a:gd name="T43" fmla="*/ 22 h 112"/>
                                <a:gd name="T44" fmla="*/ 164 w 254"/>
                                <a:gd name="T45" fmla="*/ 25 h 112"/>
                                <a:gd name="T46" fmla="*/ 170 w 254"/>
                                <a:gd name="T47" fmla="*/ 27 h 112"/>
                                <a:gd name="T48" fmla="*/ 175 w 254"/>
                                <a:gd name="T49" fmla="*/ 31 h 112"/>
                                <a:gd name="T50" fmla="*/ 177 w 254"/>
                                <a:gd name="T51" fmla="*/ 25 h 112"/>
                                <a:gd name="T52" fmla="*/ 179 w 254"/>
                                <a:gd name="T53" fmla="*/ 22 h 112"/>
                                <a:gd name="T54" fmla="*/ 183 w 254"/>
                                <a:gd name="T55" fmla="*/ 21 h 112"/>
                                <a:gd name="T56" fmla="*/ 192 w 254"/>
                                <a:gd name="T57" fmla="*/ 22 h 112"/>
                                <a:gd name="T58" fmla="*/ 193 w 254"/>
                                <a:gd name="T59" fmla="*/ 21 h 112"/>
                                <a:gd name="T60" fmla="*/ 200 w 254"/>
                                <a:gd name="T61" fmla="*/ 20 h 112"/>
                                <a:gd name="T62" fmla="*/ 208 w 254"/>
                                <a:gd name="T63" fmla="*/ 22 h 112"/>
                                <a:gd name="T64" fmla="*/ 213 w 254"/>
                                <a:gd name="T65" fmla="*/ 25 h 112"/>
                                <a:gd name="T66" fmla="*/ 218 w 254"/>
                                <a:gd name="T67" fmla="*/ 28 h 112"/>
                                <a:gd name="T68" fmla="*/ 224 w 254"/>
                                <a:gd name="T69" fmla="*/ 32 h 112"/>
                                <a:gd name="T70" fmla="*/ 237 w 254"/>
                                <a:gd name="T71" fmla="*/ 38 h 112"/>
                                <a:gd name="T72" fmla="*/ 243 w 254"/>
                                <a:gd name="T73" fmla="*/ 45 h 112"/>
                                <a:gd name="T74" fmla="*/ 245 w 254"/>
                                <a:gd name="T75" fmla="*/ 52 h 112"/>
                                <a:gd name="T76" fmla="*/ 245 w 254"/>
                                <a:gd name="T77" fmla="*/ 57 h 112"/>
                                <a:gd name="T78" fmla="*/ 242 w 254"/>
                                <a:gd name="T79" fmla="*/ 61 h 112"/>
                                <a:gd name="T80" fmla="*/ 233 w 254"/>
                                <a:gd name="T81" fmla="*/ 65 h 112"/>
                                <a:gd name="T82" fmla="*/ 216 w 254"/>
                                <a:gd name="T83" fmla="*/ 64 h 112"/>
                                <a:gd name="T84" fmla="*/ 199 w 254"/>
                                <a:gd name="T85" fmla="*/ 63 h 112"/>
                                <a:gd name="T86" fmla="*/ 179 w 254"/>
                                <a:gd name="T87" fmla="*/ 63 h 112"/>
                                <a:gd name="T88" fmla="*/ 156 w 254"/>
                                <a:gd name="T89" fmla="*/ 64 h 112"/>
                                <a:gd name="T90" fmla="*/ 133 w 254"/>
                                <a:gd name="T91" fmla="*/ 63 h 112"/>
                                <a:gd name="T92" fmla="*/ 108 w 254"/>
                                <a:gd name="T93" fmla="*/ 62 h 112"/>
                                <a:gd name="T94" fmla="*/ 91 w 254"/>
                                <a:gd name="T95" fmla="*/ 61 h 112"/>
                                <a:gd name="T96" fmla="*/ 67 w 254"/>
                                <a:gd name="T97" fmla="*/ 62 h 112"/>
                                <a:gd name="T98" fmla="*/ 52 w 254"/>
                                <a:gd name="T99" fmla="*/ 63 h 112"/>
                                <a:gd name="T100" fmla="*/ 31 w 254"/>
                                <a:gd name="T101" fmla="*/ 64 h 112"/>
                                <a:gd name="T102" fmla="*/ 19 w 254"/>
                                <a:gd name="T103" fmla="*/ 62 h 112"/>
                                <a:gd name="T104" fmla="*/ 11 w 254"/>
                                <a:gd name="T105" fmla="*/ 60 h 112"/>
                                <a:gd name="T106" fmla="*/ 4 w 254"/>
                                <a:gd name="T107" fmla="*/ 58 h 112"/>
                                <a:gd name="T108" fmla="*/ 8 w 254"/>
                                <a:gd name="T109" fmla="*/ 52 h 112"/>
                                <a:gd name="T110" fmla="*/ 12 w 254"/>
                                <a:gd name="T111" fmla="*/ 47 h 112"/>
                                <a:gd name="T112" fmla="*/ 11 w 254"/>
                                <a:gd name="T113" fmla="*/ 39 h 112"/>
                                <a:gd name="T114" fmla="*/ 9 w 254"/>
                                <a:gd name="T115" fmla="*/ 35 h 112"/>
                                <a:gd name="T116" fmla="*/ 4 w 254"/>
                                <a:gd name="T117" fmla="*/ 28 h 112"/>
                                <a:gd name="T118" fmla="*/ 2 w 254"/>
                                <a:gd name="T119" fmla="*/ 21 h 112"/>
                                <a:gd name="T120" fmla="*/ 0 w 254"/>
                                <a:gd name="T121" fmla="*/ 13 h 112"/>
                                <a:gd name="T122" fmla="*/ 5 w 254"/>
                                <a:gd name="T123" fmla="*/ 4 h 112"/>
                                <a:gd name="T124" fmla="*/ 5 w 254"/>
                                <a:gd name="T125" fmla="*/ 4 h 112"/>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4" h="112">
                                  <a:moveTo>
                                    <a:pt x="5" y="6"/>
                                  </a:moveTo>
                                  <a:lnTo>
                                    <a:pt x="18" y="3"/>
                                  </a:lnTo>
                                  <a:lnTo>
                                    <a:pt x="28" y="0"/>
                                  </a:lnTo>
                                  <a:lnTo>
                                    <a:pt x="40" y="4"/>
                                  </a:lnTo>
                                  <a:lnTo>
                                    <a:pt x="51" y="7"/>
                                  </a:lnTo>
                                  <a:lnTo>
                                    <a:pt x="61" y="13"/>
                                  </a:lnTo>
                                  <a:lnTo>
                                    <a:pt x="71" y="8"/>
                                  </a:lnTo>
                                  <a:lnTo>
                                    <a:pt x="81" y="13"/>
                                  </a:lnTo>
                                  <a:lnTo>
                                    <a:pt x="91" y="14"/>
                                  </a:lnTo>
                                  <a:lnTo>
                                    <a:pt x="97" y="21"/>
                                  </a:lnTo>
                                  <a:lnTo>
                                    <a:pt x="98" y="29"/>
                                  </a:lnTo>
                                  <a:lnTo>
                                    <a:pt x="100" y="32"/>
                                  </a:lnTo>
                                  <a:lnTo>
                                    <a:pt x="108" y="29"/>
                                  </a:lnTo>
                                  <a:lnTo>
                                    <a:pt x="114" y="25"/>
                                  </a:lnTo>
                                  <a:lnTo>
                                    <a:pt x="120" y="25"/>
                                  </a:lnTo>
                                  <a:lnTo>
                                    <a:pt x="131" y="29"/>
                                  </a:lnTo>
                                  <a:lnTo>
                                    <a:pt x="140" y="34"/>
                                  </a:lnTo>
                                  <a:lnTo>
                                    <a:pt x="140" y="41"/>
                                  </a:lnTo>
                                  <a:lnTo>
                                    <a:pt x="142" y="42"/>
                                  </a:lnTo>
                                  <a:lnTo>
                                    <a:pt x="147" y="38"/>
                                  </a:lnTo>
                                  <a:lnTo>
                                    <a:pt x="151" y="38"/>
                                  </a:lnTo>
                                  <a:lnTo>
                                    <a:pt x="162" y="38"/>
                                  </a:lnTo>
                                  <a:lnTo>
                                    <a:pt x="169" y="42"/>
                                  </a:lnTo>
                                  <a:lnTo>
                                    <a:pt x="176" y="45"/>
                                  </a:lnTo>
                                  <a:lnTo>
                                    <a:pt x="181" y="53"/>
                                  </a:lnTo>
                                  <a:lnTo>
                                    <a:pt x="183" y="43"/>
                                  </a:lnTo>
                                  <a:lnTo>
                                    <a:pt x="185" y="38"/>
                                  </a:lnTo>
                                  <a:lnTo>
                                    <a:pt x="189" y="35"/>
                                  </a:lnTo>
                                  <a:lnTo>
                                    <a:pt x="198" y="37"/>
                                  </a:lnTo>
                                  <a:lnTo>
                                    <a:pt x="199" y="35"/>
                                  </a:lnTo>
                                  <a:lnTo>
                                    <a:pt x="207" y="34"/>
                                  </a:lnTo>
                                  <a:lnTo>
                                    <a:pt x="215" y="38"/>
                                  </a:lnTo>
                                  <a:lnTo>
                                    <a:pt x="220" y="43"/>
                                  </a:lnTo>
                                  <a:lnTo>
                                    <a:pt x="225" y="47"/>
                                  </a:lnTo>
                                  <a:lnTo>
                                    <a:pt x="231" y="55"/>
                                  </a:lnTo>
                                  <a:lnTo>
                                    <a:pt x="245" y="65"/>
                                  </a:lnTo>
                                  <a:lnTo>
                                    <a:pt x="251" y="77"/>
                                  </a:lnTo>
                                  <a:lnTo>
                                    <a:pt x="253" y="88"/>
                                  </a:lnTo>
                                  <a:lnTo>
                                    <a:pt x="253" y="96"/>
                                  </a:lnTo>
                                  <a:lnTo>
                                    <a:pt x="250" y="104"/>
                                  </a:lnTo>
                                  <a:lnTo>
                                    <a:pt x="241" y="111"/>
                                  </a:lnTo>
                                  <a:lnTo>
                                    <a:pt x="223" y="108"/>
                                  </a:lnTo>
                                  <a:lnTo>
                                    <a:pt x="205" y="107"/>
                                  </a:lnTo>
                                  <a:lnTo>
                                    <a:pt x="185" y="107"/>
                                  </a:lnTo>
                                  <a:lnTo>
                                    <a:pt x="161" y="109"/>
                                  </a:lnTo>
                                  <a:lnTo>
                                    <a:pt x="137" y="107"/>
                                  </a:lnTo>
                                  <a:lnTo>
                                    <a:pt x="111" y="106"/>
                                  </a:lnTo>
                                  <a:lnTo>
                                    <a:pt x="94" y="104"/>
                                  </a:lnTo>
                                  <a:lnTo>
                                    <a:pt x="69" y="106"/>
                                  </a:lnTo>
                                  <a:lnTo>
                                    <a:pt x="54" y="107"/>
                                  </a:lnTo>
                                  <a:lnTo>
                                    <a:pt x="32" y="108"/>
                                  </a:lnTo>
                                  <a:lnTo>
                                    <a:pt x="20" y="106"/>
                                  </a:lnTo>
                                  <a:lnTo>
                                    <a:pt x="11" y="102"/>
                                  </a:lnTo>
                                  <a:lnTo>
                                    <a:pt x="4" y="99"/>
                                  </a:lnTo>
                                  <a:lnTo>
                                    <a:pt x="8" y="88"/>
                                  </a:lnTo>
                                  <a:lnTo>
                                    <a:pt x="12" y="79"/>
                                  </a:lnTo>
                                  <a:lnTo>
                                    <a:pt x="11" y="66"/>
                                  </a:lnTo>
                                  <a:lnTo>
                                    <a:pt x="9" y="60"/>
                                  </a:lnTo>
                                  <a:lnTo>
                                    <a:pt x="4" y="48"/>
                                  </a:lnTo>
                                  <a:lnTo>
                                    <a:pt x="2" y="36"/>
                                  </a:lnTo>
                                  <a:lnTo>
                                    <a:pt x="0" y="22"/>
                                  </a:lnTo>
                                  <a:lnTo>
                                    <a:pt x="5"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8" name="Freeform 756"/>
                          <wps:cNvSpPr>
                            <a:spLocks/>
                          </wps:cNvSpPr>
                          <wps:spPr bwMode="auto">
                            <a:xfrm>
                              <a:off x="5605" y="2012"/>
                              <a:ext cx="245" cy="66"/>
                            </a:xfrm>
                            <a:custGeom>
                              <a:avLst/>
                              <a:gdLst>
                                <a:gd name="T0" fmla="*/ 6 w 254"/>
                                <a:gd name="T1" fmla="*/ 3 h 111"/>
                                <a:gd name="T2" fmla="*/ 15 w 254"/>
                                <a:gd name="T3" fmla="*/ 0 h 111"/>
                                <a:gd name="T4" fmla="*/ 27 w 254"/>
                                <a:gd name="T5" fmla="*/ 0 h 111"/>
                                <a:gd name="T6" fmla="*/ 37 w 254"/>
                                <a:gd name="T7" fmla="*/ 1 h 111"/>
                                <a:gd name="T8" fmla="*/ 48 w 254"/>
                                <a:gd name="T9" fmla="*/ 2 h 111"/>
                                <a:gd name="T10" fmla="*/ 56 w 254"/>
                                <a:gd name="T11" fmla="*/ 6 h 111"/>
                                <a:gd name="T12" fmla="*/ 67 w 254"/>
                                <a:gd name="T13" fmla="*/ 5 h 111"/>
                                <a:gd name="T14" fmla="*/ 77 w 254"/>
                                <a:gd name="T15" fmla="*/ 6 h 111"/>
                                <a:gd name="T16" fmla="*/ 87 w 254"/>
                                <a:gd name="T17" fmla="*/ 8 h 111"/>
                                <a:gd name="T18" fmla="*/ 94 w 254"/>
                                <a:gd name="T19" fmla="*/ 11 h 111"/>
                                <a:gd name="T20" fmla="*/ 94 w 254"/>
                                <a:gd name="T21" fmla="*/ 16 h 111"/>
                                <a:gd name="T22" fmla="*/ 95 w 254"/>
                                <a:gd name="T23" fmla="*/ 18 h 111"/>
                                <a:gd name="T24" fmla="*/ 103 w 254"/>
                                <a:gd name="T25" fmla="*/ 16 h 111"/>
                                <a:gd name="T26" fmla="*/ 110 w 254"/>
                                <a:gd name="T27" fmla="*/ 15 h 111"/>
                                <a:gd name="T28" fmla="*/ 115 w 254"/>
                                <a:gd name="T29" fmla="*/ 14 h 111"/>
                                <a:gd name="T30" fmla="*/ 124 w 254"/>
                                <a:gd name="T31" fmla="*/ 15 h 111"/>
                                <a:gd name="T32" fmla="*/ 133 w 254"/>
                                <a:gd name="T33" fmla="*/ 18 h 111"/>
                                <a:gd name="T34" fmla="*/ 135 w 254"/>
                                <a:gd name="T35" fmla="*/ 23 h 111"/>
                                <a:gd name="T36" fmla="*/ 136 w 254"/>
                                <a:gd name="T37" fmla="*/ 24 h 111"/>
                                <a:gd name="T38" fmla="*/ 140 w 254"/>
                                <a:gd name="T39" fmla="*/ 22 h 111"/>
                                <a:gd name="T40" fmla="*/ 147 w 254"/>
                                <a:gd name="T41" fmla="*/ 22 h 111"/>
                                <a:gd name="T42" fmla="*/ 155 w 254"/>
                                <a:gd name="T43" fmla="*/ 22 h 111"/>
                                <a:gd name="T44" fmla="*/ 161 w 254"/>
                                <a:gd name="T45" fmla="*/ 23 h 111"/>
                                <a:gd name="T46" fmla="*/ 168 w 254"/>
                                <a:gd name="T47" fmla="*/ 26 h 111"/>
                                <a:gd name="T48" fmla="*/ 173 w 254"/>
                                <a:gd name="T49" fmla="*/ 30 h 111"/>
                                <a:gd name="T50" fmla="*/ 175 w 254"/>
                                <a:gd name="T51" fmla="*/ 26 h 111"/>
                                <a:gd name="T52" fmla="*/ 177 w 254"/>
                                <a:gd name="T53" fmla="*/ 22 h 111"/>
                                <a:gd name="T54" fmla="*/ 183 w 254"/>
                                <a:gd name="T55" fmla="*/ 20 h 111"/>
                                <a:gd name="T56" fmla="*/ 189 w 254"/>
                                <a:gd name="T57" fmla="*/ 22 h 111"/>
                                <a:gd name="T58" fmla="*/ 193 w 254"/>
                                <a:gd name="T59" fmla="*/ 20 h 111"/>
                                <a:gd name="T60" fmla="*/ 198 w 254"/>
                                <a:gd name="T61" fmla="*/ 20 h 111"/>
                                <a:gd name="T62" fmla="*/ 206 w 254"/>
                                <a:gd name="T63" fmla="*/ 22 h 111"/>
                                <a:gd name="T64" fmla="*/ 210 w 254"/>
                                <a:gd name="T65" fmla="*/ 24 h 111"/>
                                <a:gd name="T66" fmla="*/ 216 w 254"/>
                                <a:gd name="T67" fmla="*/ 28 h 111"/>
                                <a:gd name="T68" fmla="*/ 221 w 254"/>
                                <a:gd name="T69" fmla="*/ 32 h 111"/>
                                <a:gd name="T70" fmla="*/ 234 w 254"/>
                                <a:gd name="T71" fmla="*/ 39 h 111"/>
                                <a:gd name="T72" fmla="*/ 241 w 254"/>
                                <a:gd name="T73" fmla="*/ 46 h 111"/>
                                <a:gd name="T74" fmla="*/ 244 w 254"/>
                                <a:gd name="T75" fmla="*/ 52 h 111"/>
                                <a:gd name="T76" fmla="*/ 244 w 254"/>
                                <a:gd name="T77" fmla="*/ 56 h 111"/>
                                <a:gd name="T78" fmla="*/ 241 w 254"/>
                                <a:gd name="T79" fmla="*/ 61 h 111"/>
                                <a:gd name="T80" fmla="*/ 231 w 254"/>
                                <a:gd name="T81" fmla="*/ 65 h 111"/>
                                <a:gd name="T82" fmla="*/ 214 w 254"/>
                                <a:gd name="T83" fmla="*/ 64 h 111"/>
                                <a:gd name="T84" fmla="*/ 197 w 254"/>
                                <a:gd name="T85" fmla="*/ 62 h 111"/>
                                <a:gd name="T86" fmla="*/ 177 w 254"/>
                                <a:gd name="T87" fmla="*/ 63 h 111"/>
                                <a:gd name="T88" fmla="*/ 153 w 254"/>
                                <a:gd name="T89" fmla="*/ 64 h 111"/>
                                <a:gd name="T90" fmla="*/ 130 w 254"/>
                                <a:gd name="T91" fmla="*/ 63 h 111"/>
                                <a:gd name="T92" fmla="*/ 105 w 254"/>
                                <a:gd name="T93" fmla="*/ 61 h 111"/>
                                <a:gd name="T94" fmla="*/ 89 w 254"/>
                                <a:gd name="T95" fmla="*/ 61 h 111"/>
                                <a:gd name="T96" fmla="*/ 66 w 254"/>
                                <a:gd name="T97" fmla="*/ 61 h 111"/>
                                <a:gd name="T98" fmla="*/ 50 w 254"/>
                                <a:gd name="T99" fmla="*/ 62 h 111"/>
                                <a:gd name="T100" fmla="*/ 29 w 254"/>
                                <a:gd name="T101" fmla="*/ 64 h 111"/>
                                <a:gd name="T102" fmla="*/ 17 w 254"/>
                                <a:gd name="T103" fmla="*/ 62 h 111"/>
                                <a:gd name="T104" fmla="*/ 11 w 254"/>
                                <a:gd name="T105" fmla="*/ 61 h 111"/>
                                <a:gd name="T106" fmla="*/ 4 w 254"/>
                                <a:gd name="T107" fmla="*/ 58 h 111"/>
                                <a:gd name="T108" fmla="*/ 6 w 254"/>
                                <a:gd name="T109" fmla="*/ 52 h 111"/>
                                <a:gd name="T110" fmla="*/ 11 w 254"/>
                                <a:gd name="T111" fmla="*/ 47 h 111"/>
                                <a:gd name="T112" fmla="*/ 11 w 254"/>
                                <a:gd name="T113" fmla="*/ 39 h 111"/>
                                <a:gd name="T114" fmla="*/ 7 w 254"/>
                                <a:gd name="T115" fmla="*/ 36 h 111"/>
                                <a:gd name="T116" fmla="*/ 4 w 254"/>
                                <a:gd name="T117" fmla="*/ 28 h 111"/>
                                <a:gd name="T118" fmla="*/ 0 w 254"/>
                                <a:gd name="T119" fmla="*/ 21 h 111"/>
                                <a:gd name="T120" fmla="*/ 0 w 254"/>
                                <a:gd name="T121" fmla="*/ 13 h 111"/>
                                <a:gd name="T122" fmla="*/ 6 w 254"/>
                                <a:gd name="T123" fmla="*/ 3 h 111"/>
                                <a:gd name="T124" fmla="*/ 6 w 254"/>
                                <a:gd name="T125" fmla="*/ 3 h 1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4" h="111">
                                  <a:moveTo>
                                    <a:pt x="6" y="5"/>
                                  </a:moveTo>
                                  <a:lnTo>
                                    <a:pt x="16" y="0"/>
                                  </a:lnTo>
                                  <a:lnTo>
                                    <a:pt x="28" y="0"/>
                                  </a:lnTo>
                                  <a:lnTo>
                                    <a:pt x="38" y="2"/>
                                  </a:lnTo>
                                  <a:lnTo>
                                    <a:pt x="50" y="4"/>
                                  </a:lnTo>
                                  <a:lnTo>
                                    <a:pt x="58" y="10"/>
                                  </a:lnTo>
                                  <a:lnTo>
                                    <a:pt x="69" y="9"/>
                                  </a:lnTo>
                                  <a:lnTo>
                                    <a:pt x="80" y="10"/>
                                  </a:lnTo>
                                  <a:lnTo>
                                    <a:pt x="90" y="13"/>
                                  </a:lnTo>
                                  <a:lnTo>
                                    <a:pt x="97" y="18"/>
                                  </a:lnTo>
                                  <a:lnTo>
                                    <a:pt x="97" y="27"/>
                                  </a:lnTo>
                                  <a:lnTo>
                                    <a:pt x="98" y="31"/>
                                  </a:lnTo>
                                  <a:lnTo>
                                    <a:pt x="107" y="27"/>
                                  </a:lnTo>
                                  <a:lnTo>
                                    <a:pt x="114" y="25"/>
                                  </a:lnTo>
                                  <a:lnTo>
                                    <a:pt x="119" y="24"/>
                                  </a:lnTo>
                                  <a:lnTo>
                                    <a:pt x="129" y="26"/>
                                  </a:lnTo>
                                  <a:lnTo>
                                    <a:pt x="138" y="31"/>
                                  </a:lnTo>
                                  <a:lnTo>
                                    <a:pt x="140" y="39"/>
                                  </a:lnTo>
                                  <a:lnTo>
                                    <a:pt x="141" y="41"/>
                                  </a:lnTo>
                                  <a:lnTo>
                                    <a:pt x="145" y="37"/>
                                  </a:lnTo>
                                  <a:lnTo>
                                    <a:pt x="152" y="37"/>
                                  </a:lnTo>
                                  <a:lnTo>
                                    <a:pt x="161" y="37"/>
                                  </a:lnTo>
                                  <a:lnTo>
                                    <a:pt x="167" y="39"/>
                                  </a:lnTo>
                                  <a:lnTo>
                                    <a:pt x="174" y="43"/>
                                  </a:lnTo>
                                  <a:lnTo>
                                    <a:pt x="179" y="50"/>
                                  </a:lnTo>
                                  <a:lnTo>
                                    <a:pt x="181" y="43"/>
                                  </a:lnTo>
                                  <a:lnTo>
                                    <a:pt x="183" y="37"/>
                                  </a:lnTo>
                                  <a:lnTo>
                                    <a:pt x="190" y="34"/>
                                  </a:lnTo>
                                  <a:lnTo>
                                    <a:pt x="196" y="37"/>
                                  </a:lnTo>
                                  <a:lnTo>
                                    <a:pt x="200" y="34"/>
                                  </a:lnTo>
                                  <a:lnTo>
                                    <a:pt x="205" y="33"/>
                                  </a:lnTo>
                                  <a:lnTo>
                                    <a:pt x="214" y="37"/>
                                  </a:lnTo>
                                  <a:lnTo>
                                    <a:pt x="218" y="41"/>
                                  </a:lnTo>
                                  <a:lnTo>
                                    <a:pt x="224" y="47"/>
                                  </a:lnTo>
                                  <a:lnTo>
                                    <a:pt x="229" y="53"/>
                                  </a:lnTo>
                                  <a:lnTo>
                                    <a:pt x="243" y="65"/>
                                  </a:lnTo>
                                  <a:lnTo>
                                    <a:pt x="250" y="77"/>
                                  </a:lnTo>
                                  <a:lnTo>
                                    <a:pt x="253" y="87"/>
                                  </a:lnTo>
                                  <a:lnTo>
                                    <a:pt x="253" y="94"/>
                                  </a:lnTo>
                                  <a:lnTo>
                                    <a:pt x="250" y="103"/>
                                  </a:lnTo>
                                  <a:lnTo>
                                    <a:pt x="240" y="110"/>
                                  </a:lnTo>
                                  <a:lnTo>
                                    <a:pt x="222" y="107"/>
                                  </a:lnTo>
                                  <a:lnTo>
                                    <a:pt x="204" y="104"/>
                                  </a:lnTo>
                                  <a:lnTo>
                                    <a:pt x="183" y="106"/>
                                  </a:lnTo>
                                  <a:lnTo>
                                    <a:pt x="159" y="107"/>
                                  </a:lnTo>
                                  <a:lnTo>
                                    <a:pt x="135" y="106"/>
                                  </a:lnTo>
                                  <a:lnTo>
                                    <a:pt x="109" y="103"/>
                                  </a:lnTo>
                                  <a:lnTo>
                                    <a:pt x="92" y="103"/>
                                  </a:lnTo>
                                  <a:lnTo>
                                    <a:pt x="68" y="103"/>
                                  </a:lnTo>
                                  <a:lnTo>
                                    <a:pt x="52" y="105"/>
                                  </a:lnTo>
                                  <a:lnTo>
                                    <a:pt x="30" y="107"/>
                                  </a:lnTo>
                                  <a:lnTo>
                                    <a:pt x="18" y="105"/>
                                  </a:lnTo>
                                  <a:lnTo>
                                    <a:pt x="11" y="102"/>
                                  </a:lnTo>
                                  <a:lnTo>
                                    <a:pt x="4" y="98"/>
                                  </a:lnTo>
                                  <a:lnTo>
                                    <a:pt x="6" y="87"/>
                                  </a:lnTo>
                                  <a:lnTo>
                                    <a:pt x="11" y="79"/>
                                  </a:lnTo>
                                  <a:lnTo>
                                    <a:pt x="11" y="66"/>
                                  </a:lnTo>
                                  <a:lnTo>
                                    <a:pt x="7" y="60"/>
                                  </a:lnTo>
                                  <a:lnTo>
                                    <a:pt x="4" y="47"/>
                                  </a:lnTo>
                                  <a:lnTo>
                                    <a:pt x="0" y="36"/>
                                  </a:lnTo>
                                  <a:lnTo>
                                    <a:pt x="0" y="22"/>
                                  </a:lnTo>
                                  <a:lnTo>
                                    <a:pt x="6" y="5"/>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09" name="Freeform 757"/>
                          <wps:cNvSpPr>
                            <a:spLocks/>
                          </wps:cNvSpPr>
                          <wps:spPr bwMode="auto">
                            <a:xfrm>
                              <a:off x="5703" y="2030"/>
                              <a:ext cx="131" cy="54"/>
                            </a:xfrm>
                            <a:custGeom>
                              <a:avLst/>
                              <a:gdLst>
                                <a:gd name="T0" fmla="*/ 4 w 136"/>
                                <a:gd name="T1" fmla="*/ 3 h 89"/>
                                <a:gd name="T2" fmla="*/ 9 w 136"/>
                                <a:gd name="T3" fmla="*/ 1 h 89"/>
                                <a:gd name="T4" fmla="*/ 13 w 136"/>
                                <a:gd name="T5" fmla="*/ 0 h 89"/>
                                <a:gd name="T6" fmla="*/ 20 w 136"/>
                                <a:gd name="T7" fmla="*/ 1 h 89"/>
                                <a:gd name="T8" fmla="*/ 25 w 136"/>
                                <a:gd name="T9" fmla="*/ 2 h 89"/>
                                <a:gd name="T10" fmla="*/ 31 w 136"/>
                                <a:gd name="T11" fmla="*/ 5 h 89"/>
                                <a:gd name="T12" fmla="*/ 36 w 136"/>
                                <a:gd name="T13" fmla="*/ 4 h 89"/>
                                <a:gd name="T14" fmla="*/ 42 w 136"/>
                                <a:gd name="T15" fmla="*/ 5 h 89"/>
                                <a:gd name="T16" fmla="*/ 47 w 136"/>
                                <a:gd name="T17" fmla="*/ 7 h 89"/>
                                <a:gd name="T18" fmla="*/ 51 w 136"/>
                                <a:gd name="T19" fmla="*/ 10 h 89"/>
                                <a:gd name="T20" fmla="*/ 51 w 136"/>
                                <a:gd name="T21" fmla="*/ 14 h 89"/>
                                <a:gd name="T22" fmla="*/ 52 w 136"/>
                                <a:gd name="T23" fmla="*/ 16 h 89"/>
                                <a:gd name="T24" fmla="*/ 55 w 136"/>
                                <a:gd name="T25" fmla="*/ 14 h 89"/>
                                <a:gd name="T26" fmla="*/ 59 w 136"/>
                                <a:gd name="T27" fmla="*/ 12 h 89"/>
                                <a:gd name="T28" fmla="*/ 63 w 136"/>
                                <a:gd name="T29" fmla="*/ 12 h 89"/>
                                <a:gd name="T30" fmla="*/ 66 w 136"/>
                                <a:gd name="T31" fmla="*/ 14 h 89"/>
                                <a:gd name="T32" fmla="*/ 72 w 136"/>
                                <a:gd name="T33" fmla="*/ 16 h 89"/>
                                <a:gd name="T34" fmla="*/ 72 w 136"/>
                                <a:gd name="T35" fmla="*/ 19 h 89"/>
                                <a:gd name="T36" fmla="*/ 74 w 136"/>
                                <a:gd name="T37" fmla="*/ 21 h 89"/>
                                <a:gd name="T38" fmla="*/ 75 w 136"/>
                                <a:gd name="T39" fmla="*/ 18 h 89"/>
                                <a:gd name="T40" fmla="*/ 79 w 136"/>
                                <a:gd name="T41" fmla="*/ 18 h 89"/>
                                <a:gd name="T42" fmla="*/ 84 w 136"/>
                                <a:gd name="T43" fmla="*/ 18 h 89"/>
                                <a:gd name="T44" fmla="*/ 88 w 136"/>
                                <a:gd name="T45" fmla="*/ 21 h 89"/>
                                <a:gd name="T46" fmla="*/ 91 w 136"/>
                                <a:gd name="T47" fmla="*/ 21 h 89"/>
                                <a:gd name="T48" fmla="*/ 94 w 136"/>
                                <a:gd name="T49" fmla="*/ 25 h 89"/>
                                <a:gd name="T50" fmla="*/ 94 w 136"/>
                                <a:gd name="T51" fmla="*/ 21 h 89"/>
                                <a:gd name="T52" fmla="*/ 95 w 136"/>
                                <a:gd name="T53" fmla="*/ 18 h 89"/>
                                <a:gd name="T54" fmla="*/ 98 w 136"/>
                                <a:gd name="T55" fmla="*/ 16 h 89"/>
                                <a:gd name="T56" fmla="*/ 101 w 136"/>
                                <a:gd name="T57" fmla="*/ 18 h 89"/>
                                <a:gd name="T58" fmla="*/ 104 w 136"/>
                                <a:gd name="T59" fmla="*/ 17 h 89"/>
                                <a:gd name="T60" fmla="*/ 107 w 136"/>
                                <a:gd name="T61" fmla="*/ 16 h 89"/>
                                <a:gd name="T62" fmla="*/ 110 w 136"/>
                                <a:gd name="T63" fmla="*/ 18 h 89"/>
                                <a:gd name="T64" fmla="*/ 114 w 136"/>
                                <a:gd name="T65" fmla="*/ 21 h 89"/>
                                <a:gd name="T66" fmla="*/ 117 w 136"/>
                                <a:gd name="T67" fmla="*/ 23 h 89"/>
                                <a:gd name="T68" fmla="*/ 118 w 136"/>
                                <a:gd name="T69" fmla="*/ 26 h 89"/>
                                <a:gd name="T70" fmla="*/ 125 w 136"/>
                                <a:gd name="T71" fmla="*/ 32 h 89"/>
                                <a:gd name="T72" fmla="*/ 130 w 136"/>
                                <a:gd name="T73" fmla="*/ 38 h 89"/>
                                <a:gd name="T74" fmla="*/ 130 w 136"/>
                                <a:gd name="T75" fmla="*/ 42 h 89"/>
                                <a:gd name="T76" fmla="*/ 130 w 136"/>
                                <a:gd name="T77" fmla="*/ 46 h 89"/>
                                <a:gd name="T78" fmla="*/ 129 w 136"/>
                                <a:gd name="T79" fmla="*/ 50 h 89"/>
                                <a:gd name="T80" fmla="*/ 124 w 136"/>
                                <a:gd name="T81" fmla="*/ 53 h 89"/>
                                <a:gd name="T82" fmla="*/ 116 w 136"/>
                                <a:gd name="T83" fmla="*/ 52 h 89"/>
                                <a:gd name="T84" fmla="*/ 105 w 136"/>
                                <a:gd name="T85" fmla="*/ 51 h 89"/>
                                <a:gd name="T86" fmla="*/ 96 w 136"/>
                                <a:gd name="T87" fmla="*/ 51 h 89"/>
                                <a:gd name="T88" fmla="*/ 83 w 136"/>
                                <a:gd name="T89" fmla="*/ 53 h 89"/>
                                <a:gd name="T90" fmla="*/ 71 w 136"/>
                                <a:gd name="T91" fmla="*/ 51 h 89"/>
                                <a:gd name="T92" fmla="*/ 58 w 136"/>
                                <a:gd name="T93" fmla="*/ 50 h 89"/>
                                <a:gd name="T94" fmla="*/ 49 w 136"/>
                                <a:gd name="T95" fmla="*/ 49 h 89"/>
                                <a:gd name="T96" fmla="*/ 36 w 136"/>
                                <a:gd name="T97" fmla="*/ 50 h 89"/>
                                <a:gd name="T98" fmla="*/ 28 w 136"/>
                                <a:gd name="T99" fmla="*/ 51 h 89"/>
                                <a:gd name="T100" fmla="*/ 16 w 136"/>
                                <a:gd name="T101" fmla="*/ 52 h 89"/>
                                <a:gd name="T102" fmla="*/ 11 w 136"/>
                                <a:gd name="T103" fmla="*/ 52 h 89"/>
                                <a:gd name="T104" fmla="*/ 7 w 136"/>
                                <a:gd name="T105" fmla="*/ 50 h 89"/>
                                <a:gd name="T106" fmla="*/ 3 w 136"/>
                                <a:gd name="T107" fmla="*/ 47 h 89"/>
                                <a:gd name="T108" fmla="*/ 5 w 136"/>
                                <a:gd name="T109" fmla="*/ 42 h 89"/>
                                <a:gd name="T110" fmla="*/ 7 w 136"/>
                                <a:gd name="T111" fmla="*/ 38 h 89"/>
                                <a:gd name="T112" fmla="*/ 7 w 136"/>
                                <a:gd name="T113" fmla="*/ 32 h 89"/>
                                <a:gd name="T114" fmla="*/ 5 w 136"/>
                                <a:gd name="T115" fmla="*/ 29 h 89"/>
                                <a:gd name="T116" fmla="*/ 3 w 136"/>
                                <a:gd name="T117" fmla="*/ 24 h 89"/>
                                <a:gd name="T118" fmla="*/ 0 w 136"/>
                                <a:gd name="T119" fmla="*/ 18 h 89"/>
                                <a:gd name="T120" fmla="*/ 0 w 136"/>
                                <a:gd name="T121" fmla="*/ 12 h 89"/>
                                <a:gd name="T122" fmla="*/ 4 w 136"/>
                                <a:gd name="T123" fmla="*/ 3 h 89"/>
                                <a:gd name="T124" fmla="*/ 4 w 136"/>
                                <a:gd name="T125" fmla="*/ 3 h 8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6" h="89">
                                  <a:moveTo>
                                    <a:pt x="4" y="5"/>
                                  </a:moveTo>
                                  <a:lnTo>
                                    <a:pt x="9" y="1"/>
                                  </a:lnTo>
                                  <a:lnTo>
                                    <a:pt x="14" y="0"/>
                                  </a:lnTo>
                                  <a:lnTo>
                                    <a:pt x="21" y="1"/>
                                  </a:lnTo>
                                  <a:lnTo>
                                    <a:pt x="26" y="4"/>
                                  </a:lnTo>
                                  <a:lnTo>
                                    <a:pt x="32" y="8"/>
                                  </a:lnTo>
                                  <a:lnTo>
                                    <a:pt x="37" y="7"/>
                                  </a:lnTo>
                                  <a:lnTo>
                                    <a:pt x="44" y="8"/>
                                  </a:lnTo>
                                  <a:lnTo>
                                    <a:pt x="49" y="11"/>
                                  </a:lnTo>
                                  <a:lnTo>
                                    <a:pt x="53" y="17"/>
                                  </a:lnTo>
                                  <a:lnTo>
                                    <a:pt x="53" y="23"/>
                                  </a:lnTo>
                                  <a:lnTo>
                                    <a:pt x="54" y="27"/>
                                  </a:lnTo>
                                  <a:lnTo>
                                    <a:pt x="57" y="23"/>
                                  </a:lnTo>
                                  <a:lnTo>
                                    <a:pt x="61" y="20"/>
                                  </a:lnTo>
                                  <a:lnTo>
                                    <a:pt x="65" y="20"/>
                                  </a:lnTo>
                                  <a:lnTo>
                                    <a:pt x="69" y="23"/>
                                  </a:lnTo>
                                  <a:lnTo>
                                    <a:pt x="75" y="27"/>
                                  </a:lnTo>
                                  <a:lnTo>
                                    <a:pt x="75" y="32"/>
                                  </a:lnTo>
                                  <a:lnTo>
                                    <a:pt x="77" y="34"/>
                                  </a:lnTo>
                                  <a:lnTo>
                                    <a:pt x="78" y="30"/>
                                  </a:lnTo>
                                  <a:lnTo>
                                    <a:pt x="82" y="30"/>
                                  </a:lnTo>
                                  <a:lnTo>
                                    <a:pt x="87" y="30"/>
                                  </a:lnTo>
                                  <a:lnTo>
                                    <a:pt x="91" y="34"/>
                                  </a:lnTo>
                                  <a:lnTo>
                                    <a:pt x="94" y="35"/>
                                  </a:lnTo>
                                  <a:lnTo>
                                    <a:pt x="98" y="41"/>
                                  </a:lnTo>
                                  <a:lnTo>
                                    <a:pt x="98" y="35"/>
                                  </a:lnTo>
                                  <a:lnTo>
                                    <a:pt x="99" y="30"/>
                                  </a:lnTo>
                                  <a:lnTo>
                                    <a:pt x="102" y="27"/>
                                  </a:lnTo>
                                  <a:lnTo>
                                    <a:pt x="105" y="30"/>
                                  </a:lnTo>
                                  <a:lnTo>
                                    <a:pt x="108" y="28"/>
                                  </a:lnTo>
                                  <a:lnTo>
                                    <a:pt x="111" y="27"/>
                                  </a:lnTo>
                                  <a:lnTo>
                                    <a:pt x="114" y="30"/>
                                  </a:lnTo>
                                  <a:lnTo>
                                    <a:pt x="118" y="35"/>
                                  </a:lnTo>
                                  <a:lnTo>
                                    <a:pt x="121" y="38"/>
                                  </a:lnTo>
                                  <a:lnTo>
                                    <a:pt x="123" y="43"/>
                                  </a:lnTo>
                                  <a:lnTo>
                                    <a:pt x="130" y="52"/>
                                  </a:lnTo>
                                  <a:lnTo>
                                    <a:pt x="135" y="62"/>
                                  </a:lnTo>
                                  <a:lnTo>
                                    <a:pt x="135" y="70"/>
                                  </a:lnTo>
                                  <a:lnTo>
                                    <a:pt x="135" y="76"/>
                                  </a:lnTo>
                                  <a:lnTo>
                                    <a:pt x="134" y="82"/>
                                  </a:lnTo>
                                  <a:lnTo>
                                    <a:pt x="129" y="88"/>
                                  </a:lnTo>
                                  <a:lnTo>
                                    <a:pt x="120" y="86"/>
                                  </a:lnTo>
                                  <a:lnTo>
                                    <a:pt x="109" y="84"/>
                                  </a:lnTo>
                                  <a:lnTo>
                                    <a:pt x="100" y="84"/>
                                  </a:lnTo>
                                  <a:lnTo>
                                    <a:pt x="86" y="87"/>
                                  </a:lnTo>
                                  <a:lnTo>
                                    <a:pt x="74" y="84"/>
                                  </a:lnTo>
                                  <a:lnTo>
                                    <a:pt x="60" y="83"/>
                                  </a:lnTo>
                                  <a:lnTo>
                                    <a:pt x="51" y="81"/>
                                  </a:lnTo>
                                  <a:lnTo>
                                    <a:pt x="37" y="83"/>
                                  </a:lnTo>
                                  <a:lnTo>
                                    <a:pt x="29" y="84"/>
                                  </a:lnTo>
                                  <a:lnTo>
                                    <a:pt x="17" y="86"/>
                                  </a:lnTo>
                                  <a:lnTo>
                                    <a:pt x="11" y="86"/>
                                  </a:lnTo>
                                  <a:lnTo>
                                    <a:pt x="7" y="82"/>
                                  </a:lnTo>
                                  <a:lnTo>
                                    <a:pt x="3" y="77"/>
                                  </a:lnTo>
                                  <a:lnTo>
                                    <a:pt x="5" y="70"/>
                                  </a:lnTo>
                                  <a:lnTo>
                                    <a:pt x="7" y="63"/>
                                  </a:lnTo>
                                  <a:lnTo>
                                    <a:pt x="7" y="53"/>
                                  </a:lnTo>
                                  <a:lnTo>
                                    <a:pt x="5" y="48"/>
                                  </a:lnTo>
                                  <a:lnTo>
                                    <a:pt x="3" y="39"/>
                                  </a:lnTo>
                                  <a:lnTo>
                                    <a:pt x="0" y="29"/>
                                  </a:lnTo>
                                  <a:lnTo>
                                    <a:pt x="0" y="20"/>
                                  </a:lnTo>
                                  <a:lnTo>
                                    <a:pt x="4"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0" name="Freeform 758"/>
                          <wps:cNvSpPr>
                            <a:spLocks/>
                          </wps:cNvSpPr>
                          <wps:spPr bwMode="auto">
                            <a:xfrm>
                              <a:off x="5627" y="2029"/>
                              <a:ext cx="129" cy="53"/>
                            </a:xfrm>
                            <a:custGeom>
                              <a:avLst/>
                              <a:gdLst>
                                <a:gd name="T0" fmla="*/ 125 w 134"/>
                                <a:gd name="T1" fmla="*/ 2 h 89"/>
                                <a:gd name="T2" fmla="*/ 120 w 134"/>
                                <a:gd name="T3" fmla="*/ 0 h 89"/>
                                <a:gd name="T4" fmla="*/ 115 w 134"/>
                                <a:gd name="T5" fmla="*/ 0 h 89"/>
                                <a:gd name="T6" fmla="*/ 109 w 134"/>
                                <a:gd name="T7" fmla="*/ 1 h 89"/>
                                <a:gd name="T8" fmla="*/ 103 w 134"/>
                                <a:gd name="T9" fmla="*/ 2 h 89"/>
                                <a:gd name="T10" fmla="*/ 98 w 134"/>
                                <a:gd name="T11" fmla="*/ 5 h 89"/>
                                <a:gd name="T12" fmla="*/ 93 w 134"/>
                                <a:gd name="T13" fmla="*/ 4 h 89"/>
                                <a:gd name="T14" fmla="*/ 87 w 134"/>
                                <a:gd name="T15" fmla="*/ 5 h 89"/>
                                <a:gd name="T16" fmla="*/ 82 w 134"/>
                                <a:gd name="T17" fmla="*/ 7 h 89"/>
                                <a:gd name="T18" fmla="*/ 79 w 134"/>
                                <a:gd name="T19" fmla="*/ 9 h 89"/>
                                <a:gd name="T20" fmla="*/ 79 w 134"/>
                                <a:gd name="T21" fmla="*/ 13 h 89"/>
                                <a:gd name="T22" fmla="*/ 79 w 134"/>
                                <a:gd name="T23" fmla="*/ 15 h 89"/>
                                <a:gd name="T24" fmla="*/ 73 w 134"/>
                                <a:gd name="T25" fmla="*/ 13 h 89"/>
                                <a:gd name="T26" fmla="*/ 70 w 134"/>
                                <a:gd name="T27" fmla="*/ 13 h 89"/>
                                <a:gd name="T28" fmla="*/ 67 w 134"/>
                                <a:gd name="T29" fmla="*/ 11 h 89"/>
                                <a:gd name="T30" fmla="*/ 62 w 134"/>
                                <a:gd name="T31" fmla="*/ 13 h 89"/>
                                <a:gd name="T32" fmla="*/ 58 w 134"/>
                                <a:gd name="T33" fmla="*/ 15 h 89"/>
                                <a:gd name="T34" fmla="*/ 58 w 134"/>
                                <a:gd name="T35" fmla="*/ 19 h 89"/>
                                <a:gd name="T36" fmla="*/ 56 w 134"/>
                                <a:gd name="T37" fmla="*/ 20 h 89"/>
                                <a:gd name="T38" fmla="*/ 54 w 134"/>
                                <a:gd name="T39" fmla="*/ 18 h 89"/>
                                <a:gd name="T40" fmla="*/ 51 w 134"/>
                                <a:gd name="T41" fmla="*/ 18 h 89"/>
                                <a:gd name="T42" fmla="*/ 45 w 134"/>
                                <a:gd name="T43" fmla="*/ 18 h 89"/>
                                <a:gd name="T44" fmla="*/ 42 w 134"/>
                                <a:gd name="T45" fmla="*/ 19 h 89"/>
                                <a:gd name="T46" fmla="*/ 39 w 134"/>
                                <a:gd name="T47" fmla="*/ 21 h 89"/>
                                <a:gd name="T48" fmla="*/ 36 w 134"/>
                                <a:gd name="T49" fmla="*/ 24 h 89"/>
                                <a:gd name="T50" fmla="*/ 35 w 134"/>
                                <a:gd name="T51" fmla="*/ 21 h 89"/>
                                <a:gd name="T52" fmla="*/ 35 w 134"/>
                                <a:gd name="T53" fmla="*/ 18 h 89"/>
                                <a:gd name="T54" fmla="*/ 32 w 134"/>
                                <a:gd name="T55" fmla="*/ 16 h 89"/>
                                <a:gd name="T56" fmla="*/ 27 w 134"/>
                                <a:gd name="T57" fmla="*/ 18 h 89"/>
                                <a:gd name="T58" fmla="*/ 27 w 134"/>
                                <a:gd name="T59" fmla="*/ 16 h 89"/>
                                <a:gd name="T60" fmla="*/ 24 w 134"/>
                                <a:gd name="T61" fmla="*/ 16 h 89"/>
                                <a:gd name="T62" fmla="*/ 19 w 134"/>
                                <a:gd name="T63" fmla="*/ 18 h 89"/>
                                <a:gd name="T64" fmla="*/ 15 w 134"/>
                                <a:gd name="T65" fmla="*/ 20 h 89"/>
                                <a:gd name="T66" fmla="*/ 13 w 134"/>
                                <a:gd name="T67" fmla="*/ 23 h 89"/>
                                <a:gd name="T68" fmla="*/ 11 w 134"/>
                                <a:gd name="T69" fmla="*/ 26 h 89"/>
                                <a:gd name="T70" fmla="*/ 5 w 134"/>
                                <a:gd name="T71" fmla="*/ 30 h 89"/>
                                <a:gd name="T72" fmla="*/ 0 w 134"/>
                                <a:gd name="T73" fmla="*/ 37 h 89"/>
                                <a:gd name="T74" fmla="*/ 0 w 134"/>
                                <a:gd name="T75" fmla="*/ 42 h 89"/>
                                <a:gd name="T76" fmla="*/ 0 w 134"/>
                                <a:gd name="T77" fmla="*/ 45 h 89"/>
                                <a:gd name="T78" fmla="*/ 1 w 134"/>
                                <a:gd name="T79" fmla="*/ 49 h 89"/>
                                <a:gd name="T80" fmla="*/ 6 w 134"/>
                                <a:gd name="T81" fmla="*/ 52 h 89"/>
                                <a:gd name="T82" fmla="*/ 14 w 134"/>
                                <a:gd name="T83" fmla="*/ 51 h 89"/>
                                <a:gd name="T84" fmla="*/ 24 w 134"/>
                                <a:gd name="T85" fmla="*/ 50 h 89"/>
                                <a:gd name="T86" fmla="*/ 35 w 134"/>
                                <a:gd name="T87" fmla="*/ 50 h 89"/>
                                <a:gd name="T88" fmla="*/ 48 w 134"/>
                                <a:gd name="T89" fmla="*/ 51 h 89"/>
                                <a:gd name="T90" fmla="*/ 60 w 134"/>
                                <a:gd name="T91" fmla="*/ 50 h 89"/>
                                <a:gd name="T92" fmla="*/ 72 w 134"/>
                                <a:gd name="T93" fmla="*/ 49 h 89"/>
                                <a:gd name="T94" fmla="*/ 81 w 134"/>
                                <a:gd name="T95" fmla="*/ 49 h 89"/>
                                <a:gd name="T96" fmla="*/ 93 w 134"/>
                                <a:gd name="T97" fmla="*/ 49 h 89"/>
                                <a:gd name="T98" fmla="*/ 102 w 134"/>
                                <a:gd name="T99" fmla="*/ 49 h 89"/>
                                <a:gd name="T100" fmla="*/ 114 w 134"/>
                                <a:gd name="T101" fmla="*/ 49 h 89"/>
                                <a:gd name="T102" fmla="*/ 118 w 134"/>
                                <a:gd name="T103" fmla="*/ 49 h 89"/>
                                <a:gd name="T104" fmla="*/ 123 w 134"/>
                                <a:gd name="T105" fmla="*/ 47 h 89"/>
                                <a:gd name="T106" fmla="*/ 127 w 134"/>
                                <a:gd name="T107" fmla="*/ 46 h 89"/>
                                <a:gd name="T108" fmla="*/ 125 w 134"/>
                                <a:gd name="T109" fmla="*/ 40 h 89"/>
                                <a:gd name="T110" fmla="*/ 123 w 134"/>
                                <a:gd name="T111" fmla="*/ 36 h 89"/>
                                <a:gd name="T112" fmla="*/ 123 w 134"/>
                                <a:gd name="T113" fmla="*/ 30 h 89"/>
                                <a:gd name="T114" fmla="*/ 125 w 134"/>
                                <a:gd name="T115" fmla="*/ 27 h 89"/>
                                <a:gd name="T116" fmla="*/ 127 w 134"/>
                                <a:gd name="T117" fmla="*/ 22 h 89"/>
                                <a:gd name="T118" fmla="*/ 128 w 134"/>
                                <a:gd name="T119" fmla="*/ 16 h 89"/>
                                <a:gd name="T120" fmla="*/ 128 w 134"/>
                                <a:gd name="T121" fmla="*/ 10 h 89"/>
                                <a:gd name="T122" fmla="*/ 125 w 134"/>
                                <a:gd name="T123" fmla="*/ 2 h 89"/>
                                <a:gd name="T124" fmla="*/ 125 w 134"/>
                                <a:gd name="T125" fmla="*/ 2 h 8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34" h="89">
                                  <a:moveTo>
                                    <a:pt x="130" y="3"/>
                                  </a:moveTo>
                                  <a:lnTo>
                                    <a:pt x="125" y="0"/>
                                  </a:lnTo>
                                  <a:lnTo>
                                    <a:pt x="119" y="0"/>
                                  </a:lnTo>
                                  <a:lnTo>
                                    <a:pt x="113" y="2"/>
                                  </a:lnTo>
                                  <a:lnTo>
                                    <a:pt x="107" y="3"/>
                                  </a:lnTo>
                                  <a:lnTo>
                                    <a:pt x="102" y="9"/>
                                  </a:lnTo>
                                  <a:lnTo>
                                    <a:pt x="97" y="7"/>
                                  </a:lnTo>
                                  <a:lnTo>
                                    <a:pt x="90" y="9"/>
                                  </a:lnTo>
                                  <a:lnTo>
                                    <a:pt x="85" y="11"/>
                                  </a:lnTo>
                                  <a:lnTo>
                                    <a:pt x="82" y="15"/>
                                  </a:lnTo>
                                  <a:lnTo>
                                    <a:pt x="82" y="22"/>
                                  </a:lnTo>
                                  <a:lnTo>
                                    <a:pt x="82" y="25"/>
                                  </a:lnTo>
                                  <a:lnTo>
                                    <a:pt x="76" y="22"/>
                                  </a:lnTo>
                                  <a:lnTo>
                                    <a:pt x="73" y="22"/>
                                  </a:lnTo>
                                  <a:lnTo>
                                    <a:pt x="70" y="19"/>
                                  </a:lnTo>
                                  <a:lnTo>
                                    <a:pt x="64" y="22"/>
                                  </a:lnTo>
                                  <a:lnTo>
                                    <a:pt x="60" y="25"/>
                                  </a:lnTo>
                                  <a:lnTo>
                                    <a:pt x="60" y="32"/>
                                  </a:lnTo>
                                  <a:lnTo>
                                    <a:pt x="58" y="34"/>
                                  </a:lnTo>
                                  <a:lnTo>
                                    <a:pt x="56" y="31"/>
                                  </a:lnTo>
                                  <a:lnTo>
                                    <a:pt x="53" y="30"/>
                                  </a:lnTo>
                                  <a:lnTo>
                                    <a:pt x="47" y="31"/>
                                  </a:lnTo>
                                  <a:lnTo>
                                    <a:pt x="44" y="32"/>
                                  </a:lnTo>
                                  <a:lnTo>
                                    <a:pt x="40" y="36"/>
                                  </a:lnTo>
                                  <a:lnTo>
                                    <a:pt x="37" y="41"/>
                                  </a:lnTo>
                                  <a:lnTo>
                                    <a:pt x="36" y="36"/>
                                  </a:lnTo>
                                  <a:lnTo>
                                    <a:pt x="36" y="31"/>
                                  </a:lnTo>
                                  <a:lnTo>
                                    <a:pt x="33" y="27"/>
                                  </a:lnTo>
                                  <a:lnTo>
                                    <a:pt x="28" y="30"/>
                                  </a:lnTo>
                                  <a:lnTo>
                                    <a:pt x="28" y="27"/>
                                  </a:lnTo>
                                  <a:lnTo>
                                    <a:pt x="25" y="27"/>
                                  </a:lnTo>
                                  <a:lnTo>
                                    <a:pt x="20" y="30"/>
                                  </a:lnTo>
                                  <a:lnTo>
                                    <a:pt x="16" y="34"/>
                                  </a:lnTo>
                                  <a:lnTo>
                                    <a:pt x="13" y="38"/>
                                  </a:lnTo>
                                  <a:lnTo>
                                    <a:pt x="11" y="44"/>
                                  </a:lnTo>
                                  <a:lnTo>
                                    <a:pt x="5" y="51"/>
                                  </a:lnTo>
                                  <a:lnTo>
                                    <a:pt x="0" y="62"/>
                                  </a:lnTo>
                                  <a:lnTo>
                                    <a:pt x="0" y="70"/>
                                  </a:lnTo>
                                  <a:lnTo>
                                    <a:pt x="0" y="76"/>
                                  </a:lnTo>
                                  <a:lnTo>
                                    <a:pt x="1" y="83"/>
                                  </a:lnTo>
                                  <a:lnTo>
                                    <a:pt x="6" y="88"/>
                                  </a:lnTo>
                                  <a:lnTo>
                                    <a:pt x="15" y="85"/>
                                  </a:lnTo>
                                  <a:lnTo>
                                    <a:pt x="25" y="84"/>
                                  </a:lnTo>
                                  <a:lnTo>
                                    <a:pt x="36" y="84"/>
                                  </a:lnTo>
                                  <a:lnTo>
                                    <a:pt x="50" y="85"/>
                                  </a:lnTo>
                                  <a:lnTo>
                                    <a:pt x="62" y="84"/>
                                  </a:lnTo>
                                  <a:lnTo>
                                    <a:pt x="75" y="83"/>
                                  </a:lnTo>
                                  <a:lnTo>
                                    <a:pt x="84" y="83"/>
                                  </a:lnTo>
                                  <a:lnTo>
                                    <a:pt x="97" y="83"/>
                                  </a:lnTo>
                                  <a:lnTo>
                                    <a:pt x="106" y="83"/>
                                  </a:lnTo>
                                  <a:lnTo>
                                    <a:pt x="118" y="83"/>
                                  </a:lnTo>
                                  <a:lnTo>
                                    <a:pt x="123" y="83"/>
                                  </a:lnTo>
                                  <a:lnTo>
                                    <a:pt x="128" y="79"/>
                                  </a:lnTo>
                                  <a:lnTo>
                                    <a:pt x="132" y="77"/>
                                  </a:lnTo>
                                  <a:lnTo>
                                    <a:pt x="130" y="68"/>
                                  </a:lnTo>
                                  <a:lnTo>
                                    <a:pt x="128" y="61"/>
                                  </a:lnTo>
                                  <a:lnTo>
                                    <a:pt x="128" y="51"/>
                                  </a:lnTo>
                                  <a:lnTo>
                                    <a:pt x="130" y="46"/>
                                  </a:lnTo>
                                  <a:lnTo>
                                    <a:pt x="132" y="37"/>
                                  </a:lnTo>
                                  <a:lnTo>
                                    <a:pt x="133" y="27"/>
                                  </a:lnTo>
                                  <a:lnTo>
                                    <a:pt x="133" y="17"/>
                                  </a:lnTo>
                                  <a:lnTo>
                                    <a:pt x="130" y="3"/>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1" name="Freeform 759"/>
                          <wps:cNvSpPr>
                            <a:spLocks/>
                          </wps:cNvSpPr>
                          <wps:spPr bwMode="auto">
                            <a:xfrm>
                              <a:off x="4356" y="2050"/>
                              <a:ext cx="68" cy="26"/>
                            </a:xfrm>
                            <a:custGeom>
                              <a:avLst/>
                              <a:gdLst>
                                <a:gd name="T0" fmla="*/ 65 w 71"/>
                                <a:gd name="T1" fmla="*/ 1 h 43"/>
                                <a:gd name="T2" fmla="*/ 62 w 71"/>
                                <a:gd name="T3" fmla="*/ 0 h 43"/>
                                <a:gd name="T4" fmla="*/ 58 w 71"/>
                                <a:gd name="T5" fmla="*/ 0 h 43"/>
                                <a:gd name="T6" fmla="*/ 56 w 71"/>
                                <a:gd name="T7" fmla="*/ 1 h 43"/>
                                <a:gd name="T8" fmla="*/ 52 w 71"/>
                                <a:gd name="T9" fmla="*/ 1 h 43"/>
                                <a:gd name="T10" fmla="*/ 51 w 71"/>
                                <a:gd name="T11" fmla="*/ 2 h 43"/>
                                <a:gd name="T12" fmla="*/ 47 w 71"/>
                                <a:gd name="T13" fmla="*/ 2 h 43"/>
                                <a:gd name="T14" fmla="*/ 44 w 71"/>
                                <a:gd name="T15" fmla="*/ 2 h 43"/>
                                <a:gd name="T16" fmla="*/ 40 w 71"/>
                                <a:gd name="T17" fmla="*/ 2 h 43"/>
                                <a:gd name="T18" fmla="*/ 40 w 71"/>
                                <a:gd name="T19" fmla="*/ 5 h 43"/>
                                <a:gd name="T20" fmla="*/ 38 w 71"/>
                                <a:gd name="T21" fmla="*/ 7 h 43"/>
                                <a:gd name="T22" fmla="*/ 38 w 71"/>
                                <a:gd name="T23" fmla="*/ 8 h 43"/>
                                <a:gd name="T24" fmla="*/ 37 w 71"/>
                                <a:gd name="T25" fmla="*/ 7 h 43"/>
                                <a:gd name="T26" fmla="*/ 35 w 71"/>
                                <a:gd name="T27" fmla="*/ 6 h 43"/>
                                <a:gd name="T28" fmla="*/ 34 w 71"/>
                                <a:gd name="T29" fmla="*/ 6 h 43"/>
                                <a:gd name="T30" fmla="*/ 31 w 71"/>
                                <a:gd name="T31" fmla="*/ 7 h 43"/>
                                <a:gd name="T32" fmla="*/ 29 w 71"/>
                                <a:gd name="T33" fmla="*/ 8 h 43"/>
                                <a:gd name="T34" fmla="*/ 28 w 71"/>
                                <a:gd name="T35" fmla="*/ 10 h 43"/>
                                <a:gd name="T36" fmla="*/ 26 w 71"/>
                                <a:gd name="T37" fmla="*/ 9 h 43"/>
                                <a:gd name="T38" fmla="*/ 25 w 71"/>
                                <a:gd name="T39" fmla="*/ 9 h 43"/>
                                <a:gd name="T40" fmla="*/ 23 w 71"/>
                                <a:gd name="T41" fmla="*/ 9 h 43"/>
                                <a:gd name="T42" fmla="*/ 19 w 71"/>
                                <a:gd name="T43" fmla="*/ 10 h 43"/>
                                <a:gd name="T44" fmla="*/ 17 w 71"/>
                                <a:gd name="T45" fmla="*/ 11 h 43"/>
                                <a:gd name="T46" fmla="*/ 17 w 71"/>
                                <a:gd name="T47" fmla="*/ 12 h 43"/>
                                <a:gd name="T48" fmla="*/ 16 w 71"/>
                                <a:gd name="T49" fmla="*/ 11 h 43"/>
                                <a:gd name="T50" fmla="*/ 16 w 71"/>
                                <a:gd name="T51" fmla="*/ 9 h 43"/>
                                <a:gd name="T52" fmla="*/ 14 w 71"/>
                                <a:gd name="T53" fmla="*/ 8 h 43"/>
                                <a:gd name="T54" fmla="*/ 12 w 71"/>
                                <a:gd name="T55" fmla="*/ 9 h 43"/>
                                <a:gd name="T56" fmla="*/ 11 w 71"/>
                                <a:gd name="T57" fmla="*/ 8 h 43"/>
                                <a:gd name="T58" fmla="*/ 10 w 71"/>
                                <a:gd name="T59" fmla="*/ 8 h 43"/>
                                <a:gd name="T60" fmla="*/ 8 w 71"/>
                                <a:gd name="T61" fmla="*/ 9 h 43"/>
                                <a:gd name="T62" fmla="*/ 6 w 71"/>
                                <a:gd name="T63" fmla="*/ 10 h 43"/>
                                <a:gd name="T64" fmla="*/ 4 w 71"/>
                                <a:gd name="T65" fmla="*/ 11 h 43"/>
                                <a:gd name="T66" fmla="*/ 3 w 71"/>
                                <a:gd name="T67" fmla="*/ 14 h 43"/>
                                <a:gd name="T68" fmla="*/ 0 w 71"/>
                                <a:gd name="T69" fmla="*/ 16 h 43"/>
                                <a:gd name="T70" fmla="*/ 0 w 71"/>
                                <a:gd name="T71" fmla="*/ 20 h 43"/>
                                <a:gd name="T72" fmla="*/ 4 w 71"/>
                                <a:gd name="T73" fmla="*/ 22 h 43"/>
                                <a:gd name="T74" fmla="*/ 14 w 71"/>
                                <a:gd name="T75" fmla="*/ 22 h 43"/>
                                <a:gd name="T76" fmla="*/ 29 w 71"/>
                                <a:gd name="T77" fmla="*/ 22 h 43"/>
                                <a:gd name="T78" fmla="*/ 35 w 71"/>
                                <a:gd name="T79" fmla="*/ 24 h 43"/>
                                <a:gd name="T80" fmla="*/ 45 w 71"/>
                                <a:gd name="T81" fmla="*/ 25 h 43"/>
                                <a:gd name="T82" fmla="*/ 56 w 71"/>
                                <a:gd name="T83" fmla="*/ 25 h 43"/>
                                <a:gd name="T84" fmla="*/ 58 w 71"/>
                                <a:gd name="T85" fmla="*/ 25 h 43"/>
                                <a:gd name="T86" fmla="*/ 64 w 71"/>
                                <a:gd name="T87" fmla="*/ 25 h 43"/>
                                <a:gd name="T88" fmla="*/ 65 w 71"/>
                                <a:gd name="T89" fmla="*/ 24 h 43"/>
                                <a:gd name="T90" fmla="*/ 65 w 71"/>
                                <a:gd name="T91" fmla="*/ 22 h 43"/>
                                <a:gd name="T92" fmla="*/ 64 w 71"/>
                                <a:gd name="T93" fmla="*/ 19 h 43"/>
                                <a:gd name="T94" fmla="*/ 64 w 71"/>
                                <a:gd name="T95" fmla="*/ 16 h 43"/>
                                <a:gd name="T96" fmla="*/ 65 w 71"/>
                                <a:gd name="T97" fmla="*/ 15 h 43"/>
                                <a:gd name="T98" fmla="*/ 65 w 71"/>
                                <a:gd name="T99" fmla="*/ 11 h 43"/>
                                <a:gd name="T100" fmla="*/ 67 w 71"/>
                                <a:gd name="T101" fmla="*/ 8 h 43"/>
                                <a:gd name="T102" fmla="*/ 67 w 71"/>
                                <a:gd name="T103" fmla="*/ 5 h 43"/>
                                <a:gd name="T104" fmla="*/ 65 w 71"/>
                                <a:gd name="T105" fmla="*/ 1 h 43"/>
                                <a:gd name="T106" fmla="*/ 65 w 71"/>
                                <a:gd name="T107" fmla="*/ 1 h 4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71" h="43">
                                  <a:moveTo>
                                    <a:pt x="68" y="1"/>
                                  </a:moveTo>
                                  <a:lnTo>
                                    <a:pt x="65" y="0"/>
                                  </a:lnTo>
                                  <a:lnTo>
                                    <a:pt x="61" y="0"/>
                                  </a:lnTo>
                                  <a:lnTo>
                                    <a:pt x="58" y="1"/>
                                  </a:lnTo>
                                  <a:lnTo>
                                    <a:pt x="54" y="1"/>
                                  </a:lnTo>
                                  <a:lnTo>
                                    <a:pt x="53" y="4"/>
                                  </a:lnTo>
                                  <a:lnTo>
                                    <a:pt x="49" y="3"/>
                                  </a:lnTo>
                                  <a:lnTo>
                                    <a:pt x="46" y="4"/>
                                  </a:lnTo>
                                  <a:lnTo>
                                    <a:pt x="42" y="4"/>
                                  </a:lnTo>
                                  <a:lnTo>
                                    <a:pt x="42" y="8"/>
                                  </a:lnTo>
                                  <a:lnTo>
                                    <a:pt x="40" y="12"/>
                                  </a:lnTo>
                                  <a:lnTo>
                                    <a:pt x="40" y="14"/>
                                  </a:lnTo>
                                  <a:lnTo>
                                    <a:pt x="39" y="12"/>
                                  </a:lnTo>
                                  <a:lnTo>
                                    <a:pt x="37" y="10"/>
                                  </a:lnTo>
                                  <a:lnTo>
                                    <a:pt x="35" y="10"/>
                                  </a:lnTo>
                                  <a:lnTo>
                                    <a:pt x="32" y="12"/>
                                  </a:lnTo>
                                  <a:lnTo>
                                    <a:pt x="30" y="14"/>
                                  </a:lnTo>
                                  <a:lnTo>
                                    <a:pt x="29" y="17"/>
                                  </a:lnTo>
                                  <a:lnTo>
                                    <a:pt x="27" y="15"/>
                                  </a:lnTo>
                                  <a:lnTo>
                                    <a:pt x="26" y="15"/>
                                  </a:lnTo>
                                  <a:lnTo>
                                    <a:pt x="24" y="15"/>
                                  </a:lnTo>
                                  <a:lnTo>
                                    <a:pt x="20" y="17"/>
                                  </a:lnTo>
                                  <a:lnTo>
                                    <a:pt x="18" y="19"/>
                                  </a:lnTo>
                                  <a:lnTo>
                                    <a:pt x="18" y="20"/>
                                  </a:lnTo>
                                  <a:lnTo>
                                    <a:pt x="17" y="19"/>
                                  </a:lnTo>
                                  <a:lnTo>
                                    <a:pt x="17" y="15"/>
                                  </a:lnTo>
                                  <a:lnTo>
                                    <a:pt x="15" y="14"/>
                                  </a:lnTo>
                                  <a:lnTo>
                                    <a:pt x="13" y="15"/>
                                  </a:lnTo>
                                  <a:lnTo>
                                    <a:pt x="12" y="14"/>
                                  </a:lnTo>
                                  <a:lnTo>
                                    <a:pt x="10" y="14"/>
                                  </a:lnTo>
                                  <a:lnTo>
                                    <a:pt x="8" y="15"/>
                                  </a:lnTo>
                                  <a:lnTo>
                                    <a:pt x="6" y="17"/>
                                  </a:lnTo>
                                  <a:lnTo>
                                    <a:pt x="4" y="19"/>
                                  </a:lnTo>
                                  <a:lnTo>
                                    <a:pt x="3" y="23"/>
                                  </a:lnTo>
                                  <a:lnTo>
                                    <a:pt x="0" y="27"/>
                                  </a:lnTo>
                                  <a:lnTo>
                                    <a:pt x="0" y="33"/>
                                  </a:lnTo>
                                  <a:lnTo>
                                    <a:pt x="4" y="36"/>
                                  </a:lnTo>
                                  <a:lnTo>
                                    <a:pt x="15" y="36"/>
                                  </a:lnTo>
                                  <a:lnTo>
                                    <a:pt x="30" y="37"/>
                                  </a:lnTo>
                                  <a:lnTo>
                                    <a:pt x="37" y="39"/>
                                  </a:lnTo>
                                  <a:lnTo>
                                    <a:pt x="47" y="41"/>
                                  </a:lnTo>
                                  <a:lnTo>
                                    <a:pt x="58" y="42"/>
                                  </a:lnTo>
                                  <a:lnTo>
                                    <a:pt x="61" y="42"/>
                                  </a:lnTo>
                                  <a:lnTo>
                                    <a:pt x="67" y="41"/>
                                  </a:lnTo>
                                  <a:lnTo>
                                    <a:pt x="68" y="39"/>
                                  </a:lnTo>
                                  <a:lnTo>
                                    <a:pt x="68" y="36"/>
                                  </a:lnTo>
                                  <a:lnTo>
                                    <a:pt x="67" y="32"/>
                                  </a:lnTo>
                                  <a:lnTo>
                                    <a:pt x="67" y="27"/>
                                  </a:lnTo>
                                  <a:lnTo>
                                    <a:pt x="68" y="24"/>
                                  </a:lnTo>
                                  <a:lnTo>
                                    <a:pt x="68" y="19"/>
                                  </a:lnTo>
                                  <a:lnTo>
                                    <a:pt x="70" y="14"/>
                                  </a:lnTo>
                                  <a:lnTo>
                                    <a:pt x="70" y="8"/>
                                  </a:lnTo>
                                  <a:lnTo>
                                    <a:pt x="68" y="1"/>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2" name="Freeform 760"/>
                          <wps:cNvSpPr>
                            <a:spLocks/>
                          </wps:cNvSpPr>
                          <wps:spPr bwMode="auto">
                            <a:xfrm>
                              <a:off x="4481" y="2050"/>
                              <a:ext cx="70" cy="38"/>
                            </a:xfrm>
                            <a:custGeom>
                              <a:avLst/>
                              <a:gdLst>
                                <a:gd name="T0" fmla="*/ 2 w 73"/>
                                <a:gd name="T1" fmla="*/ 2 h 61"/>
                                <a:gd name="T2" fmla="*/ 4 w 73"/>
                                <a:gd name="T3" fmla="*/ 0 h 61"/>
                                <a:gd name="T4" fmla="*/ 7 w 73"/>
                                <a:gd name="T5" fmla="*/ 0 h 61"/>
                                <a:gd name="T6" fmla="*/ 10 w 73"/>
                                <a:gd name="T7" fmla="*/ 1 h 61"/>
                                <a:gd name="T8" fmla="*/ 13 w 73"/>
                                <a:gd name="T9" fmla="*/ 2 h 61"/>
                                <a:gd name="T10" fmla="*/ 16 w 73"/>
                                <a:gd name="T11" fmla="*/ 3 h 61"/>
                                <a:gd name="T12" fmla="*/ 18 w 73"/>
                                <a:gd name="T13" fmla="*/ 3 h 61"/>
                                <a:gd name="T14" fmla="*/ 21 w 73"/>
                                <a:gd name="T15" fmla="*/ 3 h 61"/>
                                <a:gd name="T16" fmla="*/ 25 w 73"/>
                                <a:gd name="T17" fmla="*/ 5 h 61"/>
                                <a:gd name="T18" fmla="*/ 26 w 73"/>
                                <a:gd name="T19" fmla="*/ 7 h 61"/>
                                <a:gd name="T20" fmla="*/ 26 w 73"/>
                                <a:gd name="T21" fmla="*/ 10 h 61"/>
                                <a:gd name="T22" fmla="*/ 26 w 73"/>
                                <a:gd name="T23" fmla="*/ 12 h 61"/>
                                <a:gd name="T24" fmla="*/ 30 w 73"/>
                                <a:gd name="T25" fmla="*/ 10 h 61"/>
                                <a:gd name="T26" fmla="*/ 32 w 73"/>
                                <a:gd name="T27" fmla="*/ 9 h 61"/>
                                <a:gd name="T28" fmla="*/ 33 w 73"/>
                                <a:gd name="T29" fmla="*/ 9 h 61"/>
                                <a:gd name="T30" fmla="*/ 36 w 73"/>
                                <a:gd name="T31" fmla="*/ 9 h 61"/>
                                <a:gd name="T32" fmla="*/ 38 w 73"/>
                                <a:gd name="T33" fmla="*/ 11 h 61"/>
                                <a:gd name="T34" fmla="*/ 38 w 73"/>
                                <a:gd name="T35" fmla="*/ 15 h 61"/>
                                <a:gd name="T36" fmla="*/ 39 w 73"/>
                                <a:gd name="T37" fmla="*/ 14 h 61"/>
                                <a:gd name="T38" fmla="*/ 41 w 73"/>
                                <a:gd name="T39" fmla="*/ 12 h 61"/>
                                <a:gd name="T40" fmla="*/ 45 w 73"/>
                                <a:gd name="T41" fmla="*/ 14 h 61"/>
                                <a:gd name="T42" fmla="*/ 46 w 73"/>
                                <a:gd name="T43" fmla="*/ 15 h 61"/>
                                <a:gd name="T44" fmla="*/ 48 w 73"/>
                                <a:gd name="T45" fmla="*/ 16 h 61"/>
                                <a:gd name="T46" fmla="*/ 49 w 73"/>
                                <a:gd name="T47" fmla="*/ 17 h 61"/>
                                <a:gd name="T48" fmla="*/ 49 w 73"/>
                                <a:gd name="T49" fmla="*/ 16 h 61"/>
                                <a:gd name="T50" fmla="*/ 52 w 73"/>
                                <a:gd name="T51" fmla="*/ 14 h 61"/>
                                <a:gd name="T52" fmla="*/ 52 w 73"/>
                                <a:gd name="T53" fmla="*/ 12 h 61"/>
                                <a:gd name="T54" fmla="*/ 55 w 73"/>
                                <a:gd name="T55" fmla="*/ 12 h 61"/>
                                <a:gd name="T56" fmla="*/ 57 w 73"/>
                                <a:gd name="T57" fmla="*/ 12 h 61"/>
                                <a:gd name="T58" fmla="*/ 59 w 73"/>
                                <a:gd name="T59" fmla="*/ 14 h 61"/>
                                <a:gd name="T60" fmla="*/ 59 w 73"/>
                                <a:gd name="T61" fmla="*/ 16 h 61"/>
                                <a:gd name="T62" fmla="*/ 62 w 73"/>
                                <a:gd name="T63" fmla="*/ 17 h 61"/>
                                <a:gd name="T64" fmla="*/ 62 w 73"/>
                                <a:gd name="T65" fmla="*/ 19 h 61"/>
                                <a:gd name="T66" fmla="*/ 68 w 73"/>
                                <a:gd name="T67" fmla="*/ 23 h 61"/>
                                <a:gd name="T68" fmla="*/ 69 w 73"/>
                                <a:gd name="T69" fmla="*/ 27 h 61"/>
                                <a:gd name="T70" fmla="*/ 69 w 73"/>
                                <a:gd name="T71" fmla="*/ 32 h 61"/>
                                <a:gd name="T72" fmla="*/ 69 w 73"/>
                                <a:gd name="T73" fmla="*/ 35 h 61"/>
                                <a:gd name="T74" fmla="*/ 69 w 73"/>
                                <a:gd name="T75" fmla="*/ 37 h 61"/>
                                <a:gd name="T76" fmla="*/ 59 w 73"/>
                                <a:gd name="T77" fmla="*/ 37 h 61"/>
                                <a:gd name="T78" fmla="*/ 38 w 73"/>
                                <a:gd name="T79" fmla="*/ 35 h 61"/>
                                <a:gd name="T80" fmla="*/ 26 w 73"/>
                                <a:gd name="T81" fmla="*/ 34 h 61"/>
                                <a:gd name="T82" fmla="*/ 25 w 73"/>
                                <a:gd name="T83" fmla="*/ 35 h 61"/>
                                <a:gd name="T84" fmla="*/ 15 w 73"/>
                                <a:gd name="T85" fmla="*/ 33 h 61"/>
                                <a:gd name="T86" fmla="*/ 5 w 73"/>
                                <a:gd name="T87" fmla="*/ 33 h 61"/>
                                <a:gd name="T88" fmla="*/ 2 w 73"/>
                                <a:gd name="T89" fmla="*/ 31 h 61"/>
                                <a:gd name="T90" fmla="*/ 4 w 73"/>
                                <a:gd name="T91" fmla="*/ 28 h 61"/>
                                <a:gd name="T92" fmla="*/ 2 w 73"/>
                                <a:gd name="T93" fmla="*/ 24 h 61"/>
                                <a:gd name="T94" fmla="*/ 2 w 73"/>
                                <a:gd name="T95" fmla="*/ 21 h 61"/>
                                <a:gd name="T96" fmla="*/ 2 w 73"/>
                                <a:gd name="T97" fmla="*/ 17 h 61"/>
                                <a:gd name="T98" fmla="*/ 0 w 73"/>
                                <a:gd name="T99" fmla="*/ 12 h 61"/>
                                <a:gd name="T100" fmla="*/ 0 w 73"/>
                                <a:gd name="T101" fmla="*/ 7 h 61"/>
                                <a:gd name="T102" fmla="*/ 2 w 73"/>
                                <a:gd name="T103" fmla="*/ 2 h 61"/>
                                <a:gd name="T104" fmla="*/ 2 w 73"/>
                                <a:gd name="T105" fmla="*/ 2 h 61"/>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73" h="61">
                                  <a:moveTo>
                                    <a:pt x="2" y="3"/>
                                  </a:moveTo>
                                  <a:lnTo>
                                    <a:pt x="4" y="0"/>
                                  </a:lnTo>
                                  <a:lnTo>
                                    <a:pt x="7" y="0"/>
                                  </a:lnTo>
                                  <a:lnTo>
                                    <a:pt x="10" y="2"/>
                                  </a:lnTo>
                                  <a:lnTo>
                                    <a:pt x="14" y="3"/>
                                  </a:lnTo>
                                  <a:lnTo>
                                    <a:pt x="17" y="5"/>
                                  </a:lnTo>
                                  <a:lnTo>
                                    <a:pt x="19" y="5"/>
                                  </a:lnTo>
                                  <a:lnTo>
                                    <a:pt x="22" y="5"/>
                                  </a:lnTo>
                                  <a:lnTo>
                                    <a:pt x="26" y="8"/>
                                  </a:lnTo>
                                  <a:lnTo>
                                    <a:pt x="27" y="12"/>
                                  </a:lnTo>
                                  <a:lnTo>
                                    <a:pt x="27" y="16"/>
                                  </a:lnTo>
                                  <a:lnTo>
                                    <a:pt x="27" y="19"/>
                                  </a:lnTo>
                                  <a:lnTo>
                                    <a:pt x="31" y="16"/>
                                  </a:lnTo>
                                  <a:lnTo>
                                    <a:pt x="33" y="14"/>
                                  </a:lnTo>
                                  <a:lnTo>
                                    <a:pt x="34" y="14"/>
                                  </a:lnTo>
                                  <a:lnTo>
                                    <a:pt x="38" y="15"/>
                                  </a:lnTo>
                                  <a:lnTo>
                                    <a:pt x="40" y="18"/>
                                  </a:lnTo>
                                  <a:lnTo>
                                    <a:pt x="40" y="24"/>
                                  </a:lnTo>
                                  <a:lnTo>
                                    <a:pt x="41" y="22"/>
                                  </a:lnTo>
                                  <a:lnTo>
                                    <a:pt x="43" y="19"/>
                                  </a:lnTo>
                                  <a:lnTo>
                                    <a:pt x="47" y="22"/>
                                  </a:lnTo>
                                  <a:lnTo>
                                    <a:pt x="48" y="24"/>
                                  </a:lnTo>
                                  <a:lnTo>
                                    <a:pt x="50" y="26"/>
                                  </a:lnTo>
                                  <a:lnTo>
                                    <a:pt x="51" y="28"/>
                                  </a:lnTo>
                                  <a:lnTo>
                                    <a:pt x="51" y="26"/>
                                  </a:lnTo>
                                  <a:lnTo>
                                    <a:pt x="54" y="22"/>
                                  </a:lnTo>
                                  <a:lnTo>
                                    <a:pt x="54" y="19"/>
                                  </a:lnTo>
                                  <a:lnTo>
                                    <a:pt x="57" y="19"/>
                                  </a:lnTo>
                                  <a:lnTo>
                                    <a:pt x="59" y="19"/>
                                  </a:lnTo>
                                  <a:lnTo>
                                    <a:pt x="62" y="22"/>
                                  </a:lnTo>
                                  <a:lnTo>
                                    <a:pt x="62" y="26"/>
                                  </a:lnTo>
                                  <a:lnTo>
                                    <a:pt x="65" y="27"/>
                                  </a:lnTo>
                                  <a:lnTo>
                                    <a:pt x="65" y="30"/>
                                  </a:lnTo>
                                  <a:lnTo>
                                    <a:pt x="71" y="37"/>
                                  </a:lnTo>
                                  <a:lnTo>
                                    <a:pt x="72" y="44"/>
                                  </a:lnTo>
                                  <a:lnTo>
                                    <a:pt x="72" y="51"/>
                                  </a:lnTo>
                                  <a:lnTo>
                                    <a:pt x="72" y="56"/>
                                  </a:lnTo>
                                  <a:lnTo>
                                    <a:pt x="72" y="59"/>
                                  </a:lnTo>
                                  <a:lnTo>
                                    <a:pt x="62" y="60"/>
                                  </a:lnTo>
                                  <a:lnTo>
                                    <a:pt x="40" y="56"/>
                                  </a:lnTo>
                                  <a:lnTo>
                                    <a:pt x="27" y="54"/>
                                  </a:lnTo>
                                  <a:lnTo>
                                    <a:pt x="26" y="56"/>
                                  </a:lnTo>
                                  <a:lnTo>
                                    <a:pt x="16" y="53"/>
                                  </a:lnTo>
                                  <a:lnTo>
                                    <a:pt x="5" y="53"/>
                                  </a:lnTo>
                                  <a:lnTo>
                                    <a:pt x="2" y="49"/>
                                  </a:lnTo>
                                  <a:lnTo>
                                    <a:pt x="4" y="45"/>
                                  </a:lnTo>
                                  <a:lnTo>
                                    <a:pt x="2" y="38"/>
                                  </a:lnTo>
                                  <a:lnTo>
                                    <a:pt x="2" y="34"/>
                                  </a:lnTo>
                                  <a:lnTo>
                                    <a:pt x="2" y="27"/>
                                  </a:lnTo>
                                  <a:lnTo>
                                    <a:pt x="0" y="20"/>
                                  </a:lnTo>
                                  <a:lnTo>
                                    <a:pt x="0" y="12"/>
                                  </a:lnTo>
                                  <a:lnTo>
                                    <a:pt x="2"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13" name="Freeform 761"/>
                          <wps:cNvSpPr>
                            <a:spLocks/>
                          </wps:cNvSpPr>
                          <wps:spPr bwMode="auto">
                            <a:xfrm>
                              <a:off x="5667" y="1549"/>
                              <a:ext cx="265" cy="374"/>
                            </a:xfrm>
                            <a:custGeom>
                              <a:avLst/>
                              <a:gdLst>
                                <a:gd name="T0" fmla="*/ 0 w 274"/>
                                <a:gd name="T1" fmla="*/ 0 h 625"/>
                                <a:gd name="T2" fmla="*/ 40 w 274"/>
                                <a:gd name="T3" fmla="*/ 0 h 625"/>
                                <a:gd name="T4" fmla="*/ 55 w 274"/>
                                <a:gd name="T5" fmla="*/ 11 h 625"/>
                                <a:gd name="T6" fmla="*/ 64 w 274"/>
                                <a:gd name="T7" fmla="*/ 23 h 625"/>
                                <a:gd name="T8" fmla="*/ 73 w 274"/>
                                <a:gd name="T9" fmla="*/ 23 h 625"/>
                                <a:gd name="T10" fmla="*/ 73 w 274"/>
                                <a:gd name="T11" fmla="*/ 51 h 625"/>
                                <a:gd name="T12" fmla="*/ 80 w 274"/>
                                <a:gd name="T13" fmla="*/ 63 h 625"/>
                                <a:gd name="T14" fmla="*/ 80 w 274"/>
                                <a:gd name="T15" fmla="*/ 80 h 625"/>
                                <a:gd name="T16" fmla="*/ 88 w 274"/>
                                <a:gd name="T17" fmla="*/ 86 h 625"/>
                                <a:gd name="T18" fmla="*/ 88 w 274"/>
                                <a:gd name="T19" fmla="*/ 115 h 625"/>
                                <a:gd name="T20" fmla="*/ 103 w 274"/>
                                <a:gd name="T21" fmla="*/ 126 h 625"/>
                                <a:gd name="T22" fmla="*/ 103 w 274"/>
                                <a:gd name="T23" fmla="*/ 132 h 625"/>
                                <a:gd name="T24" fmla="*/ 112 w 274"/>
                                <a:gd name="T25" fmla="*/ 144 h 625"/>
                                <a:gd name="T26" fmla="*/ 120 w 274"/>
                                <a:gd name="T27" fmla="*/ 144 h 625"/>
                                <a:gd name="T28" fmla="*/ 120 w 274"/>
                                <a:gd name="T29" fmla="*/ 156 h 625"/>
                                <a:gd name="T30" fmla="*/ 128 w 274"/>
                                <a:gd name="T31" fmla="*/ 156 h 625"/>
                                <a:gd name="T32" fmla="*/ 128 w 274"/>
                                <a:gd name="T33" fmla="*/ 172 h 625"/>
                                <a:gd name="T34" fmla="*/ 136 w 274"/>
                                <a:gd name="T35" fmla="*/ 178 h 625"/>
                                <a:gd name="T36" fmla="*/ 136 w 274"/>
                                <a:gd name="T37" fmla="*/ 247 h 625"/>
                                <a:gd name="T38" fmla="*/ 145 w 274"/>
                                <a:gd name="T39" fmla="*/ 247 h 625"/>
                                <a:gd name="T40" fmla="*/ 145 w 274"/>
                                <a:gd name="T41" fmla="*/ 253 h 625"/>
                                <a:gd name="T42" fmla="*/ 152 w 274"/>
                                <a:gd name="T43" fmla="*/ 259 h 625"/>
                                <a:gd name="T44" fmla="*/ 152 w 274"/>
                                <a:gd name="T45" fmla="*/ 276 h 625"/>
                                <a:gd name="T46" fmla="*/ 160 w 274"/>
                                <a:gd name="T47" fmla="*/ 281 h 625"/>
                                <a:gd name="T48" fmla="*/ 160 w 274"/>
                                <a:gd name="T49" fmla="*/ 287 h 625"/>
                                <a:gd name="T50" fmla="*/ 168 w 274"/>
                                <a:gd name="T51" fmla="*/ 287 h 625"/>
                                <a:gd name="T52" fmla="*/ 168 w 274"/>
                                <a:gd name="T53" fmla="*/ 299 h 625"/>
                                <a:gd name="T54" fmla="*/ 177 w 274"/>
                                <a:gd name="T55" fmla="*/ 305 h 625"/>
                                <a:gd name="T56" fmla="*/ 177 w 274"/>
                                <a:gd name="T57" fmla="*/ 310 h 625"/>
                                <a:gd name="T58" fmla="*/ 185 w 274"/>
                                <a:gd name="T59" fmla="*/ 310 h 625"/>
                                <a:gd name="T60" fmla="*/ 208 w 274"/>
                                <a:gd name="T61" fmla="*/ 327 h 625"/>
                                <a:gd name="T62" fmla="*/ 208 w 274"/>
                                <a:gd name="T63" fmla="*/ 333 h 625"/>
                                <a:gd name="T64" fmla="*/ 217 w 274"/>
                                <a:gd name="T65" fmla="*/ 333 h 625"/>
                                <a:gd name="T66" fmla="*/ 224 w 274"/>
                                <a:gd name="T67" fmla="*/ 339 h 625"/>
                                <a:gd name="T68" fmla="*/ 232 w 274"/>
                                <a:gd name="T69" fmla="*/ 339 h 625"/>
                                <a:gd name="T70" fmla="*/ 232 w 274"/>
                                <a:gd name="T71" fmla="*/ 345 h 625"/>
                                <a:gd name="T72" fmla="*/ 241 w 274"/>
                                <a:gd name="T73" fmla="*/ 345 h 625"/>
                                <a:gd name="T74" fmla="*/ 241 w 274"/>
                                <a:gd name="T75" fmla="*/ 351 h 625"/>
                                <a:gd name="T76" fmla="*/ 256 w 274"/>
                                <a:gd name="T77" fmla="*/ 357 h 625"/>
                                <a:gd name="T78" fmla="*/ 256 w 274"/>
                                <a:gd name="T79" fmla="*/ 367 h 625"/>
                                <a:gd name="T80" fmla="*/ 264 w 274"/>
                                <a:gd name="T81" fmla="*/ 367 h 625"/>
                                <a:gd name="T82" fmla="*/ 264 w 274"/>
                                <a:gd name="T83" fmla="*/ 373 h 625"/>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274" h="625">
                                  <a:moveTo>
                                    <a:pt x="0" y="0"/>
                                  </a:moveTo>
                                  <a:lnTo>
                                    <a:pt x="41" y="0"/>
                                  </a:lnTo>
                                  <a:lnTo>
                                    <a:pt x="57" y="19"/>
                                  </a:lnTo>
                                  <a:lnTo>
                                    <a:pt x="66" y="38"/>
                                  </a:lnTo>
                                  <a:lnTo>
                                    <a:pt x="75" y="38"/>
                                  </a:lnTo>
                                  <a:lnTo>
                                    <a:pt x="75" y="86"/>
                                  </a:lnTo>
                                  <a:lnTo>
                                    <a:pt x="83" y="106"/>
                                  </a:lnTo>
                                  <a:lnTo>
                                    <a:pt x="83" y="134"/>
                                  </a:lnTo>
                                  <a:lnTo>
                                    <a:pt x="91" y="144"/>
                                  </a:lnTo>
                                  <a:lnTo>
                                    <a:pt x="91" y="192"/>
                                  </a:lnTo>
                                  <a:lnTo>
                                    <a:pt x="107" y="211"/>
                                  </a:lnTo>
                                  <a:lnTo>
                                    <a:pt x="107" y="221"/>
                                  </a:lnTo>
                                  <a:lnTo>
                                    <a:pt x="116" y="240"/>
                                  </a:lnTo>
                                  <a:lnTo>
                                    <a:pt x="124" y="240"/>
                                  </a:lnTo>
                                  <a:lnTo>
                                    <a:pt x="124" y="260"/>
                                  </a:lnTo>
                                  <a:lnTo>
                                    <a:pt x="132" y="260"/>
                                  </a:lnTo>
                                  <a:lnTo>
                                    <a:pt x="132" y="288"/>
                                  </a:lnTo>
                                  <a:lnTo>
                                    <a:pt x="141" y="297"/>
                                  </a:lnTo>
                                  <a:lnTo>
                                    <a:pt x="141" y="413"/>
                                  </a:lnTo>
                                  <a:lnTo>
                                    <a:pt x="150" y="413"/>
                                  </a:lnTo>
                                  <a:lnTo>
                                    <a:pt x="150" y="422"/>
                                  </a:lnTo>
                                  <a:lnTo>
                                    <a:pt x="157" y="432"/>
                                  </a:lnTo>
                                  <a:lnTo>
                                    <a:pt x="157" y="461"/>
                                  </a:lnTo>
                                  <a:lnTo>
                                    <a:pt x="165" y="470"/>
                                  </a:lnTo>
                                  <a:lnTo>
                                    <a:pt x="165" y="480"/>
                                  </a:lnTo>
                                  <a:lnTo>
                                    <a:pt x="174" y="480"/>
                                  </a:lnTo>
                                  <a:lnTo>
                                    <a:pt x="174" y="500"/>
                                  </a:lnTo>
                                  <a:lnTo>
                                    <a:pt x="183" y="509"/>
                                  </a:lnTo>
                                  <a:lnTo>
                                    <a:pt x="183" y="518"/>
                                  </a:lnTo>
                                  <a:lnTo>
                                    <a:pt x="191" y="518"/>
                                  </a:lnTo>
                                  <a:lnTo>
                                    <a:pt x="215" y="547"/>
                                  </a:lnTo>
                                  <a:lnTo>
                                    <a:pt x="215" y="556"/>
                                  </a:lnTo>
                                  <a:lnTo>
                                    <a:pt x="224" y="556"/>
                                  </a:lnTo>
                                  <a:lnTo>
                                    <a:pt x="232" y="567"/>
                                  </a:lnTo>
                                  <a:lnTo>
                                    <a:pt x="240" y="567"/>
                                  </a:lnTo>
                                  <a:lnTo>
                                    <a:pt x="240" y="576"/>
                                  </a:lnTo>
                                  <a:lnTo>
                                    <a:pt x="249" y="576"/>
                                  </a:lnTo>
                                  <a:lnTo>
                                    <a:pt x="249" y="586"/>
                                  </a:lnTo>
                                  <a:lnTo>
                                    <a:pt x="265" y="596"/>
                                  </a:lnTo>
                                  <a:lnTo>
                                    <a:pt x="265" y="614"/>
                                  </a:lnTo>
                                  <a:lnTo>
                                    <a:pt x="273" y="614"/>
                                  </a:lnTo>
                                  <a:lnTo>
                                    <a:pt x="273" y="624"/>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wgp>
                      <wpg:wgp>
                        <wpg:cNvPr id="1614" name="Group 762"/>
                        <wpg:cNvGrpSpPr>
                          <a:grpSpLocks/>
                        </wpg:cNvGrpSpPr>
                        <wpg:grpSpPr bwMode="auto">
                          <a:xfrm>
                            <a:off x="525601" y="1623592"/>
                            <a:ext cx="1964700" cy="1331993"/>
                            <a:chOff x="811" y="2922"/>
                            <a:chExt cx="2183" cy="1480"/>
                          </a:xfrm>
                        </wpg:grpSpPr>
                        <wps:wsp>
                          <wps:cNvPr id="1615" name="Text Box 763"/>
                          <wps:cNvSpPr txBox="1">
                            <a:spLocks noChangeArrowheads="1"/>
                          </wps:cNvSpPr>
                          <wps:spPr bwMode="auto">
                            <a:xfrm>
                              <a:off x="811" y="2922"/>
                              <a:ext cx="2183" cy="99"/>
                            </a:xfrm>
                            <a:prstGeom prst="rect">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D62B4" w:rsidRPr="001674BD" w:rsidRDefault="002D62B4" w:rsidP="002E70F8">
                                <w:pPr>
                                  <w:autoSpaceDE w:val="0"/>
                                  <w:autoSpaceDN w:val="0"/>
                                  <w:adjustRightInd w:val="0"/>
                                  <w:jc w:val="center"/>
                                  <w:rPr>
                                    <w:color w:val="000000"/>
                                    <w:sz w:val="14"/>
                                    <w:lang w:val="en-US"/>
                                  </w:rPr>
                                </w:pPr>
                                <w:r>
                                  <w:rPr>
                                    <w:b/>
                                    <w:bCs/>
                                    <w:color w:val="000000"/>
                                    <w:sz w:val="14"/>
                                    <w:lang w:val="en-US"/>
                                  </w:rPr>
                                  <w:t xml:space="preserve">CONTRAINTE </w:t>
                                </w:r>
                                <w:r w:rsidRPr="001674BD">
                                  <w:rPr>
                                    <w:b/>
                                    <w:bCs/>
                                    <w:color w:val="000000"/>
                                    <w:sz w:val="14"/>
                                    <w:lang w:val="en-US"/>
                                  </w:rPr>
                                  <w:t>D'OCCUPATION</w:t>
                                </w:r>
                              </w:p>
                            </w:txbxContent>
                          </wps:txbx>
                          <wps:bodyPr rot="0" vert="horz" wrap="square" lIns="0" tIns="0" rIns="0" bIns="0" anchor="ctr" anchorCtr="0" upright="1">
                            <a:noAutofit/>
                          </wps:bodyPr>
                        </wps:wsp>
                        <wps:wsp>
                          <wps:cNvPr id="1616" name="Freeform 764"/>
                          <wps:cNvSpPr>
                            <a:spLocks/>
                          </wps:cNvSpPr>
                          <wps:spPr bwMode="auto">
                            <a:xfrm>
                              <a:off x="821" y="3545"/>
                              <a:ext cx="2042" cy="656"/>
                            </a:xfrm>
                            <a:custGeom>
                              <a:avLst/>
                              <a:gdLst>
                                <a:gd name="T0" fmla="*/ 269 w 2189"/>
                                <a:gd name="T1" fmla="*/ 655 h 1025"/>
                                <a:gd name="T2" fmla="*/ 113 w 2189"/>
                                <a:gd name="T3" fmla="*/ 435 h 1025"/>
                                <a:gd name="T4" fmla="*/ 0 w 2189"/>
                                <a:gd name="T5" fmla="*/ 199 h 1025"/>
                                <a:gd name="T6" fmla="*/ 21 w 2189"/>
                                <a:gd name="T7" fmla="*/ 49 h 1025"/>
                                <a:gd name="T8" fmla="*/ 219 w 2189"/>
                                <a:gd name="T9" fmla="*/ 32 h 1025"/>
                                <a:gd name="T10" fmla="*/ 446 w 2189"/>
                                <a:gd name="T11" fmla="*/ 39 h 1025"/>
                                <a:gd name="T12" fmla="*/ 630 w 2189"/>
                                <a:gd name="T13" fmla="*/ 29 h 1025"/>
                                <a:gd name="T14" fmla="*/ 839 w 2189"/>
                                <a:gd name="T15" fmla="*/ 0 h 1025"/>
                                <a:gd name="T16" fmla="*/ 1062 w 2189"/>
                                <a:gd name="T17" fmla="*/ 10 h 1025"/>
                                <a:gd name="T18" fmla="*/ 1485 w 2189"/>
                                <a:gd name="T19" fmla="*/ 3 h 1025"/>
                                <a:gd name="T20" fmla="*/ 1641 w 2189"/>
                                <a:gd name="T21" fmla="*/ 57 h 1025"/>
                                <a:gd name="T22" fmla="*/ 1866 w 2189"/>
                                <a:gd name="T23" fmla="*/ 87 h 1025"/>
                                <a:gd name="T24" fmla="*/ 1943 w 2189"/>
                                <a:gd name="T25" fmla="*/ 255 h 1025"/>
                                <a:gd name="T26" fmla="*/ 2041 w 2189"/>
                                <a:gd name="T27" fmla="*/ 614 h 1025"/>
                                <a:gd name="T28" fmla="*/ 1231 w 2189"/>
                                <a:gd name="T29" fmla="*/ 633 h 1025"/>
                                <a:gd name="T30" fmla="*/ 269 w 2189"/>
                                <a:gd name="T31" fmla="*/ 655 h 1025"/>
                                <a:gd name="T32" fmla="*/ 269 w 2189"/>
                                <a:gd name="T33" fmla="*/ 655 h 1025"/>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189" h="1025">
                                  <a:moveTo>
                                    <a:pt x="288" y="1024"/>
                                  </a:moveTo>
                                  <a:lnTo>
                                    <a:pt x="121" y="680"/>
                                  </a:lnTo>
                                  <a:lnTo>
                                    <a:pt x="0" y="311"/>
                                  </a:lnTo>
                                  <a:lnTo>
                                    <a:pt x="23" y="76"/>
                                  </a:lnTo>
                                  <a:lnTo>
                                    <a:pt x="235" y="50"/>
                                  </a:lnTo>
                                  <a:lnTo>
                                    <a:pt x="478" y="61"/>
                                  </a:lnTo>
                                  <a:lnTo>
                                    <a:pt x="675" y="46"/>
                                  </a:lnTo>
                                  <a:lnTo>
                                    <a:pt x="899" y="0"/>
                                  </a:lnTo>
                                  <a:lnTo>
                                    <a:pt x="1138" y="15"/>
                                  </a:lnTo>
                                  <a:lnTo>
                                    <a:pt x="1592" y="4"/>
                                  </a:lnTo>
                                  <a:lnTo>
                                    <a:pt x="1759" y="89"/>
                                  </a:lnTo>
                                  <a:lnTo>
                                    <a:pt x="2000" y="136"/>
                                  </a:lnTo>
                                  <a:lnTo>
                                    <a:pt x="2083" y="398"/>
                                  </a:lnTo>
                                  <a:lnTo>
                                    <a:pt x="2188" y="959"/>
                                  </a:lnTo>
                                  <a:lnTo>
                                    <a:pt x="1320" y="989"/>
                                  </a:lnTo>
                                  <a:lnTo>
                                    <a:pt x="288" y="1024"/>
                                  </a:lnTo>
                                </a:path>
                              </a:pathLst>
                            </a:custGeom>
                            <a:solidFill>
                              <a:srgbClr val="41FF4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617" name="Picture 765"/>
                            <pic:cNvPicPr>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0800000" flipV="1">
                              <a:off x="1777" y="3162"/>
                              <a:ext cx="963" cy="578"/>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8" name="Picture 766"/>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flipV="1">
                              <a:off x="811" y="3217"/>
                              <a:ext cx="732" cy="426"/>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9" name="Picture 767"/>
                            <pic:cNvPicPr>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10800000" flipV="1">
                              <a:off x="1476" y="3065"/>
                              <a:ext cx="963" cy="577"/>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20" name="Freeform 768"/>
                          <wps:cNvSpPr>
                            <a:spLocks/>
                          </wps:cNvSpPr>
                          <wps:spPr bwMode="auto">
                            <a:xfrm>
                              <a:off x="1357" y="3697"/>
                              <a:ext cx="77" cy="43"/>
                            </a:xfrm>
                            <a:custGeom>
                              <a:avLst/>
                              <a:gdLst>
                                <a:gd name="T0" fmla="*/ 0 w 83"/>
                                <a:gd name="T1" fmla="*/ 42 h 67"/>
                                <a:gd name="T2" fmla="*/ 69 w 83"/>
                                <a:gd name="T3" fmla="*/ 0 h 67"/>
                                <a:gd name="T4" fmla="*/ 76 w 83"/>
                                <a:gd name="T5" fmla="*/ 37 h 67"/>
                                <a:gd name="T6" fmla="*/ 0 w 83"/>
                                <a:gd name="T7" fmla="*/ 42 h 67"/>
                                <a:gd name="T8" fmla="*/ 0 w 83"/>
                                <a:gd name="T9" fmla="*/ 42 h 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3" h="67">
                                  <a:moveTo>
                                    <a:pt x="0" y="66"/>
                                  </a:moveTo>
                                  <a:lnTo>
                                    <a:pt x="74" y="0"/>
                                  </a:lnTo>
                                  <a:lnTo>
                                    <a:pt x="82" y="57"/>
                                  </a:lnTo>
                                  <a:lnTo>
                                    <a:pt x="0" y="6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1" name="Freeform 769"/>
                          <wps:cNvSpPr>
                            <a:spLocks/>
                          </wps:cNvSpPr>
                          <wps:spPr bwMode="auto">
                            <a:xfrm>
                              <a:off x="1766" y="3532"/>
                              <a:ext cx="162" cy="67"/>
                            </a:xfrm>
                            <a:custGeom>
                              <a:avLst/>
                              <a:gdLst>
                                <a:gd name="T0" fmla="*/ 32 w 174"/>
                                <a:gd name="T1" fmla="*/ 0 h 105"/>
                                <a:gd name="T2" fmla="*/ 0 w 174"/>
                                <a:gd name="T3" fmla="*/ 54 h 105"/>
                                <a:gd name="T4" fmla="*/ 161 w 174"/>
                                <a:gd name="T5" fmla="*/ 66 h 105"/>
                                <a:gd name="T6" fmla="*/ 32 w 174"/>
                                <a:gd name="T7" fmla="*/ 0 h 105"/>
                                <a:gd name="T8" fmla="*/ 32 w 174"/>
                                <a:gd name="T9" fmla="*/ 0 h 10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4" h="105">
                                  <a:moveTo>
                                    <a:pt x="34" y="0"/>
                                  </a:moveTo>
                                  <a:lnTo>
                                    <a:pt x="0" y="84"/>
                                  </a:lnTo>
                                  <a:lnTo>
                                    <a:pt x="173" y="104"/>
                                  </a:lnTo>
                                  <a:lnTo>
                                    <a:pt x="34"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2" name="Freeform 770"/>
                          <wps:cNvSpPr>
                            <a:spLocks/>
                          </wps:cNvSpPr>
                          <wps:spPr bwMode="auto">
                            <a:xfrm>
                              <a:off x="1535" y="3532"/>
                              <a:ext cx="263" cy="202"/>
                            </a:xfrm>
                            <a:custGeom>
                              <a:avLst/>
                              <a:gdLst>
                                <a:gd name="T0" fmla="*/ 262 w 282"/>
                                <a:gd name="T1" fmla="*/ 0 h 316"/>
                                <a:gd name="T2" fmla="*/ 234 w 282"/>
                                <a:gd name="T3" fmla="*/ 52 h 316"/>
                                <a:gd name="T4" fmla="*/ 74 w 282"/>
                                <a:gd name="T5" fmla="*/ 201 h 316"/>
                                <a:gd name="T6" fmla="*/ 0 w 282"/>
                                <a:gd name="T7" fmla="*/ 61 h 316"/>
                                <a:gd name="T8" fmla="*/ 262 w 282"/>
                                <a:gd name="T9" fmla="*/ 0 h 316"/>
                                <a:gd name="T10" fmla="*/ 262 w 282"/>
                                <a:gd name="T11" fmla="*/ 0 h 31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82" h="316">
                                  <a:moveTo>
                                    <a:pt x="281" y="0"/>
                                  </a:moveTo>
                                  <a:lnTo>
                                    <a:pt x="251" y="82"/>
                                  </a:lnTo>
                                  <a:lnTo>
                                    <a:pt x="79" y="315"/>
                                  </a:lnTo>
                                  <a:lnTo>
                                    <a:pt x="0" y="96"/>
                                  </a:lnTo>
                                  <a:lnTo>
                                    <a:pt x="281"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3" name="Freeform 771"/>
                          <wps:cNvSpPr>
                            <a:spLocks/>
                          </wps:cNvSpPr>
                          <wps:spPr bwMode="auto">
                            <a:xfrm>
                              <a:off x="1753" y="3595"/>
                              <a:ext cx="171" cy="27"/>
                            </a:xfrm>
                            <a:custGeom>
                              <a:avLst/>
                              <a:gdLst>
                                <a:gd name="T0" fmla="*/ 170 w 184"/>
                                <a:gd name="T1" fmla="*/ 16 h 43"/>
                                <a:gd name="T2" fmla="*/ 123 w 184"/>
                                <a:gd name="T3" fmla="*/ 26 h 43"/>
                                <a:gd name="T4" fmla="*/ 0 w 184"/>
                                <a:gd name="T5" fmla="*/ 21 h 43"/>
                                <a:gd name="T6" fmla="*/ 26 w 184"/>
                                <a:gd name="T7" fmla="*/ 0 h 43"/>
                                <a:gd name="T8" fmla="*/ 170 w 184"/>
                                <a:gd name="T9" fmla="*/ 16 h 43"/>
                                <a:gd name="T10" fmla="*/ 170 w 184"/>
                                <a:gd name="T11" fmla="*/ 16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4" h="43">
                                  <a:moveTo>
                                    <a:pt x="183" y="25"/>
                                  </a:moveTo>
                                  <a:lnTo>
                                    <a:pt x="132" y="42"/>
                                  </a:lnTo>
                                  <a:lnTo>
                                    <a:pt x="0" y="33"/>
                                  </a:lnTo>
                                  <a:lnTo>
                                    <a:pt x="28" y="0"/>
                                  </a:lnTo>
                                  <a:lnTo>
                                    <a:pt x="183" y="25"/>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4" name="Freeform 772"/>
                          <wps:cNvSpPr>
                            <a:spLocks/>
                          </wps:cNvSpPr>
                          <wps:spPr bwMode="auto">
                            <a:xfrm>
                              <a:off x="1704" y="3662"/>
                              <a:ext cx="206" cy="82"/>
                            </a:xfrm>
                            <a:custGeom>
                              <a:avLst/>
                              <a:gdLst>
                                <a:gd name="T0" fmla="*/ 0 w 221"/>
                                <a:gd name="T1" fmla="*/ 71 h 128"/>
                                <a:gd name="T2" fmla="*/ 0 w 221"/>
                                <a:gd name="T3" fmla="*/ 66 h 128"/>
                                <a:gd name="T4" fmla="*/ 0 w 221"/>
                                <a:gd name="T5" fmla="*/ 62 h 128"/>
                                <a:gd name="T6" fmla="*/ 0 w 221"/>
                                <a:gd name="T7" fmla="*/ 61 h 128"/>
                                <a:gd name="T8" fmla="*/ 0 w 221"/>
                                <a:gd name="T9" fmla="*/ 61 h 128"/>
                                <a:gd name="T10" fmla="*/ 0 w 221"/>
                                <a:gd name="T11" fmla="*/ 62 h 128"/>
                                <a:gd name="T12" fmla="*/ 0 w 221"/>
                                <a:gd name="T13" fmla="*/ 65 h 128"/>
                                <a:gd name="T14" fmla="*/ 0 w 221"/>
                                <a:gd name="T15" fmla="*/ 68 h 128"/>
                                <a:gd name="T16" fmla="*/ 0 w 221"/>
                                <a:gd name="T17" fmla="*/ 70 h 128"/>
                                <a:gd name="T18" fmla="*/ 0 w 221"/>
                                <a:gd name="T19" fmla="*/ 74 h 128"/>
                                <a:gd name="T20" fmla="*/ 0 w 221"/>
                                <a:gd name="T21" fmla="*/ 77 h 128"/>
                                <a:gd name="T22" fmla="*/ 0 w 221"/>
                                <a:gd name="T23" fmla="*/ 79 h 128"/>
                                <a:gd name="T24" fmla="*/ 0 w 221"/>
                                <a:gd name="T25" fmla="*/ 80 h 128"/>
                                <a:gd name="T26" fmla="*/ 0 w 221"/>
                                <a:gd name="T27" fmla="*/ 81 h 128"/>
                                <a:gd name="T28" fmla="*/ 0 w 221"/>
                                <a:gd name="T29" fmla="*/ 79 h 128"/>
                                <a:gd name="T30" fmla="*/ 0 w 221"/>
                                <a:gd name="T31" fmla="*/ 76 h 128"/>
                                <a:gd name="T32" fmla="*/ 0 w 221"/>
                                <a:gd name="T33" fmla="*/ 70 h 128"/>
                                <a:gd name="T34" fmla="*/ 2 w 221"/>
                                <a:gd name="T35" fmla="*/ 54 h 128"/>
                                <a:gd name="T36" fmla="*/ 8 w 221"/>
                                <a:gd name="T37" fmla="*/ 39 h 128"/>
                                <a:gd name="T38" fmla="*/ 19 w 221"/>
                                <a:gd name="T39" fmla="*/ 28 h 128"/>
                                <a:gd name="T40" fmla="*/ 32 w 221"/>
                                <a:gd name="T41" fmla="*/ 17 h 128"/>
                                <a:gd name="T42" fmla="*/ 47 w 221"/>
                                <a:gd name="T43" fmla="*/ 10 h 128"/>
                                <a:gd name="T44" fmla="*/ 64 w 221"/>
                                <a:gd name="T45" fmla="*/ 4 h 128"/>
                                <a:gd name="T46" fmla="*/ 83 w 221"/>
                                <a:gd name="T47" fmla="*/ 1 h 128"/>
                                <a:gd name="T48" fmla="*/ 103 w 221"/>
                                <a:gd name="T49" fmla="*/ 0 h 128"/>
                                <a:gd name="T50" fmla="*/ 121 w 221"/>
                                <a:gd name="T51" fmla="*/ 1 h 128"/>
                                <a:gd name="T52" fmla="*/ 140 w 221"/>
                                <a:gd name="T53" fmla="*/ 4 h 128"/>
                                <a:gd name="T54" fmla="*/ 157 w 221"/>
                                <a:gd name="T55" fmla="*/ 10 h 128"/>
                                <a:gd name="T56" fmla="*/ 173 w 221"/>
                                <a:gd name="T57" fmla="*/ 17 h 128"/>
                                <a:gd name="T58" fmla="*/ 185 w 221"/>
                                <a:gd name="T59" fmla="*/ 28 h 128"/>
                                <a:gd name="T60" fmla="*/ 196 w 221"/>
                                <a:gd name="T61" fmla="*/ 39 h 128"/>
                                <a:gd name="T62" fmla="*/ 203 w 221"/>
                                <a:gd name="T63" fmla="*/ 54 h 128"/>
                                <a:gd name="T64" fmla="*/ 205 w 221"/>
                                <a:gd name="T65" fmla="*/ 70 h 12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21" h="128">
                                  <a:moveTo>
                                    <a:pt x="0" y="111"/>
                                  </a:moveTo>
                                  <a:lnTo>
                                    <a:pt x="0" y="103"/>
                                  </a:lnTo>
                                  <a:lnTo>
                                    <a:pt x="0" y="97"/>
                                  </a:lnTo>
                                  <a:lnTo>
                                    <a:pt x="0" y="95"/>
                                  </a:lnTo>
                                  <a:lnTo>
                                    <a:pt x="0" y="97"/>
                                  </a:lnTo>
                                  <a:lnTo>
                                    <a:pt x="0" y="101"/>
                                  </a:lnTo>
                                  <a:lnTo>
                                    <a:pt x="0" y="106"/>
                                  </a:lnTo>
                                  <a:lnTo>
                                    <a:pt x="0" y="110"/>
                                  </a:lnTo>
                                  <a:lnTo>
                                    <a:pt x="0" y="116"/>
                                  </a:lnTo>
                                  <a:lnTo>
                                    <a:pt x="0" y="120"/>
                                  </a:lnTo>
                                  <a:lnTo>
                                    <a:pt x="0" y="124"/>
                                  </a:lnTo>
                                  <a:lnTo>
                                    <a:pt x="0" y="125"/>
                                  </a:lnTo>
                                  <a:lnTo>
                                    <a:pt x="0" y="127"/>
                                  </a:lnTo>
                                  <a:lnTo>
                                    <a:pt x="0" y="124"/>
                                  </a:lnTo>
                                  <a:lnTo>
                                    <a:pt x="0" y="118"/>
                                  </a:lnTo>
                                  <a:lnTo>
                                    <a:pt x="0" y="109"/>
                                  </a:lnTo>
                                  <a:lnTo>
                                    <a:pt x="2" y="84"/>
                                  </a:lnTo>
                                  <a:lnTo>
                                    <a:pt x="9" y="61"/>
                                  </a:lnTo>
                                  <a:lnTo>
                                    <a:pt x="20" y="43"/>
                                  </a:lnTo>
                                  <a:lnTo>
                                    <a:pt x="34" y="27"/>
                                  </a:lnTo>
                                  <a:lnTo>
                                    <a:pt x="50" y="15"/>
                                  </a:lnTo>
                                  <a:lnTo>
                                    <a:pt x="69" y="7"/>
                                  </a:lnTo>
                                  <a:lnTo>
                                    <a:pt x="89" y="2"/>
                                  </a:lnTo>
                                  <a:lnTo>
                                    <a:pt x="110" y="0"/>
                                  </a:lnTo>
                                  <a:lnTo>
                                    <a:pt x="130" y="2"/>
                                  </a:lnTo>
                                  <a:lnTo>
                                    <a:pt x="150" y="7"/>
                                  </a:lnTo>
                                  <a:lnTo>
                                    <a:pt x="168" y="15"/>
                                  </a:lnTo>
                                  <a:lnTo>
                                    <a:pt x="186" y="27"/>
                                  </a:lnTo>
                                  <a:lnTo>
                                    <a:pt x="199" y="43"/>
                                  </a:lnTo>
                                  <a:lnTo>
                                    <a:pt x="210" y="61"/>
                                  </a:lnTo>
                                  <a:lnTo>
                                    <a:pt x="218" y="84"/>
                                  </a:lnTo>
                                  <a:lnTo>
                                    <a:pt x="220" y="109"/>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1625" name="Group 773"/>
                          <wpg:cNvGrpSpPr>
                            <a:grpSpLocks/>
                          </wpg:cNvGrpSpPr>
                          <wpg:grpSpPr bwMode="auto">
                            <a:xfrm>
                              <a:off x="1684" y="3664"/>
                              <a:ext cx="802" cy="201"/>
                              <a:chOff x="1002" y="4566"/>
                              <a:chExt cx="861" cy="312"/>
                            </a:xfrm>
                          </wpg:grpSpPr>
                          <wps:wsp>
                            <wps:cNvPr id="1626" name="Freeform 774"/>
                            <wps:cNvSpPr>
                              <a:spLocks/>
                            </wps:cNvSpPr>
                            <wps:spPr bwMode="auto">
                              <a:xfrm>
                                <a:off x="1398" y="4748"/>
                                <a:ext cx="463" cy="13"/>
                              </a:xfrm>
                              <a:custGeom>
                                <a:avLst/>
                                <a:gdLst>
                                  <a:gd name="T0" fmla="*/ 0 w 463"/>
                                  <a:gd name="T1" fmla="*/ 12 h 13"/>
                                  <a:gd name="T2" fmla="*/ 462 w 463"/>
                                  <a:gd name="T3" fmla="*/ 0 h 13"/>
                                  <a:gd name="T4" fmla="*/ 0 w 463"/>
                                  <a:gd name="T5" fmla="*/ 12 h 13"/>
                                  <a:gd name="T6" fmla="*/ 0 60000 65536"/>
                                  <a:gd name="T7" fmla="*/ 0 60000 65536"/>
                                  <a:gd name="T8" fmla="*/ 0 60000 65536"/>
                                </a:gdLst>
                                <a:ahLst/>
                                <a:cxnLst>
                                  <a:cxn ang="T6">
                                    <a:pos x="T0" y="T1"/>
                                  </a:cxn>
                                  <a:cxn ang="T7">
                                    <a:pos x="T2" y="T3"/>
                                  </a:cxn>
                                  <a:cxn ang="T8">
                                    <a:pos x="T4" y="T5"/>
                                  </a:cxn>
                                </a:cxnLst>
                                <a:rect l="0" t="0" r="r" b="b"/>
                                <a:pathLst>
                                  <a:path w="463" h="13">
                                    <a:moveTo>
                                      <a:pt x="0" y="12"/>
                                    </a:moveTo>
                                    <a:lnTo>
                                      <a:pt x="462" y="0"/>
                                    </a:lnTo>
                                    <a:lnTo>
                                      <a:pt x="0" y="1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7" name="Freeform 775"/>
                            <wps:cNvSpPr>
                              <a:spLocks/>
                            </wps:cNvSpPr>
                            <wps:spPr bwMode="auto">
                              <a:xfrm>
                                <a:off x="1398" y="4786"/>
                                <a:ext cx="465" cy="19"/>
                              </a:xfrm>
                              <a:custGeom>
                                <a:avLst/>
                                <a:gdLst>
                                  <a:gd name="T0" fmla="*/ 0 w 465"/>
                                  <a:gd name="T1" fmla="*/ 18 h 19"/>
                                  <a:gd name="T2" fmla="*/ 464 w 465"/>
                                  <a:gd name="T3" fmla="*/ 0 h 19"/>
                                  <a:gd name="T4" fmla="*/ 0 w 465"/>
                                  <a:gd name="T5" fmla="*/ 18 h 19"/>
                                  <a:gd name="T6" fmla="*/ 0 60000 65536"/>
                                  <a:gd name="T7" fmla="*/ 0 60000 65536"/>
                                  <a:gd name="T8" fmla="*/ 0 60000 65536"/>
                                </a:gdLst>
                                <a:ahLst/>
                                <a:cxnLst>
                                  <a:cxn ang="T6">
                                    <a:pos x="T0" y="T1"/>
                                  </a:cxn>
                                  <a:cxn ang="T7">
                                    <a:pos x="T2" y="T3"/>
                                  </a:cxn>
                                  <a:cxn ang="T8">
                                    <a:pos x="T4" y="T5"/>
                                  </a:cxn>
                                </a:cxnLst>
                                <a:rect l="0" t="0" r="r" b="b"/>
                                <a:pathLst>
                                  <a:path w="465" h="19">
                                    <a:moveTo>
                                      <a:pt x="0" y="18"/>
                                    </a:moveTo>
                                    <a:lnTo>
                                      <a:pt x="464" y="0"/>
                                    </a:lnTo>
                                    <a:lnTo>
                                      <a:pt x="0" y="1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8" name="Freeform 776"/>
                            <wps:cNvSpPr>
                              <a:spLocks/>
                            </wps:cNvSpPr>
                            <wps:spPr bwMode="auto">
                              <a:xfrm>
                                <a:off x="1398" y="4828"/>
                                <a:ext cx="463" cy="29"/>
                              </a:xfrm>
                              <a:custGeom>
                                <a:avLst/>
                                <a:gdLst>
                                  <a:gd name="T0" fmla="*/ 0 w 463"/>
                                  <a:gd name="T1" fmla="*/ 28 h 29"/>
                                  <a:gd name="T2" fmla="*/ 462 w 463"/>
                                  <a:gd name="T3" fmla="*/ 0 h 29"/>
                                  <a:gd name="T4" fmla="*/ 0 w 463"/>
                                  <a:gd name="T5" fmla="*/ 28 h 29"/>
                                  <a:gd name="T6" fmla="*/ 0 60000 65536"/>
                                  <a:gd name="T7" fmla="*/ 0 60000 65536"/>
                                  <a:gd name="T8" fmla="*/ 0 60000 65536"/>
                                </a:gdLst>
                                <a:ahLst/>
                                <a:cxnLst>
                                  <a:cxn ang="T6">
                                    <a:pos x="T0" y="T1"/>
                                  </a:cxn>
                                  <a:cxn ang="T7">
                                    <a:pos x="T2" y="T3"/>
                                  </a:cxn>
                                  <a:cxn ang="T8">
                                    <a:pos x="T4" y="T5"/>
                                  </a:cxn>
                                </a:cxnLst>
                                <a:rect l="0" t="0" r="r" b="b"/>
                                <a:pathLst>
                                  <a:path w="463" h="29">
                                    <a:moveTo>
                                      <a:pt x="0" y="28"/>
                                    </a:moveTo>
                                    <a:lnTo>
                                      <a:pt x="462" y="0"/>
                                    </a:lnTo>
                                    <a:lnTo>
                                      <a:pt x="0" y="2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29" name="Freeform 777"/>
                            <wps:cNvSpPr>
                              <a:spLocks/>
                            </wps:cNvSpPr>
                            <wps:spPr bwMode="auto">
                              <a:xfrm>
                                <a:off x="1398" y="4744"/>
                                <a:ext cx="463" cy="13"/>
                              </a:xfrm>
                              <a:custGeom>
                                <a:avLst/>
                                <a:gdLst>
                                  <a:gd name="T0" fmla="*/ 0 w 463"/>
                                  <a:gd name="T1" fmla="*/ 12 h 13"/>
                                  <a:gd name="T2" fmla="*/ 462 w 463"/>
                                  <a:gd name="T3" fmla="*/ 0 h 13"/>
                                  <a:gd name="T4" fmla="*/ 0 w 463"/>
                                  <a:gd name="T5" fmla="*/ 12 h 13"/>
                                  <a:gd name="T6" fmla="*/ 0 60000 65536"/>
                                  <a:gd name="T7" fmla="*/ 0 60000 65536"/>
                                  <a:gd name="T8" fmla="*/ 0 60000 65536"/>
                                </a:gdLst>
                                <a:ahLst/>
                                <a:cxnLst>
                                  <a:cxn ang="T6">
                                    <a:pos x="T0" y="T1"/>
                                  </a:cxn>
                                  <a:cxn ang="T7">
                                    <a:pos x="T2" y="T3"/>
                                  </a:cxn>
                                  <a:cxn ang="T8">
                                    <a:pos x="T4" y="T5"/>
                                  </a:cxn>
                                </a:cxnLst>
                                <a:rect l="0" t="0" r="r" b="b"/>
                                <a:pathLst>
                                  <a:path w="463" h="13">
                                    <a:moveTo>
                                      <a:pt x="0" y="12"/>
                                    </a:moveTo>
                                    <a:lnTo>
                                      <a:pt x="462" y="0"/>
                                    </a:lnTo>
                                    <a:lnTo>
                                      <a:pt x="0" y="12"/>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0" name="Freeform 778"/>
                            <wps:cNvSpPr>
                              <a:spLocks/>
                            </wps:cNvSpPr>
                            <wps:spPr bwMode="auto">
                              <a:xfrm>
                                <a:off x="1398" y="4785"/>
                                <a:ext cx="465" cy="16"/>
                              </a:xfrm>
                              <a:custGeom>
                                <a:avLst/>
                                <a:gdLst>
                                  <a:gd name="T0" fmla="*/ 0 w 465"/>
                                  <a:gd name="T1" fmla="*/ 15 h 16"/>
                                  <a:gd name="T2" fmla="*/ 464 w 465"/>
                                  <a:gd name="T3" fmla="*/ 0 h 16"/>
                                  <a:gd name="T4" fmla="*/ 0 w 465"/>
                                  <a:gd name="T5" fmla="*/ 15 h 16"/>
                                  <a:gd name="T6" fmla="*/ 0 60000 65536"/>
                                  <a:gd name="T7" fmla="*/ 0 60000 65536"/>
                                  <a:gd name="T8" fmla="*/ 0 60000 65536"/>
                                </a:gdLst>
                                <a:ahLst/>
                                <a:cxnLst>
                                  <a:cxn ang="T6">
                                    <a:pos x="T0" y="T1"/>
                                  </a:cxn>
                                  <a:cxn ang="T7">
                                    <a:pos x="T2" y="T3"/>
                                  </a:cxn>
                                  <a:cxn ang="T8">
                                    <a:pos x="T4" y="T5"/>
                                  </a:cxn>
                                </a:cxnLst>
                                <a:rect l="0" t="0" r="r" b="b"/>
                                <a:pathLst>
                                  <a:path w="465" h="16">
                                    <a:moveTo>
                                      <a:pt x="0" y="15"/>
                                    </a:moveTo>
                                    <a:lnTo>
                                      <a:pt x="464" y="0"/>
                                    </a:lnTo>
                                    <a:lnTo>
                                      <a:pt x="0" y="15"/>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1" name="Freeform 779"/>
                            <wps:cNvSpPr>
                              <a:spLocks/>
                            </wps:cNvSpPr>
                            <wps:spPr bwMode="auto">
                              <a:xfrm>
                                <a:off x="1398" y="4825"/>
                                <a:ext cx="463" cy="28"/>
                              </a:xfrm>
                              <a:custGeom>
                                <a:avLst/>
                                <a:gdLst>
                                  <a:gd name="T0" fmla="*/ 0 w 463"/>
                                  <a:gd name="T1" fmla="*/ 27 h 28"/>
                                  <a:gd name="T2" fmla="*/ 462 w 463"/>
                                  <a:gd name="T3" fmla="*/ 0 h 28"/>
                                  <a:gd name="T4" fmla="*/ 0 w 463"/>
                                  <a:gd name="T5" fmla="*/ 27 h 28"/>
                                  <a:gd name="T6" fmla="*/ 0 60000 65536"/>
                                  <a:gd name="T7" fmla="*/ 0 60000 65536"/>
                                  <a:gd name="T8" fmla="*/ 0 60000 65536"/>
                                </a:gdLst>
                                <a:ahLst/>
                                <a:cxnLst>
                                  <a:cxn ang="T6">
                                    <a:pos x="T0" y="T1"/>
                                  </a:cxn>
                                  <a:cxn ang="T7">
                                    <a:pos x="T2" y="T3"/>
                                  </a:cxn>
                                  <a:cxn ang="T8">
                                    <a:pos x="T4" y="T5"/>
                                  </a:cxn>
                                </a:cxnLst>
                                <a:rect l="0" t="0" r="r" b="b"/>
                                <a:pathLst>
                                  <a:path w="463" h="28">
                                    <a:moveTo>
                                      <a:pt x="0" y="27"/>
                                    </a:moveTo>
                                    <a:lnTo>
                                      <a:pt x="462" y="0"/>
                                    </a:lnTo>
                                    <a:lnTo>
                                      <a:pt x="0" y="27"/>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2" name="Freeform 780"/>
                            <wps:cNvSpPr>
                              <a:spLocks/>
                            </wps:cNvSpPr>
                            <wps:spPr bwMode="auto">
                              <a:xfrm>
                                <a:off x="1400" y="4746"/>
                                <a:ext cx="463" cy="13"/>
                              </a:xfrm>
                              <a:custGeom>
                                <a:avLst/>
                                <a:gdLst>
                                  <a:gd name="T0" fmla="*/ 0 w 463"/>
                                  <a:gd name="T1" fmla="*/ 12 h 13"/>
                                  <a:gd name="T2" fmla="*/ 462 w 463"/>
                                  <a:gd name="T3" fmla="*/ 0 h 13"/>
                                  <a:gd name="T4" fmla="*/ 0 w 463"/>
                                  <a:gd name="T5" fmla="*/ 12 h 13"/>
                                  <a:gd name="T6" fmla="*/ 0 60000 65536"/>
                                  <a:gd name="T7" fmla="*/ 0 60000 65536"/>
                                  <a:gd name="T8" fmla="*/ 0 60000 65536"/>
                                </a:gdLst>
                                <a:ahLst/>
                                <a:cxnLst>
                                  <a:cxn ang="T6">
                                    <a:pos x="T0" y="T1"/>
                                  </a:cxn>
                                  <a:cxn ang="T7">
                                    <a:pos x="T2" y="T3"/>
                                  </a:cxn>
                                  <a:cxn ang="T8">
                                    <a:pos x="T4" y="T5"/>
                                  </a:cxn>
                                </a:cxnLst>
                                <a:rect l="0" t="0" r="r" b="b"/>
                                <a:pathLst>
                                  <a:path w="463" h="13">
                                    <a:moveTo>
                                      <a:pt x="0" y="12"/>
                                    </a:moveTo>
                                    <a:lnTo>
                                      <a:pt x="462"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3" name="Freeform 781"/>
                            <wps:cNvSpPr>
                              <a:spLocks/>
                            </wps:cNvSpPr>
                            <wps:spPr bwMode="auto">
                              <a:xfrm>
                                <a:off x="1398" y="4785"/>
                                <a:ext cx="465" cy="19"/>
                              </a:xfrm>
                              <a:custGeom>
                                <a:avLst/>
                                <a:gdLst>
                                  <a:gd name="T0" fmla="*/ 0 w 465"/>
                                  <a:gd name="T1" fmla="*/ 18 h 19"/>
                                  <a:gd name="T2" fmla="*/ 464 w 465"/>
                                  <a:gd name="T3" fmla="*/ 0 h 19"/>
                                  <a:gd name="T4" fmla="*/ 0 w 465"/>
                                  <a:gd name="T5" fmla="*/ 18 h 19"/>
                                  <a:gd name="T6" fmla="*/ 0 60000 65536"/>
                                  <a:gd name="T7" fmla="*/ 0 60000 65536"/>
                                  <a:gd name="T8" fmla="*/ 0 60000 65536"/>
                                </a:gdLst>
                                <a:ahLst/>
                                <a:cxnLst>
                                  <a:cxn ang="T6">
                                    <a:pos x="T0" y="T1"/>
                                  </a:cxn>
                                  <a:cxn ang="T7">
                                    <a:pos x="T2" y="T3"/>
                                  </a:cxn>
                                  <a:cxn ang="T8">
                                    <a:pos x="T4" y="T5"/>
                                  </a:cxn>
                                </a:cxnLst>
                                <a:rect l="0" t="0" r="r" b="b"/>
                                <a:pathLst>
                                  <a:path w="465" h="19">
                                    <a:moveTo>
                                      <a:pt x="0" y="18"/>
                                    </a:moveTo>
                                    <a:lnTo>
                                      <a:pt x="464" y="0"/>
                                    </a:lnTo>
                                    <a:lnTo>
                                      <a:pt x="0" y="1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4" name="Freeform 782"/>
                            <wps:cNvSpPr>
                              <a:spLocks/>
                            </wps:cNvSpPr>
                            <wps:spPr bwMode="auto">
                              <a:xfrm>
                                <a:off x="1400" y="4826"/>
                                <a:ext cx="461" cy="29"/>
                              </a:xfrm>
                              <a:custGeom>
                                <a:avLst/>
                                <a:gdLst>
                                  <a:gd name="T0" fmla="*/ 0 w 461"/>
                                  <a:gd name="T1" fmla="*/ 28 h 29"/>
                                  <a:gd name="T2" fmla="*/ 460 w 461"/>
                                  <a:gd name="T3" fmla="*/ 0 h 29"/>
                                  <a:gd name="T4" fmla="*/ 0 w 461"/>
                                  <a:gd name="T5" fmla="*/ 28 h 29"/>
                                  <a:gd name="T6" fmla="*/ 0 60000 65536"/>
                                  <a:gd name="T7" fmla="*/ 0 60000 65536"/>
                                  <a:gd name="T8" fmla="*/ 0 60000 65536"/>
                                </a:gdLst>
                                <a:ahLst/>
                                <a:cxnLst>
                                  <a:cxn ang="T6">
                                    <a:pos x="T0" y="T1"/>
                                  </a:cxn>
                                  <a:cxn ang="T7">
                                    <a:pos x="T2" y="T3"/>
                                  </a:cxn>
                                  <a:cxn ang="T8">
                                    <a:pos x="T4" y="T5"/>
                                  </a:cxn>
                                </a:cxnLst>
                                <a:rect l="0" t="0" r="r" b="b"/>
                                <a:pathLst>
                                  <a:path w="461" h="29">
                                    <a:moveTo>
                                      <a:pt x="0" y="28"/>
                                    </a:moveTo>
                                    <a:lnTo>
                                      <a:pt x="460" y="0"/>
                                    </a:lnTo>
                                    <a:lnTo>
                                      <a:pt x="0" y="2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5" name="Freeform 783"/>
                            <wps:cNvSpPr>
                              <a:spLocks/>
                            </wps:cNvSpPr>
                            <wps:spPr bwMode="auto">
                              <a:xfrm>
                                <a:off x="1130" y="4566"/>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6" name="Freeform 784"/>
                            <wps:cNvSpPr>
                              <a:spLocks/>
                            </wps:cNvSpPr>
                            <wps:spPr bwMode="auto">
                              <a:xfrm>
                                <a:off x="1110" y="4568"/>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7" name="Freeform 785"/>
                            <wps:cNvSpPr>
                              <a:spLocks/>
                            </wps:cNvSpPr>
                            <wps:spPr bwMode="auto">
                              <a:xfrm>
                                <a:off x="1087" y="4573"/>
                                <a:ext cx="1" cy="136"/>
                              </a:xfrm>
                              <a:custGeom>
                                <a:avLst/>
                                <a:gdLst>
                                  <a:gd name="T0" fmla="*/ 0 w 1"/>
                                  <a:gd name="T1" fmla="*/ 0 h 136"/>
                                  <a:gd name="T2" fmla="*/ 0 w 1"/>
                                  <a:gd name="T3" fmla="*/ 135 h 136"/>
                                  <a:gd name="T4" fmla="*/ 0 w 1"/>
                                  <a:gd name="T5" fmla="*/ 0 h 136"/>
                                  <a:gd name="T6" fmla="*/ 0 60000 65536"/>
                                  <a:gd name="T7" fmla="*/ 0 60000 65536"/>
                                  <a:gd name="T8" fmla="*/ 0 60000 65536"/>
                                </a:gdLst>
                                <a:ahLst/>
                                <a:cxnLst>
                                  <a:cxn ang="T6">
                                    <a:pos x="T0" y="T1"/>
                                  </a:cxn>
                                  <a:cxn ang="T7">
                                    <a:pos x="T2" y="T3"/>
                                  </a:cxn>
                                  <a:cxn ang="T8">
                                    <a:pos x="T4" y="T5"/>
                                  </a:cxn>
                                </a:cxnLst>
                                <a:rect l="0" t="0" r="r" b="b"/>
                                <a:pathLst>
                                  <a:path w="1" h="136">
                                    <a:moveTo>
                                      <a:pt x="0" y="0"/>
                                    </a:moveTo>
                                    <a:lnTo>
                                      <a:pt x="0" y="13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8" name="Freeform 786"/>
                            <wps:cNvSpPr>
                              <a:spLocks/>
                            </wps:cNvSpPr>
                            <wps:spPr bwMode="auto">
                              <a:xfrm>
                                <a:off x="1067" y="4587"/>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39" name="Freeform 787"/>
                            <wps:cNvSpPr>
                              <a:spLocks/>
                            </wps:cNvSpPr>
                            <wps:spPr bwMode="auto">
                              <a:xfrm>
                                <a:off x="1044" y="4612"/>
                                <a:ext cx="1" cy="114"/>
                              </a:xfrm>
                              <a:custGeom>
                                <a:avLst/>
                                <a:gdLst>
                                  <a:gd name="T0" fmla="*/ 0 w 1"/>
                                  <a:gd name="T1" fmla="*/ 0 h 114"/>
                                  <a:gd name="T2" fmla="*/ 0 w 1"/>
                                  <a:gd name="T3" fmla="*/ 113 h 114"/>
                                  <a:gd name="T4" fmla="*/ 0 w 1"/>
                                  <a:gd name="T5" fmla="*/ 0 h 114"/>
                                  <a:gd name="T6" fmla="*/ 0 60000 65536"/>
                                  <a:gd name="T7" fmla="*/ 0 60000 65536"/>
                                  <a:gd name="T8" fmla="*/ 0 60000 65536"/>
                                </a:gdLst>
                                <a:ahLst/>
                                <a:cxnLst>
                                  <a:cxn ang="T6">
                                    <a:pos x="T0" y="T1"/>
                                  </a:cxn>
                                  <a:cxn ang="T7">
                                    <a:pos x="T2" y="T3"/>
                                  </a:cxn>
                                  <a:cxn ang="T8">
                                    <a:pos x="T4" y="T5"/>
                                  </a:cxn>
                                </a:cxnLst>
                                <a:rect l="0" t="0" r="r" b="b"/>
                                <a:pathLst>
                                  <a:path w="1" h="114">
                                    <a:moveTo>
                                      <a:pt x="0" y="0"/>
                                    </a:moveTo>
                                    <a:lnTo>
                                      <a:pt x="0" y="11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0" name="Freeform 788"/>
                            <wps:cNvSpPr>
                              <a:spLocks/>
                            </wps:cNvSpPr>
                            <wps:spPr bwMode="auto">
                              <a:xfrm>
                                <a:off x="1153" y="4566"/>
                                <a:ext cx="1" cy="137"/>
                              </a:xfrm>
                              <a:custGeom>
                                <a:avLst/>
                                <a:gdLst>
                                  <a:gd name="T0" fmla="*/ 0 w 1"/>
                                  <a:gd name="T1" fmla="*/ 0 h 137"/>
                                  <a:gd name="T2" fmla="*/ 0 w 1"/>
                                  <a:gd name="T3" fmla="*/ 136 h 137"/>
                                  <a:gd name="T4" fmla="*/ 0 w 1"/>
                                  <a:gd name="T5" fmla="*/ 0 h 137"/>
                                  <a:gd name="T6" fmla="*/ 0 60000 65536"/>
                                  <a:gd name="T7" fmla="*/ 0 60000 65536"/>
                                  <a:gd name="T8" fmla="*/ 0 60000 65536"/>
                                </a:gdLst>
                                <a:ahLst/>
                                <a:cxnLst>
                                  <a:cxn ang="T6">
                                    <a:pos x="T0" y="T1"/>
                                  </a:cxn>
                                  <a:cxn ang="T7">
                                    <a:pos x="T2" y="T3"/>
                                  </a:cxn>
                                  <a:cxn ang="T8">
                                    <a:pos x="T4" y="T5"/>
                                  </a:cxn>
                                </a:cxnLst>
                                <a:rect l="0" t="0" r="r" b="b"/>
                                <a:pathLst>
                                  <a:path w="1" h="137">
                                    <a:moveTo>
                                      <a:pt x="0" y="0"/>
                                    </a:moveTo>
                                    <a:lnTo>
                                      <a:pt x="0" y="13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1" name="Freeform 789"/>
                            <wps:cNvSpPr>
                              <a:spLocks/>
                            </wps:cNvSpPr>
                            <wps:spPr bwMode="auto">
                              <a:xfrm>
                                <a:off x="1175" y="4571"/>
                                <a:ext cx="1" cy="136"/>
                              </a:xfrm>
                              <a:custGeom>
                                <a:avLst/>
                                <a:gdLst>
                                  <a:gd name="T0" fmla="*/ 0 w 1"/>
                                  <a:gd name="T1" fmla="*/ 0 h 136"/>
                                  <a:gd name="T2" fmla="*/ 0 w 1"/>
                                  <a:gd name="T3" fmla="*/ 135 h 136"/>
                                  <a:gd name="T4" fmla="*/ 0 w 1"/>
                                  <a:gd name="T5" fmla="*/ 0 h 136"/>
                                  <a:gd name="T6" fmla="*/ 0 60000 65536"/>
                                  <a:gd name="T7" fmla="*/ 0 60000 65536"/>
                                  <a:gd name="T8" fmla="*/ 0 60000 65536"/>
                                </a:gdLst>
                                <a:ahLst/>
                                <a:cxnLst>
                                  <a:cxn ang="T6">
                                    <a:pos x="T0" y="T1"/>
                                  </a:cxn>
                                  <a:cxn ang="T7">
                                    <a:pos x="T2" y="T3"/>
                                  </a:cxn>
                                  <a:cxn ang="T8">
                                    <a:pos x="T4" y="T5"/>
                                  </a:cxn>
                                </a:cxnLst>
                                <a:rect l="0" t="0" r="r" b="b"/>
                                <a:pathLst>
                                  <a:path w="1" h="136">
                                    <a:moveTo>
                                      <a:pt x="0" y="0"/>
                                    </a:moveTo>
                                    <a:lnTo>
                                      <a:pt x="0" y="13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2" name="Freeform 790"/>
                            <wps:cNvSpPr>
                              <a:spLocks/>
                            </wps:cNvSpPr>
                            <wps:spPr bwMode="auto">
                              <a:xfrm>
                                <a:off x="1198" y="4585"/>
                                <a:ext cx="1" cy="135"/>
                              </a:xfrm>
                              <a:custGeom>
                                <a:avLst/>
                                <a:gdLst>
                                  <a:gd name="T0" fmla="*/ 0 w 1"/>
                                  <a:gd name="T1" fmla="*/ 0 h 135"/>
                                  <a:gd name="T2" fmla="*/ 0 w 1"/>
                                  <a:gd name="T3" fmla="*/ 134 h 135"/>
                                  <a:gd name="T4" fmla="*/ 0 w 1"/>
                                  <a:gd name="T5" fmla="*/ 0 h 135"/>
                                  <a:gd name="T6" fmla="*/ 0 60000 65536"/>
                                  <a:gd name="T7" fmla="*/ 0 60000 65536"/>
                                  <a:gd name="T8" fmla="*/ 0 60000 65536"/>
                                </a:gdLst>
                                <a:ahLst/>
                                <a:cxnLst>
                                  <a:cxn ang="T6">
                                    <a:pos x="T0" y="T1"/>
                                  </a:cxn>
                                  <a:cxn ang="T7">
                                    <a:pos x="T2" y="T3"/>
                                  </a:cxn>
                                  <a:cxn ang="T8">
                                    <a:pos x="T4" y="T5"/>
                                  </a:cxn>
                                </a:cxnLst>
                                <a:rect l="0" t="0" r="r" b="b"/>
                                <a:pathLst>
                                  <a:path w="1" h="135">
                                    <a:moveTo>
                                      <a:pt x="0" y="0"/>
                                    </a:moveTo>
                                    <a:lnTo>
                                      <a:pt x="0" y="13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3" name="Freeform 791"/>
                            <wps:cNvSpPr>
                              <a:spLocks/>
                            </wps:cNvSpPr>
                            <wps:spPr bwMode="auto">
                              <a:xfrm>
                                <a:off x="1218" y="4604"/>
                                <a:ext cx="1" cy="115"/>
                              </a:xfrm>
                              <a:custGeom>
                                <a:avLst/>
                                <a:gdLst>
                                  <a:gd name="T0" fmla="*/ 0 w 1"/>
                                  <a:gd name="T1" fmla="*/ 0 h 115"/>
                                  <a:gd name="T2" fmla="*/ 0 w 1"/>
                                  <a:gd name="T3" fmla="*/ 114 h 115"/>
                                  <a:gd name="T4" fmla="*/ 0 w 1"/>
                                  <a:gd name="T5" fmla="*/ 0 h 115"/>
                                  <a:gd name="T6" fmla="*/ 0 60000 65536"/>
                                  <a:gd name="T7" fmla="*/ 0 60000 65536"/>
                                  <a:gd name="T8" fmla="*/ 0 60000 65536"/>
                                </a:gdLst>
                                <a:ahLst/>
                                <a:cxnLst>
                                  <a:cxn ang="T6">
                                    <a:pos x="T0" y="T1"/>
                                  </a:cxn>
                                  <a:cxn ang="T7">
                                    <a:pos x="T2" y="T3"/>
                                  </a:cxn>
                                  <a:cxn ang="T8">
                                    <a:pos x="T4" y="T5"/>
                                  </a:cxn>
                                </a:cxnLst>
                                <a:rect l="0" t="0" r="r" b="b"/>
                                <a:pathLst>
                                  <a:path w="1" h="115">
                                    <a:moveTo>
                                      <a:pt x="0" y="0"/>
                                    </a:moveTo>
                                    <a:lnTo>
                                      <a:pt x="0" y="114"/>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4" name="Freeform 792"/>
                            <wps:cNvSpPr>
                              <a:spLocks/>
                            </wps:cNvSpPr>
                            <wps:spPr bwMode="auto">
                              <a:xfrm>
                                <a:off x="1032" y="4814"/>
                                <a:ext cx="238" cy="3"/>
                              </a:xfrm>
                              <a:custGeom>
                                <a:avLst/>
                                <a:gdLst>
                                  <a:gd name="T0" fmla="*/ 0 w 238"/>
                                  <a:gd name="T1" fmla="*/ 2 h 3"/>
                                  <a:gd name="T2" fmla="*/ 237 w 238"/>
                                  <a:gd name="T3" fmla="*/ 0 h 3"/>
                                  <a:gd name="T4" fmla="*/ 0 w 238"/>
                                  <a:gd name="T5" fmla="*/ 2 h 3"/>
                                  <a:gd name="T6" fmla="*/ 0 60000 65536"/>
                                  <a:gd name="T7" fmla="*/ 0 60000 65536"/>
                                  <a:gd name="T8" fmla="*/ 0 60000 65536"/>
                                </a:gdLst>
                                <a:ahLst/>
                                <a:cxnLst>
                                  <a:cxn ang="T6">
                                    <a:pos x="T0" y="T1"/>
                                  </a:cxn>
                                  <a:cxn ang="T7">
                                    <a:pos x="T2" y="T3"/>
                                  </a:cxn>
                                  <a:cxn ang="T8">
                                    <a:pos x="T4" y="T5"/>
                                  </a:cxn>
                                </a:cxnLst>
                                <a:rect l="0" t="0" r="r" b="b"/>
                                <a:pathLst>
                                  <a:path w="238" h="3">
                                    <a:moveTo>
                                      <a:pt x="0" y="2"/>
                                    </a:moveTo>
                                    <a:lnTo>
                                      <a:pt x="237" y="0"/>
                                    </a:lnTo>
                                    <a:lnTo>
                                      <a:pt x="0" y="2"/>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5" name="Freeform 793"/>
                            <wps:cNvSpPr>
                              <a:spLocks/>
                            </wps:cNvSpPr>
                            <wps:spPr bwMode="auto">
                              <a:xfrm>
                                <a:off x="1032" y="4727"/>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6" name="Freeform 794"/>
                            <wps:cNvSpPr>
                              <a:spLocks/>
                            </wps:cNvSpPr>
                            <wps:spPr bwMode="auto">
                              <a:xfrm>
                                <a:off x="1034" y="4771"/>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7" name="Freeform 795"/>
                            <wps:cNvSpPr>
                              <a:spLocks/>
                            </wps:cNvSpPr>
                            <wps:spPr bwMode="auto">
                              <a:xfrm>
                                <a:off x="1065" y="4696"/>
                                <a:ext cx="1" cy="182"/>
                              </a:xfrm>
                              <a:custGeom>
                                <a:avLst/>
                                <a:gdLst>
                                  <a:gd name="T0" fmla="*/ 0 w 1"/>
                                  <a:gd name="T1" fmla="*/ 0 h 182"/>
                                  <a:gd name="T2" fmla="*/ 0 w 1"/>
                                  <a:gd name="T3" fmla="*/ 181 h 182"/>
                                  <a:gd name="T4" fmla="*/ 0 w 1"/>
                                  <a:gd name="T5" fmla="*/ 0 h 182"/>
                                  <a:gd name="T6" fmla="*/ 0 60000 65536"/>
                                  <a:gd name="T7" fmla="*/ 0 60000 65536"/>
                                  <a:gd name="T8" fmla="*/ 0 60000 65536"/>
                                </a:gdLst>
                                <a:ahLst/>
                                <a:cxnLst>
                                  <a:cxn ang="T6">
                                    <a:pos x="T0" y="T1"/>
                                  </a:cxn>
                                  <a:cxn ang="T7">
                                    <a:pos x="T2" y="T3"/>
                                  </a:cxn>
                                  <a:cxn ang="T8">
                                    <a:pos x="T4" y="T5"/>
                                  </a:cxn>
                                </a:cxnLst>
                                <a:rect l="0" t="0" r="r" b="b"/>
                                <a:pathLst>
                                  <a:path w="1" h="182">
                                    <a:moveTo>
                                      <a:pt x="0" y="0"/>
                                    </a:moveTo>
                                    <a:lnTo>
                                      <a:pt x="0" y="181"/>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8" name="Freeform 796"/>
                            <wps:cNvSpPr>
                              <a:spLocks/>
                            </wps:cNvSpPr>
                            <wps:spPr bwMode="auto">
                              <a:xfrm>
                                <a:off x="1100" y="4696"/>
                                <a:ext cx="1" cy="182"/>
                              </a:xfrm>
                              <a:custGeom>
                                <a:avLst/>
                                <a:gdLst>
                                  <a:gd name="T0" fmla="*/ 0 w 1"/>
                                  <a:gd name="T1" fmla="*/ 0 h 182"/>
                                  <a:gd name="T2" fmla="*/ 0 w 1"/>
                                  <a:gd name="T3" fmla="*/ 181 h 182"/>
                                  <a:gd name="T4" fmla="*/ 0 w 1"/>
                                  <a:gd name="T5" fmla="*/ 0 h 182"/>
                                  <a:gd name="T6" fmla="*/ 0 60000 65536"/>
                                  <a:gd name="T7" fmla="*/ 0 60000 65536"/>
                                  <a:gd name="T8" fmla="*/ 0 60000 65536"/>
                                </a:gdLst>
                                <a:ahLst/>
                                <a:cxnLst>
                                  <a:cxn ang="T6">
                                    <a:pos x="T0" y="T1"/>
                                  </a:cxn>
                                  <a:cxn ang="T7">
                                    <a:pos x="T2" y="T3"/>
                                  </a:cxn>
                                  <a:cxn ang="T8">
                                    <a:pos x="T4" y="T5"/>
                                  </a:cxn>
                                </a:cxnLst>
                                <a:rect l="0" t="0" r="r" b="b"/>
                                <a:pathLst>
                                  <a:path w="1" h="182">
                                    <a:moveTo>
                                      <a:pt x="0" y="0"/>
                                    </a:moveTo>
                                    <a:lnTo>
                                      <a:pt x="0" y="181"/>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49" name="Freeform 797"/>
                            <wps:cNvSpPr>
                              <a:spLocks/>
                            </wps:cNvSpPr>
                            <wps:spPr bwMode="auto">
                              <a:xfrm>
                                <a:off x="1177" y="4694"/>
                                <a:ext cx="1" cy="183"/>
                              </a:xfrm>
                              <a:custGeom>
                                <a:avLst/>
                                <a:gdLst>
                                  <a:gd name="T0" fmla="*/ 0 w 1"/>
                                  <a:gd name="T1" fmla="*/ 0 h 183"/>
                                  <a:gd name="T2" fmla="*/ 0 w 1"/>
                                  <a:gd name="T3" fmla="*/ 182 h 183"/>
                                  <a:gd name="T4" fmla="*/ 0 w 1"/>
                                  <a:gd name="T5" fmla="*/ 0 h 183"/>
                                  <a:gd name="T6" fmla="*/ 0 60000 65536"/>
                                  <a:gd name="T7" fmla="*/ 0 60000 65536"/>
                                  <a:gd name="T8" fmla="*/ 0 60000 65536"/>
                                </a:gdLst>
                                <a:ahLst/>
                                <a:cxnLst>
                                  <a:cxn ang="T6">
                                    <a:pos x="T0" y="T1"/>
                                  </a:cxn>
                                  <a:cxn ang="T7">
                                    <a:pos x="T2" y="T3"/>
                                  </a:cxn>
                                  <a:cxn ang="T8">
                                    <a:pos x="T4" y="T5"/>
                                  </a:cxn>
                                </a:cxnLst>
                                <a:rect l="0" t="0" r="r" b="b"/>
                                <a:pathLst>
                                  <a:path w="1" h="183">
                                    <a:moveTo>
                                      <a:pt x="0" y="0"/>
                                    </a:moveTo>
                                    <a:lnTo>
                                      <a:pt x="0" y="182"/>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0" name="Freeform 798"/>
                            <wps:cNvSpPr>
                              <a:spLocks/>
                            </wps:cNvSpPr>
                            <wps:spPr bwMode="auto">
                              <a:xfrm>
                                <a:off x="1212" y="4696"/>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1" name="Freeform 799"/>
                            <wps:cNvSpPr>
                              <a:spLocks/>
                            </wps:cNvSpPr>
                            <wps:spPr bwMode="auto">
                              <a:xfrm>
                                <a:off x="1034" y="4725"/>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2" name="Freeform 800"/>
                            <wps:cNvSpPr>
                              <a:spLocks/>
                            </wps:cNvSpPr>
                            <wps:spPr bwMode="auto">
                              <a:xfrm>
                                <a:off x="1034" y="4770"/>
                                <a:ext cx="234" cy="1"/>
                              </a:xfrm>
                              <a:custGeom>
                                <a:avLst/>
                                <a:gdLst>
                                  <a:gd name="T0" fmla="*/ 0 w 234"/>
                                  <a:gd name="T1" fmla="*/ 0 h 1"/>
                                  <a:gd name="T2" fmla="*/ 233 w 234"/>
                                  <a:gd name="T3" fmla="*/ 0 h 1"/>
                                  <a:gd name="T4" fmla="*/ 0 w 234"/>
                                  <a:gd name="T5" fmla="*/ 0 h 1"/>
                                  <a:gd name="T6" fmla="*/ 0 60000 65536"/>
                                  <a:gd name="T7" fmla="*/ 0 60000 65536"/>
                                  <a:gd name="T8" fmla="*/ 0 60000 65536"/>
                                </a:gdLst>
                                <a:ahLst/>
                                <a:cxnLst>
                                  <a:cxn ang="T6">
                                    <a:pos x="T0" y="T1"/>
                                  </a:cxn>
                                  <a:cxn ang="T7">
                                    <a:pos x="T2" y="T3"/>
                                  </a:cxn>
                                  <a:cxn ang="T8">
                                    <a:pos x="T4" y="T5"/>
                                  </a:cxn>
                                </a:cxnLst>
                                <a:rect l="0" t="0" r="r" b="b"/>
                                <a:pathLst>
                                  <a:path w="234" h="1">
                                    <a:moveTo>
                                      <a:pt x="0" y="0"/>
                                    </a:moveTo>
                                    <a:lnTo>
                                      <a:pt x="233"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3" name="Freeform 801"/>
                            <wps:cNvSpPr>
                              <a:spLocks/>
                            </wps:cNvSpPr>
                            <wps:spPr bwMode="auto">
                              <a:xfrm>
                                <a:off x="1032" y="4812"/>
                                <a:ext cx="239" cy="5"/>
                              </a:xfrm>
                              <a:custGeom>
                                <a:avLst/>
                                <a:gdLst>
                                  <a:gd name="T0" fmla="*/ 0 w 239"/>
                                  <a:gd name="T1" fmla="*/ 4 h 5"/>
                                  <a:gd name="T2" fmla="*/ 238 w 239"/>
                                  <a:gd name="T3" fmla="*/ 0 h 5"/>
                                  <a:gd name="T4" fmla="*/ 0 w 239"/>
                                  <a:gd name="T5" fmla="*/ 4 h 5"/>
                                  <a:gd name="T6" fmla="*/ 0 60000 65536"/>
                                  <a:gd name="T7" fmla="*/ 0 60000 65536"/>
                                  <a:gd name="T8" fmla="*/ 0 60000 65536"/>
                                </a:gdLst>
                                <a:ahLst/>
                                <a:cxnLst>
                                  <a:cxn ang="T6">
                                    <a:pos x="T0" y="T1"/>
                                  </a:cxn>
                                  <a:cxn ang="T7">
                                    <a:pos x="T2" y="T3"/>
                                  </a:cxn>
                                  <a:cxn ang="T8">
                                    <a:pos x="T4" y="T5"/>
                                  </a:cxn>
                                </a:cxnLst>
                                <a:rect l="0" t="0" r="r" b="b"/>
                                <a:pathLst>
                                  <a:path w="239" h="5">
                                    <a:moveTo>
                                      <a:pt x="0" y="4"/>
                                    </a:moveTo>
                                    <a:lnTo>
                                      <a:pt x="238"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4" name="Freeform 802"/>
                            <wps:cNvSpPr>
                              <a:spLocks/>
                            </wps:cNvSpPr>
                            <wps:spPr bwMode="auto">
                              <a:xfrm>
                                <a:off x="1067" y="4696"/>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5" name="Freeform 803"/>
                            <wps:cNvSpPr>
                              <a:spLocks/>
                            </wps:cNvSpPr>
                            <wps:spPr bwMode="auto">
                              <a:xfrm>
                                <a:off x="1102" y="4696"/>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6" name="Freeform 804"/>
                            <wps:cNvSpPr>
                              <a:spLocks/>
                            </wps:cNvSpPr>
                            <wps:spPr bwMode="auto">
                              <a:xfrm>
                                <a:off x="1177" y="4694"/>
                                <a:ext cx="1" cy="181"/>
                              </a:xfrm>
                              <a:custGeom>
                                <a:avLst/>
                                <a:gdLst>
                                  <a:gd name="T0" fmla="*/ 0 w 1"/>
                                  <a:gd name="T1" fmla="*/ 0 h 181"/>
                                  <a:gd name="T2" fmla="*/ 0 w 1"/>
                                  <a:gd name="T3" fmla="*/ 180 h 181"/>
                                  <a:gd name="T4" fmla="*/ 0 w 1"/>
                                  <a:gd name="T5" fmla="*/ 0 h 181"/>
                                  <a:gd name="T6" fmla="*/ 0 60000 65536"/>
                                  <a:gd name="T7" fmla="*/ 0 60000 65536"/>
                                  <a:gd name="T8" fmla="*/ 0 60000 65536"/>
                                </a:gdLst>
                                <a:ahLst/>
                                <a:cxnLst>
                                  <a:cxn ang="T6">
                                    <a:pos x="T0" y="T1"/>
                                  </a:cxn>
                                  <a:cxn ang="T7">
                                    <a:pos x="T2" y="T3"/>
                                  </a:cxn>
                                  <a:cxn ang="T8">
                                    <a:pos x="T4" y="T5"/>
                                  </a:cxn>
                                </a:cxnLst>
                                <a:rect l="0" t="0" r="r" b="b"/>
                                <a:pathLst>
                                  <a:path w="1" h="181">
                                    <a:moveTo>
                                      <a:pt x="0" y="0"/>
                                    </a:moveTo>
                                    <a:lnTo>
                                      <a:pt x="0" y="18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7" name="Freeform 805"/>
                            <wps:cNvSpPr>
                              <a:spLocks/>
                            </wps:cNvSpPr>
                            <wps:spPr bwMode="auto">
                              <a:xfrm>
                                <a:off x="1212" y="4696"/>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8" name="Freeform 806"/>
                            <wps:cNvSpPr>
                              <a:spLocks/>
                            </wps:cNvSpPr>
                            <wps:spPr bwMode="auto">
                              <a:xfrm>
                                <a:off x="1004" y="4700"/>
                                <a:ext cx="1" cy="72"/>
                              </a:xfrm>
                              <a:custGeom>
                                <a:avLst/>
                                <a:gdLst>
                                  <a:gd name="T0" fmla="*/ 0 w 1"/>
                                  <a:gd name="T1" fmla="*/ 0 h 72"/>
                                  <a:gd name="T2" fmla="*/ 0 w 1"/>
                                  <a:gd name="T3" fmla="*/ 71 h 72"/>
                                  <a:gd name="T4" fmla="*/ 0 w 1"/>
                                  <a:gd name="T5" fmla="*/ 0 h 72"/>
                                  <a:gd name="T6" fmla="*/ 0 60000 65536"/>
                                  <a:gd name="T7" fmla="*/ 0 60000 65536"/>
                                  <a:gd name="T8" fmla="*/ 0 60000 65536"/>
                                </a:gdLst>
                                <a:ahLst/>
                                <a:cxnLst>
                                  <a:cxn ang="T6">
                                    <a:pos x="T0" y="T1"/>
                                  </a:cxn>
                                  <a:cxn ang="T7">
                                    <a:pos x="T2" y="T3"/>
                                  </a:cxn>
                                  <a:cxn ang="T8">
                                    <a:pos x="T4" y="T5"/>
                                  </a:cxn>
                                </a:cxnLst>
                                <a:rect l="0" t="0" r="r" b="b"/>
                                <a:pathLst>
                                  <a:path w="1" h="72">
                                    <a:moveTo>
                                      <a:pt x="0" y="0"/>
                                    </a:moveTo>
                                    <a:lnTo>
                                      <a:pt x="0" y="7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59" name="Freeform 807"/>
                            <wps:cNvSpPr>
                              <a:spLocks/>
                            </wps:cNvSpPr>
                            <wps:spPr bwMode="auto">
                              <a:xfrm>
                                <a:off x="1022" y="4740"/>
                                <a:ext cx="1" cy="48"/>
                              </a:xfrm>
                              <a:custGeom>
                                <a:avLst/>
                                <a:gdLst>
                                  <a:gd name="T0" fmla="*/ 0 w 1"/>
                                  <a:gd name="T1" fmla="*/ 0 h 48"/>
                                  <a:gd name="T2" fmla="*/ 0 w 1"/>
                                  <a:gd name="T3" fmla="*/ 47 h 48"/>
                                  <a:gd name="T4" fmla="*/ 0 w 1"/>
                                  <a:gd name="T5" fmla="*/ 0 h 48"/>
                                  <a:gd name="T6" fmla="*/ 0 60000 65536"/>
                                  <a:gd name="T7" fmla="*/ 0 60000 65536"/>
                                  <a:gd name="T8" fmla="*/ 0 60000 65536"/>
                                </a:gdLst>
                                <a:ahLst/>
                                <a:cxnLst>
                                  <a:cxn ang="T6">
                                    <a:pos x="T0" y="T1"/>
                                  </a:cxn>
                                  <a:cxn ang="T7">
                                    <a:pos x="T2" y="T3"/>
                                  </a:cxn>
                                  <a:cxn ang="T8">
                                    <a:pos x="T4" y="T5"/>
                                  </a:cxn>
                                </a:cxnLst>
                                <a:rect l="0" t="0" r="r" b="b"/>
                                <a:pathLst>
                                  <a:path w="1" h="48">
                                    <a:moveTo>
                                      <a:pt x="0" y="0"/>
                                    </a:moveTo>
                                    <a:lnTo>
                                      <a:pt x="0" y="4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0" name="Freeform 808"/>
                            <wps:cNvSpPr>
                              <a:spLocks/>
                            </wps:cNvSpPr>
                            <wps:spPr bwMode="auto">
                              <a:xfrm>
                                <a:off x="1010" y="4791"/>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1" name="Freeform 809"/>
                            <wps:cNvSpPr>
                              <a:spLocks/>
                            </wps:cNvSpPr>
                            <wps:spPr bwMode="auto">
                              <a:xfrm>
                                <a:off x="1024" y="4813"/>
                                <a:ext cx="1" cy="58"/>
                              </a:xfrm>
                              <a:custGeom>
                                <a:avLst/>
                                <a:gdLst>
                                  <a:gd name="T0" fmla="*/ 0 w 1"/>
                                  <a:gd name="T1" fmla="*/ 0 h 58"/>
                                  <a:gd name="T2" fmla="*/ 0 w 1"/>
                                  <a:gd name="T3" fmla="*/ 57 h 58"/>
                                  <a:gd name="T4" fmla="*/ 0 w 1"/>
                                  <a:gd name="T5" fmla="*/ 0 h 58"/>
                                  <a:gd name="T6" fmla="*/ 0 60000 65536"/>
                                  <a:gd name="T7" fmla="*/ 0 60000 65536"/>
                                  <a:gd name="T8" fmla="*/ 0 60000 65536"/>
                                </a:gdLst>
                                <a:ahLst/>
                                <a:cxnLst>
                                  <a:cxn ang="T6">
                                    <a:pos x="T0" y="T1"/>
                                  </a:cxn>
                                  <a:cxn ang="T7">
                                    <a:pos x="T2" y="T3"/>
                                  </a:cxn>
                                  <a:cxn ang="T8">
                                    <a:pos x="T4" y="T5"/>
                                  </a:cxn>
                                </a:cxnLst>
                                <a:rect l="0" t="0" r="r" b="b"/>
                                <a:pathLst>
                                  <a:path w="1" h="58">
                                    <a:moveTo>
                                      <a:pt x="0" y="0"/>
                                    </a:moveTo>
                                    <a:lnTo>
                                      <a:pt x="0" y="57"/>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2" name="Freeform 810"/>
                            <wps:cNvSpPr>
                              <a:spLocks/>
                            </wps:cNvSpPr>
                            <wps:spPr bwMode="auto">
                              <a:xfrm>
                                <a:off x="1002" y="4845"/>
                                <a:ext cx="1" cy="23"/>
                              </a:xfrm>
                              <a:custGeom>
                                <a:avLst/>
                                <a:gdLst>
                                  <a:gd name="T0" fmla="*/ 0 w 1"/>
                                  <a:gd name="T1" fmla="*/ 0 h 23"/>
                                  <a:gd name="T2" fmla="*/ 0 w 1"/>
                                  <a:gd name="T3" fmla="*/ 22 h 23"/>
                                  <a:gd name="T4" fmla="*/ 0 w 1"/>
                                  <a:gd name="T5" fmla="*/ 0 h 23"/>
                                  <a:gd name="T6" fmla="*/ 0 60000 65536"/>
                                  <a:gd name="T7" fmla="*/ 0 60000 65536"/>
                                  <a:gd name="T8" fmla="*/ 0 60000 65536"/>
                                </a:gdLst>
                                <a:ahLst/>
                                <a:cxnLst>
                                  <a:cxn ang="T6">
                                    <a:pos x="T0" y="T1"/>
                                  </a:cxn>
                                  <a:cxn ang="T7">
                                    <a:pos x="T2" y="T3"/>
                                  </a:cxn>
                                  <a:cxn ang="T8">
                                    <a:pos x="T4" y="T5"/>
                                  </a:cxn>
                                </a:cxnLst>
                                <a:rect l="0" t="0" r="r" b="b"/>
                                <a:pathLst>
                                  <a:path w="1" h="23">
                                    <a:moveTo>
                                      <a:pt x="0" y="0"/>
                                    </a:moveTo>
                                    <a:lnTo>
                                      <a:pt x="0" y="2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3" name="Freeform 811"/>
                            <wps:cNvSpPr>
                              <a:spLocks/>
                            </wps:cNvSpPr>
                            <wps:spPr bwMode="auto">
                              <a:xfrm>
                                <a:off x="1259" y="4796"/>
                                <a:ext cx="1" cy="72"/>
                              </a:xfrm>
                              <a:custGeom>
                                <a:avLst/>
                                <a:gdLst>
                                  <a:gd name="T0" fmla="*/ 0 w 1"/>
                                  <a:gd name="T1" fmla="*/ 71 h 72"/>
                                  <a:gd name="T2" fmla="*/ 0 w 1"/>
                                  <a:gd name="T3" fmla="*/ 0 h 72"/>
                                  <a:gd name="T4" fmla="*/ 0 w 1"/>
                                  <a:gd name="T5" fmla="*/ 71 h 72"/>
                                  <a:gd name="T6" fmla="*/ 0 60000 65536"/>
                                  <a:gd name="T7" fmla="*/ 0 60000 65536"/>
                                  <a:gd name="T8" fmla="*/ 0 60000 65536"/>
                                </a:gdLst>
                                <a:ahLst/>
                                <a:cxnLst>
                                  <a:cxn ang="T6">
                                    <a:pos x="T0" y="T1"/>
                                  </a:cxn>
                                  <a:cxn ang="T7">
                                    <a:pos x="T2" y="T3"/>
                                  </a:cxn>
                                  <a:cxn ang="T8">
                                    <a:pos x="T4" y="T5"/>
                                  </a:cxn>
                                </a:cxnLst>
                                <a:rect l="0" t="0" r="r" b="b"/>
                                <a:pathLst>
                                  <a:path w="1" h="72">
                                    <a:moveTo>
                                      <a:pt x="0" y="71"/>
                                    </a:moveTo>
                                    <a:lnTo>
                                      <a:pt x="0" y="0"/>
                                    </a:lnTo>
                                    <a:lnTo>
                                      <a:pt x="0" y="71"/>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4" name="Freeform 812"/>
                            <wps:cNvSpPr>
                              <a:spLocks/>
                            </wps:cNvSpPr>
                            <wps:spPr bwMode="auto">
                              <a:xfrm>
                                <a:off x="1275" y="4780"/>
                                <a:ext cx="1" cy="49"/>
                              </a:xfrm>
                              <a:custGeom>
                                <a:avLst/>
                                <a:gdLst>
                                  <a:gd name="T0" fmla="*/ 0 w 1"/>
                                  <a:gd name="T1" fmla="*/ 48 h 49"/>
                                  <a:gd name="T2" fmla="*/ 0 w 1"/>
                                  <a:gd name="T3" fmla="*/ 0 h 49"/>
                                  <a:gd name="T4" fmla="*/ 0 w 1"/>
                                  <a:gd name="T5" fmla="*/ 48 h 49"/>
                                  <a:gd name="T6" fmla="*/ 0 60000 65536"/>
                                  <a:gd name="T7" fmla="*/ 0 60000 65536"/>
                                  <a:gd name="T8" fmla="*/ 0 60000 65536"/>
                                </a:gdLst>
                                <a:ahLst/>
                                <a:cxnLst>
                                  <a:cxn ang="T6">
                                    <a:pos x="T0" y="T1"/>
                                  </a:cxn>
                                  <a:cxn ang="T7">
                                    <a:pos x="T2" y="T3"/>
                                  </a:cxn>
                                  <a:cxn ang="T8">
                                    <a:pos x="T4" y="T5"/>
                                  </a:cxn>
                                </a:cxnLst>
                                <a:rect l="0" t="0" r="r" b="b"/>
                                <a:pathLst>
                                  <a:path w="1" h="49">
                                    <a:moveTo>
                                      <a:pt x="0" y="48"/>
                                    </a:moveTo>
                                    <a:lnTo>
                                      <a:pt x="0" y="0"/>
                                    </a:lnTo>
                                    <a:lnTo>
                                      <a:pt x="0" y="48"/>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5" name="Freeform 813"/>
                            <wps:cNvSpPr>
                              <a:spLocks/>
                            </wps:cNvSpPr>
                            <wps:spPr bwMode="auto">
                              <a:xfrm>
                                <a:off x="1265" y="4737"/>
                                <a:ext cx="1" cy="41"/>
                              </a:xfrm>
                              <a:custGeom>
                                <a:avLst/>
                                <a:gdLst>
                                  <a:gd name="T0" fmla="*/ 0 w 1"/>
                                  <a:gd name="T1" fmla="*/ 40 h 41"/>
                                  <a:gd name="T2" fmla="*/ 0 w 1"/>
                                  <a:gd name="T3" fmla="*/ 0 h 41"/>
                                  <a:gd name="T4" fmla="*/ 0 w 1"/>
                                  <a:gd name="T5" fmla="*/ 40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6" name="Freeform 814"/>
                            <wps:cNvSpPr>
                              <a:spLocks/>
                            </wps:cNvSpPr>
                            <wps:spPr bwMode="auto">
                              <a:xfrm>
                                <a:off x="1280" y="4700"/>
                                <a:ext cx="1" cy="55"/>
                              </a:xfrm>
                              <a:custGeom>
                                <a:avLst/>
                                <a:gdLst>
                                  <a:gd name="T0" fmla="*/ 0 w 1"/>
                                  <a:gd name="T1" fmla="*/ 54 h 55"/>
                                  <a:gd name="T2" fmla="*/ 0 w 1"/>
                                  <a:gd name="T3" fmla="*/ 0 h 55"/>
                                  <a:gd name="T4" fmla="*/ 0 w 1"/>
                                  <a:gd name="T5" fmla="*/ 54 h 55"/>
                                  <a:gd name="T6" fmla="*/ 0 60000 65536"/>
                                  <a:gd name="T7" fmla="*/ 0 60000 65536"/>
                                  <a:gd name="T8" fmla="*/ 0 60000 65536"/>
                                </a:gdLst>
                                <a:ahLst/>
                                <a:cxnLst>
                                  <a:cxn ang="T6">
                                    <a:pos x="T0" y="T1"/>
                                  </a:cxn>
                                  <a:cxn ang="T7">
                                    <a:pos x="T2" y="T3"/>
                                  </a:cxn>
                                  <a:cxn ang="T8">
                                    <a:pos x="T4" y="T5"/>
                                  </a:cxn>
                                </a:cxnLst>
                                <a:rect l="0" t="0" r="r" b="b"/>
                                <a:pathLst>
                                  <a:path w="1" h="55">
                                    <a:moveTo>
                                      <a:pt x="0" y="54"/>
                                    </a:moveTo>
                                    <a:lnTo>
                                      <a:pt x="0" y="0"/>
                                    </a:lnTo>
                                    <a:lnTo>
                                      <a:pt x="0" y="5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7" name="Freeform 815"/>
                            <wps:cNvSpPr>
                              <a:spLocks/>
                            </wps:cNvSpPr>
                            <wps:spPr bwMode="auto">
                              <a:xfrm>
                                <a:off x="1257" y="4696"/>
                                <a:ext cx="1" cy="24"/>
                              </a:xfrm>
                              <a:custGeom>
                                <a:avLst/>
                                <a:gdLst>
                                  <a:gd name="T0" fmla="*/ 0 w 1"/>
                                  <a:gd name="T1" fmla="*/ 23 h 24"/>
                                  <a:gd name="T2" fmla="*/ 0 w 1"/>
                                  <a:gd name="T3" fmla="*/ 0 h 24"/>
                                  <a:gd name="T4" fmla="*/ 0 w 1"/>
                                  <a:gd name="T5" fmla="*/ 23 h 24"/>
                                  <a:gd name="T6" fmla="*/ 0 60000 65536"/>
                                  <a:gd name="T7" fmla="*/ 0 60000 65536"/>
                                  <a:gd name="T8" fmla="*/ 0 60000 65536"/>
                                </a:gdLst>
                                <a:ahLst/>
                                <a:cxnLst>
                                  <a:cxn ang="T6">
                                    <a:pos x="T0" y="T1"/>
                                  </a:cxn>
                                  <a:cxn ang="T7">
                                    <a:pos x="T2" y="T3"/>
                                  </a:cxn>
                                  <a:cxn ang="T8">
                                    <a:pos x="T4" y="T5"/>
                                  </a:cxn>
                                </a:cxnLst>
                                <a:rect l="0" t="0" r="r" b="b"/>
                                <a:pathLst>
                                  <a:path w="1" h="24">
                                    <a:moveTo>
                                      <a:pt x="0" y="23"/>
                                    </a:moveTo>
                                    <a:lnTo>
                                      <a:pt x="0" y="0"/>
                                    </a:lnTo>
                                    <a:lnTo>
                                      <a:pt x="0" y="23"/>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8" name="Freeform 816"/>
                            <wps:cNvSpPr>
                              <a:spLocks/>
                            </wps:cNvSpPr>
                            <wps:spPr bwMode="auto">
                              <a:xfrm>
                                <a:off x="1141" y="4704"/>
                                <a:ext cx="1" cy="63"/>
                              </a:xfrm>
                              <a:custGeom>
                                <a:avLst/>
                                <a:gdLst>
                                  <a:gd name="T0" fmla="*/ 0 w 1"/>
                                  <a:gd name="T1" fmla="*/ 0 h 63"/>
                                  <a:gd name="T2" fmla="*/ 0 w 1"/>
                                  <a:gd name="T3" fmla="*/ 62 h 63"/>
                                  <a:gd name="T4" fmla="*/ 0 w 1"/>
                                  <a:gd name="T5" fmla="*/ 0 h 63"/>
                                  <a:gd name="T6" fmla="*/ 0 60000 65536"/>
                                  <a:gd name="T7" fmla="*/ 0 60000 65536"/>
                                  <a:gd name="T8" fmla="*/ 0 60000 65536"/>
                                </a:gdLst>
                                <a:ahLst/>
                                <a:cxnLst>
                                  <a:cxn ang="T6">
                                    <a:pos x="T0" y="T1"/>
                                  </a:cxn>
                                  <a:cxn ang="T7">
                                    <a:pos x="T2" y="T3"/>
                                  </a:cxn>
                                  <a:cxn ang="T8">
                                    <a:pos x="T4" y="T5"/>
                                  </a:cxn>
                                </a:cxnLst>
                                <a:rect l="0" t="0" r="r" b="b"/>
                                <a:pathLst>
                                  <a:path w="1" h="63">
                                    <a:moveTo>
                                      <a:pt x="0" y="0"/>
                                    </a:moveTo>
                                    <a:lnTo>
                                      <a:pt x="0" y="62"/>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69" name="Freeform 817"/>
                            <wps:cNvSpPr>
                              <a:spLocks/>
                            </wps:cNvSpPr>
                            <wps:spPr bwMode="auto">
                              <a:xfrm>
                                <a:off x="1147" y="4777"/>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0" name="Freeform 818"/>
                            <wps:cNvSpPr>
                              <a:spLocks/>
                            </wps:cNvSpPr>
                            <wps:spPr bwMode="auto">
                              <a:xfrm>
                                <a:off x="1141" y="4817"/>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671" name="Freeform 819"/>
                          <wps:cNvSpPr>
                            <a:spLocks/>
                          </wps:cNvSpPr>
                          <wps:spPr bwMode="auto">
                            <a:xfrm>
                              <a:off x="1007" y="3567"/>
                              <a:ext cx="569" cy="355"/>
                            </a:xfrm>
                            <a:custGeom>
                              <a:avLst/>
                              <a:gdLst>
                                <a:gd name="T0" fmla="*/ 0 w 609"/>
                                <a:gd name="T1" fmla="*/ 297 h 555"/>
                                <a:gd name="T2" fmla="*/ 568 w 609"/>
                                <a:gd name="T3" fmla="*/ 354 h 555"/>
                                <a:gd name="T4" fmla="*/ 568 w 609"/>
                                <a:gd name="T5" fmla="*/ 136 h 555"/>
                                <a:gd name="T6" fmla="*/ 205 w 609"/>
                                <a:gd name="T7" fmla="*/ 0 h 555"/>
                                <a:gd name="T8" fmla="*/ 0 w 609"/>
                                <a:gd name="T9" fmla="*/ 242 h 555"/>
                                <a:gd name="T10" fmla="*/ 0 w 609"/>
                                <a:gd name="T11" fmla="*/ 297 h 555"/>
                                <a:gd name="T12" fmla="*/ 0 w 609"/>
                                <a:gd name="T13" fmla="*/ 297 h 55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09" h="555">
                                  <a:moveTo>
                                    <a:pt x="0" y="465"/>
                                  </a:moveTo>
                                  <a:lnTo>
                                    <a:pt x="608" y="554"/>
                                  </a:lnTo>
                                  <a:lnTo>
                                    <a:pt x="608" y="213"/>
                                  </a:lnTo>
                                  <a:lnTo>
                                    <a:pt x="219" y="0"/>
                                  </a:lnTo>
                                  <a:lnTo>
                                    <a:pt x="0" y="379"/>
                                  </a:lnTo>
                                  <a:lnTo>
                                    <a:pt x="0" y="465"/>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2" name="Freeform 820"/>
                          <wps:cNvSpPr>
                            <a:spLocks/>
                          </wps:cNvSpPr>
                          <wps:spPr bwMode="auto">
                            <a:xfrm>
                              <a:off x="957" y="3561"/>
                              <a:ext cx="248" cy="256"/>
                            </a:xfrm>
                            <a:custGeom>
                              <a:avLst/>
                              <a:gdLst>
                                <a:gd name="T0" fmla="*/ 0 w 265"/>
                                <a:gd name="T1" fmla="*/ 255 h 399"/>
                                <a:gd name="T2" fmla="*/ 52 w 265"/>
                                <a:gd name="T3" fmla="*/ 255 h 399"/>
                                <a:gd name="T4" fmla="*/ 247 w 265"/>
                                <a:gd name="T5" fmla="*/ 24 h 399"/>
                                <a:gd name="T6" fmla="*/ 197 w 265"/>
                                <a:gd name="T7" fmla="*/ 0 h 399"/>
                                <a:gd name="T8" fmla="*/ 0 w 265"/>
                                <a:gd name="T9" fmla="*/ 255 h 399"/>
                                <a:gd name="T10" fmla="*/ 0 w 265"/>
                                <a:gd name="T11" fmla="*/ 255 h 3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5" h="399">
                                  <a:moveTo>
                                    <a:pt x="0" y="398"/>
                                  </a:moveTo>
                                  <a:lnTo>
                                    <a:pt x="56" y="398"/>
                                  </a:lnTo>
                                  <a:lnTo>
                                    <a:pt x="264" y="38"/>
                                  </a:lnTo>
                                  <a:lnTo>
                                    <a:pt x="210" y="0"/>
                                  </a:lnTo>
                                  <a:lnTo>
                                    <a:pt x="0" y="398"/>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3" name="Freeform 821"/>
                          <wps:cNvSpPr>
                            <a:spLocks/>
                          </wps:cNvSpPr>
                          <wps:spPr bwMode="auto">
                            <a:xfrm>
                              <a:off x="1007" y="3579"/>
                              <a:ext cx="567" cy="270"/>
                            </a:xfrm>
                            <a:custGeom>
                              <a:avLst/>
                              <a:gdLst>
                                <a:gd name="T0" fmla="*/ 0 w 608"/>
                                <a:gd name="T1" fmla="*/ 214 h 422"/>
                                <a:gd name="T2" fmla="*/ 181 w 608"/>
                                <a:gd name="T3" fmla="*/ 0 h 422"/>
                                <a:gd name="T4" fmla="*/ 566 w 608"/>
                                <a:gd name="T5" fmla="*/ 163 h 422"/>
                                <a:gd name="T6" fmla="*/ 566 w 608"/>
                                <a:gd name="T7" fmla="*/ 212 h 422"/>
                                <a:gd name="T8" fmla="*/ 464 w 608"/>
                                <a:gd name="T9" fmla="*/ 269 h 422"/>
                                <a:gd name="T10" fmla="*/ 464 w 608"/>
                                <a:gd name="T11" fmla="*/ 172 h 422"/>
                                <a:gd name="T12" fmla="*/ 425 w 608"/>
                                <a:gd name="T13" fmla="*/ 172 h 422"/>
                                <a:gd name="T14" fmla="*/ 405 w 608"/>
                                <a:gd name="T15" fmla="*/ 130 h 422"/>
                                <a:gd name="T16" fmla="*/ 187 w 608"/>
                                <a:gd name="T17" fmla="*/ 29 h 422"/>
                                <a:gd name="T18" fmla="*/ 187 w 608"/>
                                <a:gd name="T19" fmla="*/ 47 h 422"/>
                                <a:gd name="T20" fmla="*/ 164 w 608"/>
                                <a:gd name="T21" fmla="*/ 58 h 422"/>
                                <a:gd name="T22" fmla="*/ 160 w 608"/>
                                <a:gd name="T23" fmla="*/ 51 h 422"/>
                                <a:gd name="T24" fmla="*/ 0 w 608"/>
                                <a:gd name="T25" fmla="*/ 241 h 422"/>
                                <a:gd name="T26" fmla="*/ 0 w 608"/>
                                <a:gd name="T27" fmla="*/ 214 h 422"/>
                                <a:gd name="T28" fmla="*/ 0 w 608"/>
                                <a:gd name="T29" fmla="*/ 214 h 422"/>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608" h="422">
                                  <a:moveTo>
                                    <a:pt x="0" y="335"/>
                                  </a:moveTo>
                                  <a:lnTo>
                                    <a:pt x="194" y="0"/>
                                  </a:lnTo>
                                  <a:lnTo>
                                    <a:pt x="607" y="255"/>
                                  </a:lnTo>
                                  <a:lnTo>
                                    <a:pt x="607" y="331"/>
                                  </a:lnTo>
                                  <a:lnTo>
                                    <a:pt x="498" y="421"/>
                                  </a:lnTo>
                                  <a:lnTo>
                                    <a:pt x="498" y="269"/>
                                  </a:lnTo>
                                  <a:lnTo>
                                    <a:pt x="456" y="269"/>
                                  </a:lnTo>
                                  <a:lnTo>
                                    <a:pt x="434" y="203"/>
                                  </a:lnTo>
                                  <a:lnTo>
                                    <a:pt x="201" y="46"/>
                                  </a:lnTo>
                                  <a:lnTo>
                                    <a:pt x="201" y="73"/>
                                  </a:lnTo>
                                  <a:lnTo>
                                    <a:pt x="176" y="91"/>
                                  </a:lnTo>
                                  <a:lnTo>
                                    <a:pt x="172" y="79"/>
                                  </a:lnTo>
                                  <a:lnTo>
                                    <a:pt x="0" y="377"/>
                                  </a:lnTo>
                                  <a:lnTo>
                                    <a:pt x="0" y="335"/>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4" name="Freeform 822"/>
                          <wps:cNvSpPr>
                            <a:spLocks/>
                          </wps:cNvSpPr>
                          <wps:spPr bwMode="auto">
                            <a:xfrm>
                              <a:off x="951" y="3552"/>
                              <a:ext cx="521" cy="265"/>
                            </a:xfrm>
                            <a:custGeom>
                              <a:avLst/>
                              <a:gdLst>
                                <a:gd name="T0" fmla="*/ 7 w 560"/>
                                <a:gd name="T1" fmla="*/ 264 h 413"/>
                                <a:gd name="T2" fmla="*/ 206 w 560"/>
                                <a:gd name="T3" fmla="*/ 17 h 413"/>
                                <a:gd name="T4" fmla="*/ 488 w 560"/>
                                <a:gd name="T5" fmla="*/ 149 h 413"/>
                                <a:gd name="T6" fmla="*/ 520 w 560"/>
                                <a:gd name="T7" fmla="*/ 149 h 413"/>
                                <a:gd name="T8" fmla="*/ 202 w 560"/>
                                <a:gd name="T9" fmla="*/ 0 h 413"/>
                                <a:gd name="T10" fmla="*/ 0 w 560"/>
                                <a:gd name="T11" fmla="*/ 253 h 413"/>
                                <a:gd name="T12" fmla="*/ 7 w 560"/>
                                <a:gd name="T13" fmla="*/ 264 h 413"/>
                                <a:gd name="T14" fmla="*/ 7 w 560"/>
                                <a:gd name="T15" fmla="*/ 264 h 41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60" h="413">
                                  <a:moveTo>
                                    <a:pt x="7" y="412"/>
                                  </a:moveTo>
                                  <a:lnTo>
                                    <a:pt x="221" y="26"/>
                                  </a:lnTo>
                                  <a:lnTo>
                                    <a:pt x="525" y="232"/>
                                  </a:lnTo>
                                  <a:lnTo>
                                    <a:pt x="559" y="232"/>
                                  </a:lnTo>
                                  <a:lnTo>
                                    <a:pt x="217" y="0"/>
                                  </a:lnTo>
                                  <a:lnTo>
                                    <a:pt x="0" y="395"/>
                                  </a:lnTo>
                                  <a:lnTo>
                                    <a:pt x="7" y="412"/>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5" name="AutoShape 823"/>
                          <wps:cNvSpPr>
                            <a:spLocks noChangeArrowheads="1"/>
                          </wps:cNvSpPr>
                          <wps:spPr bwMode="auto">
                            <a:xfrm flipV="1">
                              <a:off x="1451" y="3744"/>
                              <a:ext cx="32" cy="189"/>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6" name="Freeform 824"/>
                          <wps:cNvSpPr>
                            <a:spLocks/>
                          </wps:cNvSpPr>
                          <wps:spPr bwMode="auto">
                            <a:xfrm>
                              <a:off x="1357" y="3733"/>
                              <a:ext cx="86" cy="20"/>
                            </a:xfrm>
                            <a:custGeom>
                              <a:avLst/>
                              <a:gdLst>
                                <a:gd name="T0" fmla="*/ 0 w 93"/>
                                <a:gd name="T1" fmla="*/ 6 h 31"/>
                                <a:gd name="T2" fmla="*/ 76 w 93"/>
                                <a:gd name="T3" fmla="*/ 0 h 31"/>
                                <a:gd name="T4" fmla="*/ 85 w 93"/>
                                <a:gd name="T5" fmla="*/ 17 h 31"/>
                                <a:gd name="T6" fmla="*/ 9 w 93"/>
                                <a:gd name="T7" fmla="*/ 19 h 31"/>
                                <a:gd name="T8" fmla="*/ 0 w 93"/>
                                <a:gd name="T9" fmla="*/ 6 h 31"/>
                                <a:gd name="T10" fmla="*/ 0 w 93"/>
                                <a:gd name="T11" fmla="*/ 6 h 3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3" h="31">
                                  <a:moveTo>
                                    <a:pt x="0" y="9"/>
                                  </a:moveTo>
                                  <a:lnTo>
                                    <a:pt x="82" y="0"/>
                                  </a:lnTo>
                                  <a:lnTo>
                                    <a:pt x="92" y="26"/>
                                  </a:lnTo>
                                  <a:lnTo>
                                    <a:pt x="10" y="30"/>
                                  </a:lnTo>
                                  <a:lnTo>
                                    <a:pt x="0" y="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7" name="Freeform 825"/>
                          <wps:cNvSpPr>
                            <a:spLocks/>
                          </wps:cNvSpPr>
                          <wps:spPr bwMode="auto">
                            <a:xfrm>
                              <a:off x="1574" y="3596"/>
                              <a:ext cx="936" cy="326"/>
                            </a:xfrm>
                            <a:custGeom>
                              <a:avLst/>
                              <a:gdLst>
                                <a:gd name="T0" fmla="*/ 0 w 1004"/>
                                <a:gd name="T1" fmla="*/ 325 h 511"/>
                                <a:gd name="T2" fmla="*/ 933 w 1004"/>
                                <a:gd name="T3" fmla="*/ 276 h 511"/>
                                <a:gd name="T4" fmla="*/ 935 w 1004"/>
                                <a:gd name="T5" fmla="*/ 154 h 511"/>
                                <a:gd name="T6" fmla="*/ 469 w 1004"/>
                                <a:gd name="T7" fmla="*/ 29 h 511"/>
                                <a:gd name="T8" fmla="*/ 0 w 1004"/>
                                <a:gd name="T9" fmla="*/ 0 h 511"/>
                                <a:gd name="T10" fmla="*/ 0 w 1004"/>
                                <a:gd name="T11" fmla="*/ 325 h 511"/>
                                <a:gd name="T12" fmla="*/ 0 w 1004"/>
                                <a:gd name="T13" fmla="*/ 325 h 51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1004" h="511">
                                  <a:moveTo>
                                    <a:pt x="0" y="510"/>
                                  </a:moveTo>
                                  <a:lnTo>
                                    <a:pt x="1001" y="432"/>
                                  </a:lnTo>
                                  <a:lnTo>
                                    <a:pt x="1003" y="242"/>
                                  </a:lnTo>
                                  <a:lnTo>
                                    <a:pt x="503" y="46"/>
                                  </a:lnTo>
                                  <a:lnTo>
                                    <a:pt x="0" y="0"/>
                                  </a:lnTo>
                                  <a:lnTo>
                                    <a:pt x="0" y="510"/>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8" name="Freeform 826"/>
                          <wps:cNvSpPr>
                            <a:spLocks/>
                          </wps:cNvSpPr>
                          <wps:spPr bwMode="auto">
                            <a:xfrm>
                              <a:off x="1152" y="3552"/>
                              <a:ext cx="1477" cy="204"/>
                            </a:xfrm>
                            <a:custGeom>
                              <a:avLst/>
                              <a:gdLst>
                                <a:gd name="T0" fmla="*/ 0 w 1584"/>
                                <a:gd name="T1" fmla="*/ 0 h 319"/>
                                <a:gd name="T2" fmla="*/ 883 w 1584"/>
                                <a:gd name="T3" fmla="*/ 67 h 319"/>
                                <a:gd name="T4" fmla="*/ 1476 w 1584"/>
                                <a:gd name="T5" fmla="*/ 203 h 319"/>
                                <a:gd name="T6" fmla="*/ 280 w 1584"/>
                                <a:gd name="T7" fmla="*/ 180 h 319"/>
                                <a:gd name="T8" fmla="*/ 274 w 1584"/>
                                <a:gd name="T9" fmla="*/ 144 h 319"/>
                                <a:gd name="T10" fmla="*/ 309 w 1584"/>
                                <a:gd name="T11" fmla="*/ 144 h 319"/>
                                <a:gd name="T12" fmla="*/ 0 w 1584"/>
                                <a:gd name="T13" fmla="*/ 0 h 319"/>
                                <a:gd name="T14" fmla="*/ 0 w 1584"/>
                                <a:gd name="T15" fmla="*/ 0 h 3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84" h="319">
                                  <a:moveTo>
                                    <a:pt x="0" y="0"/>
                                  </a:moveTo>
                                  <a:lnTo>
                                    <a:pt x="947" y="104"/>
                                  </a:lnTo>
                                  <a:lnTo>
                                    <a:pt x="1583" y="318"/>
                                  </a:lnTo>
                                  <a:lnTo>
                                    <a:pt x="300" y="282"/>
                                  </a:lnTo>
                                  <a:lnTo>
                                    <a:pt x="294" y="225"/>
                                  </a:lnTo>
                                  <a:lnTo>
                                    <a:pt x="331" y="225"/>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79" name="Freeform 827"/>
                          <wps:cNvSpPr>
                            <a:spLocks/>
                          </wps:cNvSpPr>
                          <wps:spPr bwMode="auto">
                            <a:xfrm>
                              <a:off x="1574" y="3584"/>
                              <a:ext cx="494" cy="207"/>
                            </a:xfrm>
                            <a:custGeom>
                              <a:avLst/>
                              <a:gdLst>
                                <a:gd name="T0" fmla="*/ 0 w 530"/>
                                <a:gd name="T1" fmla="*/ 157 h 323"/>
                                <a:gd name="T2" fmla="*/ 0 w 530"/>
                                <a:gd name="T3" fmla="*/ 206 h 323"/>
                                <a:gd name="T4" fmla="*/ 64 w 530"/>
                                <a:gd name="T5" fmla="*/ 206 h 323"/>
                                <a:gd name="T6" fmla="*/ 111 w 530"/>
                                <a:gd name="T7" fmla="*/ 159 h 323"/>
                                <a:gd name="T8" fmla="*/ 376 w 530"/>
                                <a:gd name="T9" fmla="*/ 159 h 323"/>
                                <a:gd name="T10" fmla="*/ 376 w 530"/>
                                <a:gd name="T11" fmla="*/ 183 h 323"/>
                                <a:gd name="T12" fmla="*/ 493 w 530"/>
                                <a:gd name="T13" fmla="*/ 183 h 323"/>
                                <a:gd name="T14" fmla="*/ 333 w 530"/>
                                <a:gd name="T15" fmla="*/ 9 h 323"/>
                                <a:gd name="T16" fmla="*/ 166 w 530"/>
                                <a:gd name="T17" fmla="*/ 0 h 323"/>
                                <a:gd name="T18" fmla="*/ 34 w 530"/>
                                <a:gd name="T19" fmla="*/ 159 h 323"/>
                                <a:gd name="T20" fmla="*/ 0 w 530"/>
                                <a:gd name="T21" fmla="*/ 157 h 323"/>
                                <a:gd name="T22" fmla="*/ 0 w 530"/>
                                <a:gd name="T23" fmla="*/ 157 h 323"/>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30" h="323">
                                  <a:moveTo>
                                    <a:pt x="0" y="245"/>
                                  </a:moveTo>
                                  <a:lnTo>
                                    <a:pt x="0" y="322"/>
                                  </a:lnTo>
                                  <a:lnTo>
                                    <a:pt x="69" y="322"/>
                                  </a:lnTo>
                                  <a:lnTo>
                                    <a:pt x="119" y="248"/>
                                  </a:lnTo>
                                  <a:lnTo>
                                    <a:pt x="403" y="248"/>
                                  </a:lnTo>
                                  <a:lnTo>
                                    <a:pt x="403" y="285"/>
                                  </a:lnTo>
                                  <a:lnTo>
                                    <a:pt x="529" y="285"/>
                                  </a:lnTo>
                                  <a:lnTo>
                                    <a:pt x="357" y="14"/>
                                  </a:lnTo>
                                  <a:lnTo>
                                    <a:pt x="178" y="0"/>
                                  </a:lnTo>
                                  <a:lnTo>
                                    <a:pt x="37" y="248"/>
                                  </a:lnTo>
                                  <a:lnTo>
                                    <a:pt x="0" y="245"/>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0" name="Freeform 828"/>
                          <wps:cNvSpPr>
                            <a:spLocks/>
                          </wps:cNvSpPr>
                          <wps:spPr bwMode="auto">
                            <a:xfrm>
                              <a:off x="1876" y="3609"/>
                              <a:ext cx="188" cy="148"/>
                            </a:xfrm>
                            <a:custGeom>
                              <a:avLst/>
                              <a:gdLst>
                                <a:gd name="T0" fmla="*/ 49 w 203"/>
                                <a:gd name="T1" fmla="*/ 0 h 232"/>
                                <a:gd name="T2" fmla="*/ 0 w 203"/>
                                <a:gd name="T3" fmla="*/ 12 h 232"/>
                                <a:gd name="T4" fmla="*/ 120 w 203"/>
                                <a:gd name="T5" fmla="*/ 147 h 232"/>
                                <a:gd name="T6" fmla="*/ 187 w 203"/>
                                <a:gd name="T7" fmla="*/ 147 h 232"/>
                                <a:gd name="T8" fmla="*/ 49 w 203"/>
                                <a:gd name="T9" fmla="*/ 0 h 232"/>
                                <a:gd name="T10" fmla="*/ 49 w 203"/>
                                <a:gd name="T11" fmla="*/ 0 h 2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3" h="232">
                                  <a:moveTo>
                                    <a:pt x="53" y="0"/>
                                  </a:moveTo>
                                  <a:lnTo>
                                    <a:pt x="0" y="19"/>
                                  </a:lnTo>
                                  <a:lnTo>
                                    <a:pt x="130" y="231"/>
                                  </a:lnTo>
                                  <a:lnTo>
                                    <a:pt x="202" y="231"/>
                                  </a:lnTo>
                                  <a:lnTo>
                                    <a:pt x="53"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1" name="Freeform 829"/>
                          <wps:cNvSpPr>
                            <a:spLocks/>
                          </wps:cNvSpPr>
                          <wps:spPr bwMode="auto">
                            <a:xfrm>
                              <a:off x="1431" y="3586"/>
                              <a:ext cx="1198" cy="180"/>
                            </a:xfrm>
                            <a:custGeom>
                              <a:avLst/>
                              <a:gdLst>
                                <a:gd name="T0" fmla="*/ 0 w 1284"/>
                                <a:gd name="T1" fmla="*/ 147 h 282"/>
                                <a:gd name="T2" fmla="*/ 7 w 1284"/>
                                <a:gd name="T3" fmla="*/ 163 h 282"/>
                                <a:gd name="T4" fmla="*/ 185 w 1284"/>
                                <a:gd name="T5" fmla="*/ 163 h 282"/>
                                <a:gd name="T6" fmla="*/ 345 w 1284"/>
                                <a:gd name="T7" fmla="*/ 14 h 282"/>
                                <a:gd name="T8" fmla="*/ 482 w 1284"/>
                                <a:gd name="T9" fmla="*/ 26 h 282"/>
                                <a:gd name="T10" fmla="*/ 621 w 1284"/>
                                <a:gd name="T11" fmla="*/ 172 h 282"/>
                                <a:gd name="T12" fmla="*/ 1190 w 1284"/>
                                <a:gd name="T13" fmla="*/ 179 h 282"/>
                                <a:gd name="T14" fmla="*/ 1197 w 1284"/>
                                <a:gd name="T15" fmla="*/ 170 h 282"/>
                                <a:gd name="T16" fmla="*/ 631 w 1284"/>
                                <a:gd name="T17" fmla="*/ 157 h 282"/>
                                <a:gd name="T18" fmla="*/ 495 w 1284"/>
                                <a:gd name="T19" fmla="*/ 13 h 282"/>
                                <a:gd name="T20" fmla="*/ 336 w 1284"/>
                                <a:gd name="T21" fmla="*/ 0 h 282"/>
                                <a:gd name="T22" fmla="*/ 177 w 1284"/>
                                <a:gd name="T23" fmla="*/ 147 h 282"/>
                                <a:gd name="T24" fmla="*/ 0 w 1284"/>
                                <a:gd name="T25" fmla="*/ 147 h 282"/>
                                <a:gd name="T26" fmla="*/ 0 w 1284"/>
                                <a:gd name="T27" fmla="*/ 147 h 28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84" h="282">
                                  <a:moveTo>
                                    <a:pt x="0" y="230"/>
                                  </a:moveTo>
                                  <a:lnTo>
                                    <a:pt x="8" y="256"/>
                                  </a:lnTo>
                                  <a:lnTo>
                                    <a:pt x="198" y="256"/>
                                  </a:lnTo>
                                  <a:lnTo>
                                    <a:pt x="370" y="22"/>
                                  </a:lnTo>
                                  <a:lnTo>
                                    <a:pt x="517" y="40"/>
                                  </a:lnTo>
                                  <a:lnTo>
                                    <a:pt x="666" y="270"/>
                                  </a:lnTo>
                                  <a:lnTo>
                                    <a:pt x="1275" y="281"/>
                                  </a:lnTo>
                                  <a:lnTo>
                                    <a:pt x="1283" y="266"/>
                                  </a:lnTo>
                                  <a:lnTo>
                                    <a:pt x="676" y="246"/>
                                  </a:lnTo>
                                  <a:lnTo>
                                    <a:pt x="531" y="20"/>
                                  </a:lnTo>
                                  <a:lnTo>
                                    <a:pt x="360" y="0"/>
                                  </a:lnTo>
                                  <a:lnTo>
                                    <a:pt x="190" y="230"/>
                                  </a:lnTo>
                                  <a:lnTo>
                                    <a:pt x="0" y="230"/>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2" name="Freeform 830"/>
                          <wps:cNvSpPr>
                            <a:spLocks/>
                          </wps:cNvSpPr>
                          <wps:spPr bwMode="auto">
                            <a:xfrm>
                              <a:off x="1117" y="3734"/>
                              <a:ext cx="139" cy="38"/>
                            </a:xfrm>
                            <a:custGeom>
                              <a:avLst/>
                              <a:gdLst>
                                <a:gd name="T0" fmla="*/ 0 w 150"/>
                                <a:gd name="T1" fmla="*/ 37 h 59"/>
                                <a:gd name="T2" fmla="*/ 82 w 150"/>
                                <a:gd name="T3" fmla="*/ 0 h 59"/>
                                <a:gd name="T4" fmla="*/ 138 w 150"/>
                                <a:gd name="T5" fmla="*/ 37 h 59"/>
                                <a:gd name="T6" fmla="*/ 0 w 150"/>
                                <a:gd name="T7" fmla="*/ 37 h 59"/>
                                <a:gd name="T8" fmla="*/ 0 w 150"/>
                                <a:gd name="T9" fmla="*/ 37 h 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59">
                                  <a:moveTo>
                                    <a:pt x="0" y="58"/>
                                  </a:moveTo>
                                  <a:lnTo>
                                    <a:pt x="88" y="0"/>
                                  </a:lnTo>
                                  <a:lnTo>
                                    <a:pt x="149" y="58"/>
                                  </a:lnTo>
                                  <a:lnTo>
                                    <a:pt x="0" y="58"/>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3" name="Oval 831"/>
                          <wps:cNvSpPr>
                            <a:spLocks noChangeArrowheads="1"/>
                          </wps:cNvSpPr>
                          <wps:spPr bwMode="auto">
                            <a:xfrm>
                              <a:off x="1684" y="3650"/>
                              <a:ext cx="238" cy="161"/>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4" name="Oval 832"/>
                          <wps:cNvSpPr>
                            <a:spLocks noChangeArrowheads="1"/>
                          </wps:cNvSpPr>
                          <wps:spPr bwMode="auto">
                            <a:xfrm>
                              <a:off x="1689" y="3652"/>
                              <a:ext cx="239" cy="161"/>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5" name="Oval 833"/>
                          <wps:cNvSpPr>
                            <a:spLocks noChangeArrowheads="1"/>
                          </wps:cNvSpPr>
                          <wps:spPr bwMode="auto">
                            <a:xfrm>
                              <a:off x="1710" y="3664"/>
                              <a:ext cx="203" cy="135"/>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6" name="Oval 834"/>
                          <wps:cNvSpPr>
                            <a:spLocks noChangeArrowheads="1"/>
                          </wps:cNvSpPr>
                          <wps:spPr bwMode="auto">
                            <a:xfrm>
                              <a:off x="1703" y="3664"/>
                              <a:ext cx="203" cy="135"/>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7" name="Freeform 835"/>
                          <wps:cNvSpPr>
                            <a:spLocks/>
                          </wps:cNvSpPr>
                          <wps:spPr bwMode="auto">
                            <a:xfrm>
                              <a:off x="1649" y="3735"/>
                              <a:ext cx="307" cy="136"/>
                            </a:xfrm>
                            <a:custGeom>
                              <a:avLst/>
                              <a:gdLst>
                                <a:gd name="T0" fmla="*/ 0 w 329"/>
                                <a:gd name="T1" fmla="*/ 0 h 211"/>
                                <a:gd name="T2" fmla="*/ 306 w 329"/>
                                <a:gd name="T3" fmla="*/ 0 h 211"/>
                                <a:gd name="T4" fmla="*/ 306 w 329"/>
                                <a:gd name="T5" fmla="*/ 11 h 211"/>
                                <a:gd name="T6" fmla="*/ 286 w 329"/>
                                <a:gd name="T7" fmla="*/ 11 h 211"/>
                                <a:gd name="T8" fmla="*/ 286 w 329"/>
                                <a:gd name="T9" fmla="*/ 118 h 211"/>
                                <a:gd name="T10" fmla="*/ 306 w 329"/>
                                <a:gd name="T11" fmla="*/ 118 h 211"/>
                                <a:gd name="T12" fmla="*/ 306 w 329"/>
                                <a:gd name="T13" fmla="*/ 129 h 211"/>
                                <a:gd name="T14" fmla="*/ 0 w 329"/>
                                <a:gd name="T15" fmla="*/ 135 h 211"/>
                                <a:gd name="T16" fmla="*/ 0 w 329"/>
                                <a:gd name="T17" fmla="*/ 124 h 211"/>
                                <a:gd name="T18" fmla="*/ 18 w 329"/>
                                <a:gd name="T19" fmla="*/ 124 h 211"/>
                                <a:gd name="T20" fmla="*/ 18 w 329"/>
                                <a:gd name="T21" fmla="*/ 12 h 211"/>
                                <a:gd name="T22" fmla="*/ 0 w 329"/>
                                <a:gd name="T23" fmla="*/ 12 h 211"/>
                                <a:gd name="T24" fmla="*/ 0 w 329"/>
                                <a:gd name="T25" fmla="*/ 0 h 211"/>
                                <a:gd name="T26" fmla="*/ 0 w 329"/>
                                <a:gd name="T27" fmla="*/ 0 h 211"/>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29" h="211">
                                  <a:moveTo>
                                    <a:pt x="0" y="0"/>
                                  </a:moveTo>
                                  <a:lnTo>
                                    <a:pt x="328" y="0"/>
                                  </a:lnTo>
                                  <a:lnTo>
                                    <a:pt x="328" y="17"/>
                                  </a:lnTo>
                                  <a:lnTo>
                                    <a:pt x="307" y="17"/>
                                  </a:lnTo>
                                  <a:lnTo>
                                    <a:pt x="307" y="183"/>
                                  </a:lnTo>
                                  <a:lnTo>
                                    <a:pt x="328" y="183"/>
                                  </a:lnTo>
                                  <a:lnTo>
                                    <a:pt x="328" y="200"/>
                                  </a:lnTo>
                                  <a:lnTo>
                                    <a:pt x="0" y="210"/>
                                  </a:lnTo>
                                  <a:lnTo>
                                    <a:pt x="0" y="193"/>
                                  </a:lnTo>
                                  <a:lnTo>
                                    <a:pt x="19" y="193"/>
                                  </a:lnTo>
                                  <a:lnTo>
                                    <a:pt x="19" y="19"/>
                                  </a:lnTo>
                                  <a:lnTo>
                                    <a:pt x="0" y="19"/>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8" name="Freeform 836"/>
                          <wps:cNvSpPr>
                            <a:spLocks/>
                          </wps:cNvSpPr>
                          <wps:spPr bwMode="auto">
                            <a:xfrm>
                              <a:off x="1656" y="3733"/>
                              <a:ext cx="306" cy="135"/>
                            </a:xfrm>
                            <a:custGeom>
                              <a:avLst/>
                              <a:gdLst>
                                <a:gd name="T0" fmla="*/ 0 w 327"/>
                                <a:gd name="T1" fmla="*/ 1 h 210"/>
                                <a:gd name="T2" fmla="*/ 305 w 327"/>
                                <a:gd name="T3" fmla="*/ 0 h 210"/>
                                <a:gd name="T4" fmla="*/ 305 w 327"/>
                                <a:gd name="T5" fmla="*/ 10 h 210"/>
                                <a:gd name="T6" fmla="*/ 288 w 327"/>
                                <a:gd name="T7" fmla="*/ 10 h 210"/>
                                <a:gd name="T8" fmla="*/ 288 w 327"/>
                                <a:gd name="T9" fmla="*/ 118 h 210"/>
                                <a:gd name="T10" fmla="*/ 305 w 327"/>
                                <a:gd name="T11" fmla="*/ 118 h 210"/>
                                <a:gd name="T12" fmla="*/ 305 w 327"/>
                                <a:gd name="T13" fmla="*/ 128 h 210"/>
                                <a:gd name="T14" fmla="*/ 0 w 327"/>
                                <a:gd name="T15" fmla="*/ 134 h 210"/>
                                <a:gd name="T16" fmla="*/ 0 w 327"/>
                                <a:gd name="T17" fmla="*/ 125 h 210"/>
                                <a:gd name="T18" fmla="*/ 16 w 327"/>
                                <a:gd name="T19" fmla="*/ 125 h 210"/>
                                <a:gd name="T20" fmla="*/ 16 w 327"/>
                                <a:gd name="T21" fmla="*/ 14 h 210"/>
                                <a:gd name="T22" fmla="*/ 0 w 327"/>
                                <a:gd name="T23" fmla="*/ 14 h 210"/>
                                <a:gd name="T24" fmla="*/ 0 w 327"/>
                                <a:gd name="T25" fmla="*/ 1 h 210"/>
                                <a:gd name="T26" fmla="*/ 0 w 327"/>
                                <a:gd name="T27" fmla="*/ 1 h 210"/>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27" h="210">
                                  <a:moveTo>
                                    <a:pt x="0" y="1"/>
                                  </a:moveTo>
                                  <a:lnTo>
                                    <a:pt x="326" y="0"/>
                                  </a:lnTo>
                                  <a:lnTo>
                                    <a:pt x="326" y="16"/>
                                  </a:lnTo>
                                  <a:lnTo>
                                    <a:pt x="308" y="16"/>
                                  </a:lnTo>
                                  <a:lnTo>
                                    <a:pt x="308" y="184"/>
                                  </a:lnTo>
                                  <a:lnTo>
                                    <a:pt x="326" y="184"/>
                                  </a:lnTo>
                                  <a:lnTo>
                                    <a:pt x="326" y="199"/>
                                  </a:lnTo>
                                  <a:lnTo>
                                    <a:pt x="0" y="209"/>
                                  </a:lnTo>
                                  <a:lnTo>
                                    <a:pt x="0" y="194"/>
                                  </a:lnTo>
                                  <a:lnTo>
                                    <a:pt x="17" y="194"/>
                                  </a:lnTo>
                                  <a:lnTo>
                                    <a:pt x="17" y="21"/>
                                  </a:lnTo>
                                  <a:lnTo>
                                    <a:pt x="0" y="21"/>
                                  </a:lnTo>
                                  <a:lnTo>
                                    <a:pt x="0" y="1"/>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89" name="Freeform 837"/>
                          <wps:cNvSpPr>
                            <a:spLocks/>
                          </wps:cNvSpPr>
                          <wps:spPr bwMode="auto">
                            <a:xfrm>
                              <a:off x="1669" y="3744"/>
                              <a:ext cx="282" cy="112"/>
                            </a:xfrm>
                            <a:custGeom>
                              <a:avLst/>
                              <a:gdLst>
                                <a:gd name="T0" fmla="*/ 0 w 302"/>
                                <a:gd name="T1" fmla="*/ 2 h 175"/>
                                <a:gd name="T2" fmla="*/ 42 w 302"/>
                                <a:gd name="T3" fmla="*/ 2 h 175"/>
                                <a:gd name="T4" fmla="*/ 42 w 302"/>
                                <a:gd name="T5" fmla="*/ 109 h 175"/>
                                <a:gd name="T6" fmla="*/ 134 w 302"/>
                                <a:gd name="T7" fmla="*/ 108 h 175"/>
                                <a:gd name="T8" fmla="*/ 134 w 302"/>
                                <a:gd name="T9" fmla="*/ 0 h 175"/>
                                <a:gd name="T10" fmla="*/ 151 w 302"/>
                                <a:gd name="T11" fmla="*/ 0 h 175"/>
                                <a:gd name="T12" fmla="*/ 151 w 302"/>
                                <a:gd name="T13" fmla="*/ 108 h 175"/>
                                <a:gd name="T14" fmla="*/ 238 w 302"/>
                                <a:gd name="T15" fmla="*/ 106 h 175"/>
                                <a:gd name="T16" fmla="*/ 238 w 302"/>
                                <a:gd name="T17" fmla="*/ 0 h 175"/>
                                <a:gd name="T18" fmla="*/ 281 w 302"/>
                                <a:gd name="T19" fmla="*/ 0 h 175"/>
                                <a:gd name="T20" fmla="*/ 281 w 302"/>
                                <a:gd name="T21" fmla="*/ 109 h 175"/>
                                <a:gd name="T22" fmla="*/ 0 w 302"/>
                                <a:gd name="T23" fmla="*/ 111 h 175"/>
                                <a:gd name="T24" fmla="*/ 0 w 302"/>
                                <a:gd name="T25" fmla="*/ 2 h 175"/>
                                <a:gd name="T26" fmla="*/ 0 w 302"/>
                                <a:gd name="T27" fmla="*/ 2 h 17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2" h="175">
                                  <a:moveTo>
                                    <a:pt x="0" y="3"/>
                                  </a:moveTo>
                                  <a:lnTo>
                                    <a:pt x="45" y="3"/>
                                  </a:lnTo>
                                  <a:lnTo>
                                    <a:pt x="45" y="170"/>
                                  </a:lnTo>
                                  <a:lnTo>
                                    <a:pt x="143" y="168"/>
                                  </a:lnTo>
                                  <a:lnTo>
                                    <a:pt x="143" y="0"/>
                                  </a:lnTo>
                                  <a:lnTo>
                                    <a:pt x="162" y="0"/>
                                  </a:lnTo>
                                  <a:lnTo>
                                    <a:pt x="162" y="168"/>
                                  </a:lnTo>
                                  <a:lnTo>
                                    <a:pt x="255" y="166"/>
                                  </a:lnTo>
                                  <a:lnTo>
                                    <a:pt x="255" y="0"/>
                                  </a:lnTo>
                                  <a:lnTo>
                                    <a:pt x="301" y="0"/>
                                  </a:lnTo>
                                  <a:lnTo>
                                    <a:pt x="301" y="170"/>
                                  </a:lnTo>
                                  <a:lnTo>
                                    <a:pt x="0" y="174"/>
                                  </a:lnTo>
                                  <a:lnTo>
                                    <a:pt x="0" y="3"/>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0" name="Freeform 838"/>
                          <wps:cNvSpPr>
                            <a:spLocks/>
                          </wps:cNvSpPr>
                          <wps:spPr bwMode="auto">
                            <a:xfrm>
                              <a:off x="1673" y="3744"/>
                              <a:ext cx="280" cy="112"/>
                            </a:xfrm>
                            <a:custGeom>
                              <a:avLst/>
                              <a:gdLst>
                                <a:gd name="T0" fmla="*/ 0 w 301"/>
                                <a:gd name="T1" fmla="*/ 1 h 177"/>
                                <a:gd name="T2" fmla="*/ 40 w 301"/>
                                <a:gd name="T3" fmla="*/ 1 h 177"/>
                                <a:gd name="T4" fmla="*/ 42 w 301"/>
                                <a:gd name="T5" fmla="*/ 109 h 177"/>
                                <a:gd name="T6" fmla="*/ 131 w 301"/>
                                <a:gd name="T7" fmla="*/ 108 h 177"/>
                                <a:gd name="T8" fmla="*/ 131 w 301"/>
                                <a:gd name="T9" fmla="*/ 0 h 177"/>
                                <a:gd name="T10" fmla="*/ 151 w 301"/>
                                <a:gd name="T11" fmla="*/ 0 h 177"/>
                                <a:gd name="T12" fmla="*/ 151 w 301"/>
                                <a:gd name="T13" fmla="*/ 106 h 177"/>
                                <a:gd name="T14" fmla="*/ 235 w 301"/>
                                <a:gd name="T15" fmla="*/ 106 h 177"/>
                                <a:gd name="T16" fmla="*/ 235 w 301"/>
                                <a:gd name="T17" fmla="*/ 0 h 177"/>
                                <a:gd name="T18" fmla="*/ 279 w 301"/>
                                <a:gd name="T19" fmla="*/ 0 h 177"/>
                                <a:gd name="T20" fmla="*/ 279 w 301"/>
                                <a:gd name="T21" fmla="*/ 109 h 177"/>
                                <a:gd name="T22" fmla="*/ 0 w 301"/>
                                <a:gd name="T23" fmla="*/ 111 h 177"/>
                                <a:gd name="T24" fmla="*/ 0 w 301"/>
                                <a:gd name="T25" fmla="*/ 1 h 177"/>
                                <a:gd name="T26" fmla="*/ 0 w 301"/>
                                <a:gd name="T27" fmla="*/ 1 h 177"/>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01" h="177">
                                  <a:moveTo>
                                    <a:pt x="0" y="2"/>
                                  </a:moveTo>
                                  <a:lnTo>
                                    <a:pt x="43" y="2"/>
                                  </a:lnTo>
                                  <a:lnTo>
                                    <a:pt x="45" y="172"/>
                                  </a:lnTo>
                                  <a:lnTo>
                                    <a:pt x="141" y="170"/>
                                  </a:lnTo>
                                  <a:lnTo>
                                    <a:pt x="141" y="0"/>
                                  </a:lnTo>
                                  <a:lnTo>
                                    <a:pt x="162" y="0"/>
                                  </a:lnTo>
                                  <a:lnTo>
                                    <a:pt x="162" y="168"/>
                                  </a:lnTo>
                                  <a:lnTo>
                                    <a:pt x="253" y="168"/>
                                  </a:lnTo>
                                  <a:lnTo>
                                    <a:pt x="253" y="0"/>
                                  </a:lnTo>
                                  <a:lnTo>
                                    <a:pt x="300" y="0"/>
                                  </a:lnTo>
                                  <a:lnTo>
                                    <a:pt x="300" y="172"/>
                                  </a:lnTo>
                                  <a:lnTo>
                                    <a:pt x="0" y="176"/>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1" name="Freeform 839"/>
                          <wps:cNvSpPr>
                            <a:spLocks/>
                          </wps:cNvSpPr>
                          <wps:spPr bwMode="auto">
                            <a:xfrm>
                              <a:off x="1087" y="4124"/>
                              <a:ext cx="1891" cy="271"/>
                            </a:xfrm>
                            <a:custGeom>
                              <a:avLst/>
                              <a:gdLst>
                                <a:gd name="T0" fmla="*/ 295 w 2028"/>
                                <a:gd name="T1" fmla="*/ 270 h 425"/>
                                <a:gd name="T2" fmla="*/ 128 w 2028"/>
                                <a:gd name="T3" fmla="*/ 167 h 425"/>
                                <a:gd name="T4" fmla="*/ 0 w 2028"/>
                                <a:gd name="T5" fmla="*/ 75 h 425"/>
                                <a:gd name="T6" fmla="*/ 1380 w 2028"/>
                                <a:gd name="T7" fmla="*/ 18 h 425"/>
                                <a:gd name="T8" fmla="*/ 1773 w 2028"/>
                                <a:gd name="T9" fmla="*/ 0 h 425"/>
                                <a:gd name="T10" fmla="*/ 1890 w 2028"/>
                                <a:gd name="T11" fmla="*/ 135 h 425"/>
                                <a:gd name="T12" fmla="*/ 1400 w 2028"/>
                                <a:gd name="T13" fmla="*/ 185 h 425"/>
                                <a:gd name="T14" fmla="*/ 1022 w 2028"/>
                                <a:gd name="T15" fmla="*/ 217 h 425"/>
                                <a:gd name="T16" fmla="*/ 667 w 2028"/>
                                <a:gd name="T17" fmla="*/ 242 h 425"/>
                                <a:gd name="T18" fmla="*/ 295 w 2028"/>
                                <a:gd name="T19" fmla="*/ 270 h 425"/>
                                <a:gd name="T20" fmla="*/ 295 w 2028"/>
                                <a:gd name="T21" fmla="*/ 270 h 425"/>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28" h="425">
                                  <a:moveTo>
                                    <a:pt x="316" y="424"/>
                                  </a:moveTo>
                                  <a:lnTo>
                                    <a:pt x="137" y="262"/>
                                  </a:lnTo>
                                  <a:lnTo>
                                    <a:pt x="0" y="117"/>
                                  </a:lnTo>
                                  <a:lnTo>
                                    <a:pt x="1480" y="28"/>
                                  </a:lnTo>
                                  <a:lnTo>
                                    <a:pt x="1901" y="0"/>
                                  </a:lnTo>
                                  <a:lnTo>
                                    <a:pt x="2027" y="212"/>
                                  </a:lnTo>
                                  <a:lnTo>
                                    <a:pt x="1501" y="290"/>
                                  </a:lnTo>
                                  <a:lnTo>
                                    <a:pt x="1096" y="340"/>
                                  </a:lnTo>
                                  <a:lnTo>
                                    <a:pt x="715" y="379"/>
                                  </a:lnTo>
                                  <a:lnTo>
                                    <a:pt x="316" y="424"/>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2" name="Line 840"/>
                          <wps:cNvCnPr>
                            <a:cxnSpLocks noChangeShapeType="1"/>
                          </wps:cNvCnPr>
                          <wps:spPr bwMode="auto">
                            <a:xfrm flipV="1">
                              <a:off x="1160" y="4198"/>
                              <a:ext cx="1760" cy="118"/>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93" name="Freeform 841"/>
                          <wps:cNvSpPr>
                            <a:spLocks/>
                          </wps:cNvSpPr>
                          <wps:spPr bwMode="auto">
                            <a:xfrm>
                              <a:off x="1351" y="3764"/>
                              <a:ext cx="84" cy="141"/>
                            </a:xfrm>
                            <a:custGeom>
                              <a:avLst/>
                              <a:gdLst>
                                <a:gd name="T0" fmla="*/ 0 w 91"/>
                                <a:gd name="T1" fmla="*/ 132 h 222"/>
                                <a:gd name="T2" fmla="*/ 83 w 91"/>
                                <a:gd name="T3" fmla="*/ 140 h 222"/>
                                <a:gd name="T4" fmla="*/ 63 w 91"/>
                                <a:gd name="T5" fmla="*/ 0 h 222"/>
                                <a:gd name="T6" fmla="*/ 0 w 91"/>
                                <a:gd name="T7" fmla="*/ 132 h 222"/>
                                <a:gd name="T8" fmla="*/ 0 w 91"/>
                                <a:gd name="T9" fmla="*/ 132 h 22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1" h="222">
                                  <a:moveTo>
                                    <a:pt x="0" y="208"/>
                                  </a:moveTo>
                                  <a:lnTo>
                                    <a:pt x="90" y="221"/>
                                  </a:lnTo>
                                  <a:lnTo>
                                    <a:pt x="68" y="0"/>
                                  </a:lnTo>
                                  <a:lnTo>
                                    <a:pt x="0" y="208"/>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4" name="Freeform 842"/>
                          <wps:cNvSpPr>
                            <a:spLocks/>
                          </wps:cNvSpPr>
                          <wps:spPr bwMode="auto">
                            <a:xfrm>
                              <a:off x="1410" y="3746"/>
                              <a:ext cx="43" cy="186"/>
                            </a:xfrm>
                            <a:custGeom>
                              <a:avLst/>
                              <a:gdLst>
                                <a:gd name="T0" fmla="*/ 42 w 46"/>
                                <a:gd name="T1" fmla="*/ 185 h 288"/>
                                <a:gd name="T2" fmla="*/ 0 w 46"/>
                                <a:gd name="T3" fmla="*/ 179 h 288"/>
                                <a:gd name="T4" fmla="*/ 0 w 46"/>
                                <a:gd name="T5" fmla="*/ 0 h 288"/>
                                <a:gd name="T6" fmla="*/ 42 w 46"/>
                                <a:gd name="T7" fmla="*/ 0 h 288"/>
                                <a:gd name="T8" fmla="*/ 42 w 46"/>
                                <a:gd name="T9" fmla="*/ 185 h 288"/>
                                <a:gd name="T10" fmla="*/ 42 w 46"/>
                                <a:gd name="T11" fmla="*/ 185 h 28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6" h="288">
                                  <a:moveTo>
                                    <a:pt x="45" y="287"/>
                                  </a:moveTo>
                                  <a:lnTo>
                                    <a:pt x="0" y="277"/>
                                  </a:lnTo>
                                  <a:lnTo>
                                    <a:pt x="0" y="0"/>
                                  </a:lnTo>
                                  <a:lnTo>
                                    <a:pt x="45" y="0"/>
                                  </a:lnTo>
                                  <a:lnTo>
                                    <a:pt x="45" y="287"/>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5" name="Freeform 843"/>
                          <wps:cNvSpPr>
                            <a:spLocks/>
                          </wps:cNvSpPr>
                          <wps:spPr bwMode="auto">
                            <a:xfrm>
                              <a:off x="1366" y="3747"/>
                              <a:ext cx="250" cy="10"/>
                            </a:xfrm>
                            <a:custGeom>
                              <a:avLst/>
                              <a:gdLst>
                                <a:gd name="T0" fmla="*/ 0 w 269"/>
                                <a:gd name="T1" fmla="*/ 5 h 13"/>
                                <a:gd name="T2" fmla="*/ 72 w 269"/>
                                <a:gd name="T3" fmla="*/ 0 h 13"/>
                                <a:gd name="T4" fmla="*/ 249 w 269"/>
                                <a:gd name="T5" fmla="*/ 2 h 13"/>
                                <a:gd name="T6" fmla="*/ 72 w 269"/>
                                <a:gd name="T7" fmla="*/ 9 h 13"/>
                                <a:gd name="T8" fmla="*/ 0 w 269"/>
                                <a:gd name="T9" fmla="*/ 5 h 13"/>
                                <a:gd name="T10" fmla="*/ 0 w 269"/>
                                <a:gd name="T11" fmla="*/ 5 h 1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9" h="13">
                                  <a:moveTo>
                                    <a:pt x="0" y="6"/>
                                  </a:moveTo>
                                  <a:lnTo>
                                    <a:pt x="78" y="0"/>
                                  </a:lnTo>
                                  <a:lnTo>
                                    <a:pt x="268" y="2"/>
                                  </a:lnTo>
                                  <a:lnTo>
                                    <a:pt x="78" y="12"/>
                                  </a:lnTo>
                                  <a:lnTo>
                                    <a:pt x="0" y="6"/>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6" name="Freeform 844"/>
                          <wps:cNvSpPr>
                            <a:spLocks/>
                          </wps:cNvSpPr>
                          <wps:spPr bwMode="auto">
                            <a:xfrm>
                              <a:off x="1202" y="3775"/>
                              <a:ext cx="56" cy="36"/>
                            </a:xfrm>
                            <a:custGeom>
                              <a:avLst/>
                              <a:gdLst>
                                <a:gd name="T0" fmla="*/ 0 w 60"/>
                                <a:gd name="T1" fmla="*/ 0 h 58"/>
                                <a:gd name="T2" fmla="*/ 0 w 60"/>
                                <a:gd name="T3" fmla="*/ 35 h 58"/>
                                <a:gd name="T4" fmla="*/ 55 w 60"/>
                                <a:gd name="T5" fmla="*/ 4 h 58"/>
                                <a:gd name="T6" fmla="*/ 0 w 60"/>
                                <a:gd name="T7" fmla="*/ 0 h 58"/>
                                <a:gd name="T8" fmla="*/ 0 w 60"/>
                                <a:gd name="T9" fmla="*/ 0 h 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 h="58">
                                  <a:moveTo>
                                    <a:pt x="0" y="0"/>
                                  </a:moveTo>
                                  <a:lnTo>
                                    <a:pt x="0" y="57"/>
                                  </a:lnTo>
                                  <a:lnTo>
                                    <a:pt x="59"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7" name="Freeform 845"/>
                          <wps:cNvSpPr>
                            <a:spLocks/>
                          </wps:cNvSpPr>
                          <wps:spPr bwMode="auto">
                            <a:xfrm>
                              <a:off x="1116" y="3770"/>
                              <a:ext cx="142" cy="8"/>
                            </a:xfrm>
                            <a:custGeom>
                              <a:avLst/>
                              <a:gdLst>
                                <a:gd name="T0" fmla="*/ 0 w 152"/>
                                <a:gd name="T1" fmla="*/ 0 h 10"/>
                                <a:gd name="T2" fmla="*/ 137 w 152"/>
                                <a:gd name="T3" fmla="*/ 0 h 10"/>
                                <a:gd name="T4" fmla="*/ 141 w 152"/>
                                <a:gd name="T5" fmla="*/ 7 h 10"/>
                                <a:gd name="T6" fmla="*/ 7 w 152"/>
                                <a:gd name="T7" fmla="*/ 7 h 10"/>
                                <a:gd name="T8" fmla="*/ 0 w 152"/>
                                <a:gd name="T9" fmla="*/ 0 h 10"/>
                                <a:gd name="T10" fmla="*/ 0 w 152"/>
                                <a:gd name="T11" fmla="*/ 0 h 1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52" h="10">
                                  <a:moveTo>
                                    <a:pt x="0" y="0"/>
                                  </a:moveTo>
                                  <a:lnTo>
                                    <a:pt x="147" y="0"/>
                                  </a:lnTo>
                                  <a:lnTo>
                                    <a:pt x="151" y="9"/>
                                  </a:lnTo>
                                  <a:lnTo>
                                    <a:pt x="7" y="9"/>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8" name="Freeform 846"/>
                          <wps:cNvSpPr>
                            <a:spLocks/>
                          </wps:cNvSpPr>
                          <wps:spPr bwMode="auto">
                            <a:xfrm>
                              <a:off x="1123" y="3776"/>
                              <a:ext cx="80" cy="108"/>
                            </a:xfrm>
                            <a:custGeom>
                              <a:avLst/>
                              <a:gdLst>
                                <a:gd name="T0" fmla="*/ 0 w 86"/>
                                <a:gd name="T1" fmla="*/ 0 h 167"/>
                                <a:gd name="T2" fmla="*/ 79 w 86"/>
                                <a:gd name="T3" fmla="*/ 0 h 167"/>
                                <a:gd name="T4" fmla="*/ 79 w 86"/>
                                <a:gd name="T5" fmla="*/ 107 h 167"/>
                                <a:gd name="T6" fmla="*/ 0 w 86"/>
                                <a:gd name="T7" fmla="*/ 100 h 167"/>
                                <a:gd name="T8" fmla="*/ 0 w 86"/>
                                <a:gd name="T9" fmla="*/ 0 h 167"/>
                                <a:gd name="T10" fmla="*/ 0 w 86"/>
                                <a:gd name="T11" fmla="*/ 0 h 16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167">
                                  <a:moveTo>
                                    <a:pt x="0" y="0"/>
                                  </a:moveTo>
                                  <a:lnTo>
                                    <a:pt x="85" y="0"/>
                                  </a:lnTo>
                                  <a:lnTo>
                                    <a:pt x="85" y="166"/>
                                  </a:lnTo>
                                  <a:lnTo>
                                    <a:pt x="0" y="155"/>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699" name="Freeform 847"/>
                          <wps:cNvSpPr>
                            <a:spLocks/>
                          </wps:cNvSpPr>
                          <wps:spPr bwMode="auto">
                            <a:xfrm>
                              <a:off x="1123" y="3778"/>
                              <a:ext cx="80" cy="32"/>
                            </a:xfrm>
                            <a:custGeom>
                              <a:avLst/>
                              <a:gdLst>
                                <a:gd name="T0" fmla="*/ 0 w 86"/>
                                <a:gd name="T1" fmla="*/ 0 h 50"/>
                                <a:gd name="T2" fmla="*/ 79 w 86"/>
                                <a:gd name="T3" fmla="*/ 0 h 50"/>
                                <a:gd name="T4" fmla="*/ 79 w 86"/>
                                <a:gd name="T5" fmla="*/ 31 h 50"/>
                                <a:gd name="T6" fmla="*/ 0 w 86"/>
                                <a:gd name="T7" fmla="*/ 31 h 50"/>
                                <a:gd name="T8" fmla="*/ 0 w 86"/>
                                <a:gd name="T9" fmla="*/ 0 h 50"/>
                                <a:gd name="T10" fmla="*/ 0 w 86"/>
                                <a:gd name="T11" fmla="*/ 0 h 5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50">
                                  <a:moveTo>
                                    <a:pt x="0" y="0"/>
                                  </a:moveTo>
                                  <a:lnTo>
                                    <a:pt x="85" y="0"/>
                                  </a:lnTo>
                                  <a:lnTo>
                                    <a:pt x="85" y="49"/>
                                  </a:lnTo>
                                  <a:lnTo>
                                    <a:pt x="0" y="49"/>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0" name="Freeform 848"/>
                          <wps:cNvSpPr>
                            <a:spLocks/>
                          </wps:cNvSpPr>
                          <wps:spPr bwMode="auto">
                            <a:xfrm>
                              <a:off x="1129" y="3782"/>
                              <a:ext cx="70" cy="102"/>
                            </a:xfrm>
                            <a:custGeom>
                              <a:avLst/>
                              <a:gdLst>
                                <a:gd name="T0" fmla="*/ 0 w 75"/>
                                <a:gd name="T1" fmla="*/ 94 h 159"/>
                                <a:gd name="T2" fmla="*/ 0 w 75"/>
                                <a:gd name="T3" fmla="*/ 0 h 159"/>
                                <a:gd name="T4" fmla="*/ 69 w 75"/>
                                <a:gd name="T5" fmla="*/ 0 h 159"/>
                                <a:gd name="T6" fmla="*/ 69 w 75"/>
                                <a:gd name="T7" fmla="*/ 101 h 15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5" h="159">
                                  <a:moveTo>
                                    <a:pt x="0" y="147"/>
                                  </a:moveTo>
                                  <a:lnTo>
                                    <a:pt x="0" y="0"/>
                                  </a:lnTo>
                                  <a:lnTo>
                                    <a:pt x="74" y="0"/>
                                  </a:lnTo>
                                  <a:lnTo>
                                    <a:pt x="74" y="158"/>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1" name="Freeform 849"/>
                          <wps:cNvSpPr>
                            <a:spLocks/>
                          </wps:cNvSpPr>
                          <wps:spPr bwMode="auto">
                            <a:xfrm>
                              <a:off x="1135" y="3788"/>
                              <a:ext cx="27" cy="25"/>
                            </a:xfrm>
                            <a:custGeom>
                              <a:avLst/>
                              <a:gdLst>
                                <a:gd name="T0" fmla="*/ 0 w 28"/>
                                <a:gd name="T1" fmla="*/ 0 h 39"/>
                                <a:gd name="T2" fmla="*/ 0 w 28"/>
                                <a:gd name="T3" fmla="*/ 24 h 39"/>
                                <a:gd name="T4" fmla="*/ 26 w 28"/>
                                <a:gd name="T5" fmla="*/ 24 h 39"/>
                                <a:gd name="T6" fmla="*/ 0 60000 65536"/>
                                <a:gd name="T7" fmla="*/ 0 60000 65536"/>
                                <a:gd name="T8" fmla="*/ 0 60000 65536"/>
                              </a:gdLst>
                              <a:ahLst/>
                              <a:cxnLst>
                                <a:cxn ang="T6">
                                  <a:pos x="T0" y="T1"/>
                                </a:cxn>
                                <a:cxn ang="T7">
                                  <a:pos x="T2" y="T3"/>
                                </a:cxn>
                                <a:cxn ang="T8">
                                  <a:pos x="T4" y="T5"/>
                                </a:cxn>
                              </a:cxnLst>
                              <a:rect l="0" t="0" r="r" b="b"/>
                              <a:pathLst>
                                <a:path w="28" h="39">
                                  <a:moveTo>
                                    <a:pt x="0" y="0"/>
                                  </a:moveTo>
                                  <a:lnTo>
                                    <a:pt x="0" y="38"/>
                                  </a:lnTo>
                                  <a:lnTo>
                                    <a:pt x="27"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2" name="Freeform 850"/>
                          <wps:cNvSpPr>
                            <a:spLocks/>
                          </wps:cNvSpPr>
                          <wps:spPr bwMode="auto">
                            <a:xfrm>
                              <a:off x="1138" y="3788"/>
                              <a:ext cx="24" cy="26"/>
                            </a:xfrm>
                            <a:custGeom>
                              <a:avLst/>
                              <a:gdLst>
                                <a:gd name="T0" fmla="*/ 0 w 26"/>
                                <a:gd name="T1" fmla="*/ 0 h 40"/>
                                <a:gd name="T2" fmla="*/ 0 w 26"/>
                                <a:gd name="T3" fmla="*/ 25 h 40"/>
                                <a:gd name="T4" fmla="*/ 23 w 26"/>
                                <a:gd name="T5" fmla="*/ 25 h 40"/>
                                <a:gd name="T6" fmla="*/ 0 60000 65536"/>
                                <a:gd name="T7" fmla="*/ 0 60000 65536"/>
                                <a:gd name="T8" fmla="*/ 0 60000 65536"/>
                              </a:gdLst>
                              <a:ahLst/>
                              <a:cxnLst>
                                <a:cxn ang="T6">
                                  <a:pos x="T0" y="T1"/>
                                </a:cxn>
                                <a:cxn ang="T7">
                                  <a:pos x="T2" y="T3"/>
                                </a:cxn>
                                <a:cxn ang="T8">
                                  <a:pos x="T4" y="T5"/>
                                </a:cxn>
                              </a:cxnLst>
                              <a:rect l="0" t="0" r="r" b="b"/>
                              <a:pathLst>
                                <a:path w="26" h="40">
                                  <a:moveTo>
                                    <a:pt x="0" y="0"/>
                                  </a:moveTo>
                                  <a:lnTo>
                                    <a:pt x="0" y="39"/>
                                  </a:lnTo>
                                  <a:lnTo>
                                    <a:pt x="25"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3" name="Freeform 851"/>
                          <wps:cNvSpPr>
                            <a:spLocks/>
                          </wps:cNvSpPr>
                          <wps:spPr bwMode="auto">
                            <a:xfrm>
                              <a:off x="1166" y="3788"/>
                              <a:ext cx="26" cy="25"/>
                            </a:xfrm>
                            <a:custGeom>
                              <a:avLst/>
                              <a:gdLst>
                                <a:gd name="T0" fmla="*/ 0 w 27"/>
                                <a:gd name="T1" fmla="*/ 0 h 39"/>
                                <a:gd name="T2" fmla="*/ 0 w 27"/>
                                <a:gd name="T3" fmla="*/ 24 h 39"/>
                                <a:gd name="T4" fmla="*/ 25 w 27"/>
                                <a:gd name="T5" fmla="*/ 24 h 39"/>
                                <a:gd name="T6" fmla="*/ 0 60000 65536"/>
                                <a:gd name="T7" fmla="*/ 0 60000 65536"/>
                                <a:gd name="T8" fmla="*/ 0 60000 65536"/>
                              </a:gdLst>
                              <a:ahLst/>
                              <a:cxnLst>
                                <a:cxn ang="T6">
                                  <a:pos x="T0" y="T1"/>
                                </a:cxn>
                                <a:cxn ang="T7">
                                  <a:pos x="T2" y="T3"/>
                                </a:cxn>
                                <a:cxn ang="T8">
                                  <a:pos x="T4" y="T5"/>
                                </a:cxn>
                              </a:cxnLst>
                              <a:rect l="0" t="0" r="r" b="b"/>
                              <a:pathLst>
                                <a:path w="27" h="39">
                                  <a:moveTo>
                                    <a:pt x="0" y="0"/>
                                  </a:moveTo>
                                  <a:lnTo>
                                    <a:pt x="0" y="38"/>
                                  </a:lnTo>
                                  <a:lnTo>
                                    <a:pt x="26"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4" name="Freeform 852"/>
                          <wps:cNvSpPr>
                            <a:spLocks/>
                          </wps:cNvSpPr>
                          <wps:spPr bwMode="auto">
                            <a:xfrm>
                              <a:off x="1167" y="3788"/>
                              <a:ext cx="27" cy="26"/>
                            </a:xfrm>
                            <a:custGeom>
                              <a:avLst/>
                              <a:gdLst>
                                <a:gd name="T0" fmla="*/ 0 w 28"/>
                                <a:gd name="T1" fmla="*/ 0 h 40"/>
                                <a:gd name="T2" fmla="*/ 0 w 28"/>
                                <a:gd name="T3" fmla="*/ 25 h 40"/>
                                <a:gd name="T4" fmla="*/ 26 w 28"/>
                                <a:gd name="T5" fmla="*/ 25 h 40"/>
                                <a:gd name="T6" fmla="*/ 0 60000 65536"/>
                                <a:gd name="T7" fmla="*/ 0 60000 65536"/>
                                <a:gd name="T8" fmla="*/ 0 60000 65536"/>
                              </a:gdLst>
                              <a:ahLst/>
                              <a:cxnLst>
                                <a:cxn ang="T6">
                                  <a:pos x="T0" y="T1"/>
                                </a:cxn>
                                <a:cxn ang="T7">
                                  <a:pos x="T2" y="T3"/>
                                </a:cxn>
                                <a:cxn ang="T8">
                                  <a:pos x="T4" y="T5"/>
                                </a:cxn>
                              </a:cxnLst>
                              <a:rect l="0" t="0" r="r" b="b"/>
                              <a:pathLst>
                                <a:path w="28" h="40">
                                  <a:moveTo>
                                    <a:pt x="0" y="0"/>
                                  </a:moveTo>
                                  <a:lnTo>
                                    <a:pt x="0" y="39"/>
                                  </a:lnTo>
                                  <a:lnTo>
                                    <a:pt x="27"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5" name="Freeform 853"/>
                          <wps:cNvSpPr>
                            <a:spLocks/>
                          </wps:cNvSpPr>
                          <wps:spPr bwMode="auto">
                            <a:xfrm>
                              <a:off x="1135" y="3817"/>
                              <a:ext cx="27" cy="27"/>
                            </a:xfrm>
                            <a:custGeom>
                              <a:avLst/>
                              <a:gdLst>
                                <a:gd name="T0" fmla="*/ 0 w 28"/>
                                <a:gd name="T1" fmla="*/ 0 h 42"/>
                                <a:gd name="T2" fmla="*/ 0 w 28"/>
                                <a:gd name="T3" fmla="*/ 26 h 42"/>
                                <a:gd name="T4" fmla="*/ 26 w 28"/>
                                <a:gd name="T5" fmla="*/ 26 h 42"/>
                                <a:gd name="T6" fmla="*/ 0 60000 65536"/>
                                <a:gd name="T7" fmla="*/ 0 60000 65536"/>
                                <a:gd name="T8" fmla="*/ 0 60000 65536"/>
                              </a:gdLst>
                              <a:ahLst/>
                              <a:cxnLst>
                                <a:cxn ang="T6">
                                  <a:pos x="T0" y="T1"/>
                                </a:cxn>
                                <a:cxn ang="T7">
                                  <a:pos x="T2" y="T3"/>
                                </a:cxn>
                                <a:cxn ang="T8">
                                  <a:pos x="T4" y="T5"/>
                                </a:cxn>
                              </a:cxnLst>
                              <a:rect l="0" t="0" r="r" b="b"/>
                              <a:pathLst>
                                <a:path w="28" h="42">
                                  <a:moveTo>
                                    <a:pt x="0" y="0"/>
                                  </a:moveTo>
                                  <a:lnTo>
                                    <a:pt x="0" y="41"/>
                                  </a:lnTo>
                                  <a:lnTo>
                                    <a:pt x="27"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6" name="Freeform 854"/>
                          <wps:cNvSpPr>
                            <a:spLocks/>
                          </wps:cNvSpPr>
                          <wps:spPr bwMode="auto">
                            <a:xfrm>
                              <a:off x="1138" y="3818"/>
                              <a:ext cx="24" cy="26"/>
                            </a:xfrm>
                            <a:custGeom>
                              <a:avLst/>
                              <a:gdLst>
                                <a:gd name="T0" fmla="*/ 0 w 26"/>
                                <a:gd name="T1" fmla="*/ 0 h 40"/>
                                <a:gd name="T2" fmla="*/ 0 w 26"/>
                                <a:gd name="T3" fmla="*/ 25 h 40"/>
                                <a:gd name="T4" fmla="*/ 23 w 26"/>
                                <a:gd name="T5" fmla="*/ 25 h 40"/>
                                <a:gd name="T6" fmla="*/ 0 60000 65536"/>
                                <a:gd name="T7" fmla="*/ 0 60000 65536"/>
                                <a:gd name="T8" fmla="*/ 0 60000 65536"/>
                              </a:gdLst>
                              <a:ahLst/>
                              <a:cxnLst>
                                <a:cxn ang="T6">
                                  <a:pos x="T0" y="T1"/>
                                </a:cxn>
                                <a:cxn ang="T7">
                                  <a:pos x="T2" y="T3"/>
                                </a:cxn>
                                <a:cxn ang="T8">
                                  <a:pos x="T4" y="T5"/>
                                </a:cxn>
                              </a:cxnLst>
                              <a:rect l="0" t="0" r="r" b="b"/>
                              <a:pathLst>
                                <a:path w="26" h="40">
                                  <a:moveTo>
                                    <a:pt x="0" y="0"/>
                                  </a:moveTo>
                                  <a:lnTo>
                                    <a:pt x="0" y="39"/>
                                  </a:lnTo>
                                  <a:lnTo>
                                    <a:pt x="25"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7" name="Freeform 855"/>
                          <wps:cNvSpPr>
                            <a:spLocks/>
                          </wps:cNvSpPr>
                          <wps:spPr bwMode="auto">
                            <a:xfrm>
                              <a:off x="1166" y="3817"/>
                              <a:ext cx="26" cy="27"/>
                            </a:xfrm>
                            <a:custGeom>
                              <a:avLst/>
                              <a:gdLst>
                                <a:gd name="T0" fmla="*/ 0 w 27"/>
                                <a:gd name="T1" fmla="*/ 0 h 42"/>
                                <a:gd name="T2" fmla="*/ 0 w 27"/>
                                <a:gd name="T3" fmla="*/ 26 h 42"/>
                                <a:gd name="T4" fmla="*/ 25 w 27"/>
                                <a:gd name="T5" fmla="*/ 26 h 42"/>
                                <a:gd name="T6" fmla="*/ 0 60000 65536"/>
                                <a:gd name="T7" fmla="*/ 0 60000 65536"/>
                                <a:gd name="T8" fmla="*/ 0 60000 65536"/>
                              </a:gdLst>
                              <a:ahLst/>
                              <a:cxnLst>
                                <a:cxn ang="T6">
                                  <a:pos x="T0" y="T1"/>
                                </a:cxn>
                                <a:cxn ang="T7">
                                  <a:pos x="T2" y="T3"/>
                                </a:cxn>
                                <a:cxn ang="T8">
                                  <a:pos x="T4" y="T5"/>
                                </a:cxn>
                              </a:cxnLst>
                              <a:rect l="0" t="0" r="r" b="b"/>
                              <a:pathLst>
                                <a:path w="27" h="42">
                                  <a:moveTo>
                                    <a:pt x="0" y="0"/>
                                  </a:moveTo>
                                  <a:lnTo>
                                    <a:pt x="0" y="41"/>
                                  </a:lnTo>
                                  <a:lnTo>
                                    <a:pt x="26" y="41"/>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8" name="Freeform 856"/>
                          <wps:cNvSpPr>
                            <a:spLocks/>
                          </wps:cNvSpPr>
                          <wps:spPr bwMode="auto">
                            <a:xfrm>
                              <a:off x="1167" y="3818"/>
                              <a:ext cx="27" cy="26"/>
                            </a:xfrm>
                            <a:custGeom>
                              <a:avLst/>
                              <a:gdLst>
                                <a:gd name="T0" fmla="*/ 0 w 28"/>
                                <a:gd name="T1" fmla="*/ 0 h 40"/>
                                <a:gd name="T2" fmla="*/ 0 w 28"/>
                                <a:gd name="T3" fmla="*/ 25 h 40"/>
                                <a:gd name="T4" fmla="*/ 26 w 28"/>
                                <a:gd name="T5" fmla="*/ 25 h 40"/>
                                <a:gd name="T6" fmla="*/ 0 60000 65536"/>
                                <a:gd name="T7" fmla="*/ 0 60000 65536"/>
                                <a:gd name="T8" fmla="*/ 0 60000 65536"/>
                              </a:gdLst>
                              <a:ahLst/>
                              <a:cxnLst>
                                <a:cxn ang="T6">
                                  <a:pos x="T0" y="T1"/>
                                </a:cxn>
                                <a:cxn ang="T7">
                                  <a:pos x="T2" y="T3"/>
                                </a:cxn>
                                <a:cxn ang="T8">
                                  <a:pos x="T4" y="T5"/>
                                </a:cxn>
                              </a:cxnLst>
                              <a:rect l="0" t="0" r="r" b="b"/>
                              <a:pathLst>
                                <a:path w="28" h="40">
                                  <a:moveTo>
                                    <a:pt x="0" y="0"/>
                                  </a:moveTo>
                                  <a:lnTo>
                                    <a:pt x="0" y="39"/>
                                  </a:lnTo>
                                  <a:lnTo>
                                    <a:pt x="27"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09" name="Freeform 857"/>
                          <wps:cNvSpPr>
                            <a:spLocks/>
                          </wps:cNvSpPr>
                          <wps:spPr bwMode="auto">
                            <a:xfrm>
                              <a:off x="1034" y="3799"/>
                              <a:ext cx="42" cy="57"/>
                            </a:xfrm>
                            <a:custGeom>
                              <a:avLst/>
                              <a:gdLst>
                                <a:gd name="T0" fmla="*/ 0 w 44"/>
                                <a:gd name="T1" fmla="*/ 1 h 89"/>
                                <a:gd name="T2" fmla="*/ 41 w 44"/>
                                <a:gd name="T3" fmla="*/ 0 h 89"/>
                                <a:gd name="T4" fmla="*/ 41 w 44"/>
                                <a:gd name="T5" fmla="*/ 56 h 89"/>
                                <a:gd name="T6" fmla="*/ 0 w 44"/>
                                <a:gd name="T7" fmla="*/ 54 h 89"/>
                                <a:gd name="T8" fmla="*/ 0 w 44"/>
                                <a:gd name="T9" fmla="*/ 1 h 89"/>
                                <a:gd name="T10" fmla="*/ 0 w 44"/>
                                <a:gd name="T11" fmla="*/ 1 h 8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 h="89">
                                  <a:moveTo>
                                    <a:pt x="0" y="1"/>
                                  </a:moveTo>
                                  <a:lnTo>
                                    <a:pt x="43" y="0"/>
                                  </a:lnTo>
                                  <a:lnTo>
                                    <a:pt x="43" y="88"/>
                                  </a:lnTo>
                                  <a:lnTo>
                                    <a:pt x="0" y="84"/>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0" name="Freeform 858"/>
                          <wps:cNvSpPr>
                            <a:spLocks/>
                          </wps:cNvSpPr>
                          <wps:spPr bwMode="auto">
                            <a:xfrm>
                              <a:off x="1039" y="3801"/>
                              <a:ext cx="32" cy="26"/>
                            </a:xfrm>
                            <a:custGeom>
                              <a:avLst/>
                              <a:gdLst>
                                <a:gd name="T0" fmla="*/ 0 w 35"/>
                                <a:gd name="T1" fmla="*/ 1 h 39"/>
                                <a:gd name="T2" fmla="*/ 0 w 35"/>
                                <a:gd name="T3" fmla="*/ 25 h 39"/>
                                <a:gd name="T4" fmla="*/ 31 w 35"/>
                                <a:gd name="T5" fmla="*/ 25 h 39"/>
                                <a:gd name="T6" fmla="*/ 31 w 35"/>
                                <a:gd name="T7" fmla="*/ 0 h 39"/>
                                <a:gd name="T8" fmla="*/ 0 w 35"/>
                                <a:gd name="T9" fmla="*/ 1 h 39"/>
                                <a:gd name="T10" fmla="*/ 0 w 35"/>
                                <a:gd name="T11" fmla="*/ 1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9">
                                  <a:moveTo>
                                    <a:pt x="0" y="1"/>
                                  </a:moveTo>
                                  <a:lnTo>
                                    <a:pt x="0" y="38"/>
                                  </a:lnTo>
                                  <a:lnTo>
                                    <a:pt x="34" y="38"/>
                                  </a:lnTo>
                                  <a:lnTo>
                                    <a:pt x="34" y="0"/>
                                  </a:lnTo>
                                  <a:lnTo>
                                    <a:pt x="0" y="1"/>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1" name="Freeform 859"/>
                          <wps:cNvSpPr>
                            <a:spLocks/>
                          </wps:cNvSpPr>
                          <wps:spPr bwMode="auto">
                            <a:xfrm>
                              <a:off x="1039" y="3829"/>
                              <a:ext cx="32" cy="24"/>
                            </a:xfrm>
                            <a:custGeom>
                              <a:avLst/>
                              <a:gdLst>
                                <a:gd name="T0" fmla="*/ 0 w 35"/>
                                <a:gd name="T1" fmla="*/ 0 h 39"/>
                                <a:gd name="T2" fmla="*/ 31 w 35"/>
                                <a:gd name="T3" fmla="*/ 0 h 39"/>
                                <a:gd name="T4" fmla="*/ 31 w 35"/>
                                <a:gd name="T5" fmla="*/ 23 h 39"/>
                                <a:gd name="T6" fmla="*/ 0 w 35"/>
                                <a:gd name="T7" fmla="*/ 21 h 39"/>
                                <a:gd name="T8" fmla="*/ 0 w 35"/>
                                <a:gd name="T9" fmla="*/ 0 h 39"/>
                                <a:gd name="T10" fmla="*/ 0 w 35"/>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9">
                                  <a:moveTo>
                                    <a:pt x="0" y="0"/>
                                  </a:moveTo>
                                  <a:lnTo>
                                    <a:pt x="34" y="0"/>
                                  </a:lnTo>
                                  <a:lnTo>
                                    <a:pt x="34" y="38"/>
                                  </a:lnTo>
                                  <a:lnTo>
                                    <a:pt x="0" y="34"/>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2" name="Freeform 860"/>
                          <wps:cNvSpPr>
                            <a:spLocks/>
                          </wps:cNvSpPr>
                          <wps:spPr bwMode="auto">
                            <a:xfrm>
                              <a:off x="1243" y="3806"/>
                              <a:ext cx="84" cy="59"/>
                            </a:xfrm>
                            <a:custGeom>
                              <a:avLst/>
                              <a:gdLst>
                                <a:gd name="T0" fmla="*/ 0 w 91"/>
                                <a:gd name="T1" fmla="*/ 0 h 91"/>
                                <a:gd name="T2" fmla="*/ 83 w 91"/>
                                <a:gd name="T3" fmla="*/ 0 h 91"/>
                                <a:gd name="T4" fmla="*/ 83 w 91"/>
                                <a:gd name="T5" fmla="*/ 58 h 91"/>
                                <a:gd name="T6" fmla="*/ 0 w 91"/>
                                <a:gd name="T7" fmla="*/ 54 h 91"/>
                                <a:gd name="T8" fmla="*/ 0 w 91"/>
                                <a:gd name="T9" fmla="*/ 0 h 91"/>
                                <a:gd name="T10" fmla="*/ 0 w 91"/>
                                <a:gd name="T11" fmla="*/ 0 h 9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1" h="91">
                                  <a:moveTo>
                                    <a:pt x="0" y="0"/>
                                  </a:moveTo>
                                  <a:lnTo>
                                    <a:pt x="90" y="0"/>
                                  </a:lnTo>
                                  <a:lnTo>
                                    <a:pt x="90" y="90"/>
                                  </a:lnTo>
                                  <a:lnTo>
                                    <a:pt x="0" y="8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3" name="AutoShape 861"/>
                          <wps:cNvSpPr>
                            <a:spLocks noChangeArrowheads="1"/>
                          </wps:cNvSpPr>
                          <wps:spPr bwMode="auto">
                            <a:xfrm flipV="1">
                              <a:off x="1247" y="3808"/>
                              <a:ext cx="37" cy="25"/>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4" name="Freeform 862"/>
                          <wps:cNvSpPr>
                            <a:spLocks/>
                          </wps:cNvSpPr>
                          <wps:spPr bwMode="auto">
                            <a:xfrm>
                              <a:off x="1247" y="3836"/>
                              <a:ext cx="34" cy="22"/>
                            </a:xfrm>
                            <a:custGeom>
                              <a:avLst/>
                              <a:gdLst>
                                <a:gd name="T0" fmla="*/ 0 w 35"/>
                                <a:gd name="T1" fmla="*/ 0 h 35"/>
                                <a:gd name="T2" fmla="*/ 33 w 35"/>
                                <a:gd name="T3" fmla="*/ 0 h 35"/>
                                <a:gd name="T4" fmla="*/ 33 w 35"/>
                                <a:gd name="T5" fmla="*/ 21 h 35"/>
                                <a:gd name="T6" fmla="*/ 0 w 35"/>
                                <a:gd name="T7" fmla="*/ 21 h 35"/>
                                <a:gd name="T8" fmla="*/ 0 w 35"/>
                                <a:gd name="T9" fmla="*/ 0 h 35"/>
                                <a:gd name="T10" fmla="*/ 0 w 35"/>
                                <a:gd name="T11" fmla="*/ 0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5">
                                  <a:moveTo>
                                    <a:pt x="0" y="0"/>
                                  </a:moveTo>
                                  <a:lnTo>
                                    <a:pt x="34" y="0"/>
                                  </a:lnTo>
                                  <a:lnTo>
                                    <a:pt x="34" y="34"/>
                                  </a:lnTo>
                                  <a:lnTo>
                                    <a:pt x="0" y="33"/>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5" name="AutoShape 863"/>
                          <wps:cNvSpPr>
                            <a:spLocks noChangeArrowheads="1"/>
                          </wps:cNvSpPr>
                          <wps:spPr bwMode="auto">
                            <a:xfrm flipV="1">
                              <a:off x="1286" y="3808"/>
                              <a:ext cx="37" cy="25"/>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6" name="Freeform 864"/>
                          <wps:cNvSpPr>
                            <a:spLocks/>
                          </wps:cNvSpPr>
                          <wps:spPr bwMode="auto">
                            <a:xfrm>
                              <a:off x="1286" y="3836"/>
                              <a:ext cx="35" cy="24"/>
                            </a:xfrm>
                            <a:custGeom>
                              <a:avLst/>
                              <a:gdLst>
                                <a:gd name="T0" fmla="*/ 0 w 38"/>
                                <a:gd name="T1" fmla="*/ 0 h 39"/>
                                <a:gd name="T2" fmla="*/ 34 w 38"/>
                                <a:gd name="T3" fmla="*/ 0 h 39"/>
                                <a:gd name="T4" fmla="*/ 34 w 38"/>
                                <a:gd name="T5" fmla="*/ 23 h 39"/>
                                <a:gd name="T6" fmla="*/ 0 w 38"/>
                                <a:gd name="T7" fmla="*/ 23 h 39"/>
                                <a:gd name="T8" fmla="*/ 0 w 38"/>
                                <a:gd name="T9" fmla="*/ 0 h 39"/>
                                <a:gd name="T10" fmla="*/ 0 w 38"/>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 h="39">
                                  <a:moveTo>
                                    <a:pt x="0" y="0"/>
                                  </a:moveTo>
                                  <a:lnTo>
                                    <a:pt x="37" y="0"/>
                                  </a:lnTo>
                                  <a:lnTo>
                                    <a:pt x="37" y="38"/>
                                  </a:lnTo>
                                  <a:lnTo>
                                    <a:pt x="0" y="37"/>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7" name="Freeform 865"/>
                          <wps:cNvSpPr>
                            <a:spLocks/>
                          </wps:cNvSpPr>
                          <wps:spPr bwMode="auto">
                            <a:xfrm>
                              <a:off x="2052" y="3753"/>
                              <a:ext cx="418" cy="134"/>
                            </a:xfrm>
                            <a:custGeom>
                              <a:avLst/>
                              <a:gdLst>
                                <a:gd name="T0" fmla="*/ 0 w 448"/>
                                <a:gd name="T1" fmla="*/ 0 h 209"/>
                                <a:gd name="T2" fmla="*/ 0 w 448"/>
                                <a:gd name="T3" fmla="*/ 133 h 209"/>
                                <a:gd name="T4" fmla="*/ 417 w 448"/>
                                <a:gd name="T5" fmla="*/ 112 h 209"/>
                                <a:gd name="T6" fmla="*/ 417 w 448"/>
                                <a:gd name="T7" fmla="*/ 4 h 209"/>
                                <a:gd name="T8" fmla="*/ 0 w 448"/>
                                <a:gd name="T9" fmla="*/ 0 h 209"/>
                                <a:gd name="T10" fmla="*/ 0 w 448"/>
                                <a:gd name="T11" fmla="*/ 0 h 20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8" h="209">
                                  <a:moveTo>
                                    <a:pt x="0" y="0"/>
                                  </a:moveTo>
                                  <a:lnTo>
                                    <a:pt x="0" y="208"/>
                                  </a:lnTo>
                                  <a:lnTo>
                                    <a:pt x="447" y="175"/>
                                  </a:lnTo>
                                  <a:lnTo>
                                    <a:pt x="447" y="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8" name="AutoShape 866"/>
                          <wps:cNvSpPr>
                            <a:spLocks noChangeArrowheads="1"/>
                          </wps:cNvSpPr>
                          <wps:spPr bwMode="auto">
                            <a:xfrm flipV="1">
                              <a:off x="2468" y="3757"/>
                              <a:ext cx="42" cy="19"/>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19" name="Freeform 867"/>
                          <wps:cNvSpPr>
                            <a:spLocks/>
                          </wps:cNvSpPr>
                          <wps:spPr bwMode="auto">
                            <a:xfrm>
                              <a:off x="2052" y="3747"/>
                              <a:ext cx="418" cy="35"/>
                            </a:xfrm>
                            <a:custGeom>
                              <a:avLst/>
                              <a:gdLst>
                                <a:gd name="T0" fmla="*/ 0 w 448"/>
                                <a:gd name="T1" fmla="*/ 0 h 53"/>
                                <a:gd name="T2" fmla="*/ 417 w 448"/>
                                <a:gd name="T3" fmla="*/ 7 h 53"/>
                                <a:gd name="T4" fmla="*/ 417 w 448"/>
                                <a:gd name="T5" fmla="*/ 28 h 53"/>
                                <a:gd name="T6" fmla="*/ 0 w 448"/>
                                <a:gd name="T7" fmla="*/ 34 h 53"/>
                                <a:gd name="T8" fmla="*/ 0 w 448"/>
                                <a:gd name="T9" fmla="*/ 0 h 53"/>
                                <a:gd name="T10" fmla="*/ 0 w 448"/>
                                <a:gd name="T11" fmla="*/ 0 h 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48" h="53">
                                  <a:moveTo>
                                    <a:pt x="0" y="0"/>
                                  </a:moveTo>
                                  <a:lnTo>
                                    <a:pt x="447" y="10"/>
                                  </a:lnTo>
                                  <a:lnTo>
                                    <a:pt x="447" y="43"/>
                                  </a:lnTo>
                                  <a:lnTo>
                                    <a:pt x="0" y="52"/>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0" name="Freeform 868"/>
                          <wps:cNvSpPr>
                            <a:spLocks/>
                          </wps:cNvSpPr>
                          <wps:spPr bwMode="auto">
                            <a:xfrm>
                              <a:off x="2049" y="3751"/>
                              <a:ext cx="6" cy="138"/>
                            </a:xfrm>
                            <a:custGeom>
                              <a:avLst/>
                              <a:gdLst>
                                <a:gd name="T0" fmla="*/ 5 w 7"/>
                                <a:gd name="T1" fmla="*/ 4 h 215"/>
                                <a:gd name="T2" fmla="*/ 5 w 7"/>
                                <a:gd name="T3" fmla="*/ 135 h 215"/>
                                <a:gd name="T4" fmla="*/ 0 w 7"/>
                                <a:gd name="T5" fmla="*/ 137 h 215"/>
                                <a:gd name="T6" fmla="*/ 0 w 7"/>
                                <a:gd name="T7" fmla="*/ 0 h 215"/>
                                <a:gd name="T8" fmla="*/ 5 w 7"/>
                                <a:gd name="T9" fmla="*/ 4 h 215"/>
                                <a:gd name="T10" fmla="*/ 5 w 7"/>
                                <a:gd name="T11" fmla="*/ 4 h 21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 h="215">
                                  <a:moveTo>
                                    <a:pt x="6" y="6"/>
                                  </a:moveTo>
                                  <a:lnTo>
                                    <a:pt x="6" y="210"/>
                                  </a:lnTo>
                                  <a:lnTo>
                                    <a:pt x="0" y="214"/>
                                  </a:lnTo>
                                  <a:lnTo>
                                    <a:pt x="0" y="0"/>
                                  </a:lnTo>
                                  <a:lnTo>
                                    <a:pt x="6" y="6"/>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1" name="Freeform 869"/>
                          <wps:cNvSpPr>
                            <a:spLocks/>
                          </wps:cNvSpPr>
                          <wps:spPr bwMode="auto">
                            <a:xfrm>
                              <a:off x="2468" y="3776"/>
                              <a:ext cx="3" cy="93"/>
                            </a:xfrm>
                            <a:custGeom>
                              <a:avLst/>
                              <a:gdLst>
                                <a:gd name="T0" fmla="*/ 0 w 5"/>
                                <a:gd name="T1" fmla="*/ 90 h 145"/>
                                <a:gd name="T2" fmla="*/ 2 w 5"/>
                                <a:gd name="T3" fmla="*/ 92 h 145"/>
                                <a:gd name="T4" fmla="*/ 2 w 5"/>
                                <a:gd name="T5" fmla="*/ 0 h 145"/>
                                <a:gd name="T6" fmla="*/ 0 w 5"/>
                                <a:gd name="T7" fmla="*/ 0 h 145"/>
                                <a:gd name="T8" fmla="*/ 0 w 5"/>
                                <a:gd name="T9" fmla="*/ 90 h 145"/>
                                <a:gd name="T10" fmla="*/ 0 w 5"/>
                                <a:gd name="T11" fmla="*/ 90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45">
                                  <a:moveTo>
                                    <a:pt x="0" y="140"/>
                                  </a:moveTo>
                                  <a:lnTo>
                                    <a:pt x="4" y="144"/>
                                  </a:lnTo>
                                  <a:lnTo>
                                    <a:pt x="4" y="0"/>
                                  </a:lnTo>
                                  <a:lnTo>
                                    <a:pt x="0" y="0"/>
                                  </a:lnTo>
                                  <a:lnTo>
                                    <a:pt x="0" y="14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2" name="Freeform 870"/>
                          <wps:cNvSpPr>
                            <a:spLocks/>
                          </wps:cNvSpPr>
                          <wps:spPr bwMode="auto">
                            <a:xfrm>
                              <a:off x="2468" y="3763"/>
                              <a:ext cx="3" cy="13"/>
                            </a:xfrm>
                            <a:custGeom>
                              <a:avLst/>
                              <a:gdLst>
                                <a:gd name="T0" fmla="*/ 0 w 5"/>
                                <a:gd name="T1" fmla="*/ 12 h 22"/>
                                <a:gd name="T2" fmla="*/ 2 w 5"/>
                                <a:gd name="T3" fmla="*/ 12 h 22"/>
                                <a:gd name="T4" fmla="*/ 2 w 5"/>
                                <a:gd name="T5" fmla="*/ 0 h 22"/>
                                <a:gd name="T6" fmla="*/ 0 w 5"/>
                                <a:gd name="T7" fmla="*/ 0 h 22"/>
                                <a:gd name="T8" fmla="*/ 0 w 5"/>
                                <a:gd name="T9" fmla="*/ 12 h 22"/>
                                <a:gd name="T10" fmla="*/ 0 w 5"/>
                                <a:gd name="T11" fmla="*/ 12 h 2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22">
                                  <a:moveTo>
                                    <a:pt x="0" y="21"/>
                                  </a:moveTo>
                                  <a:lnTo>
                                    <a:pt x="4" y="21"/>
                                  </a:lnTo>
                                  <a:lnTo>
                                    <a:pt x="4" y="0"/>
                                  </a:lnTo>
                                  <a:lnTo>
                                    <a:pt x="0" y="0"/>
                                  </a:lnTo>
                                  <a:lnTo>
                                    <a:pt x="0" y="2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3" name="Freeform 871"/>
                          <wps:cNvSpPr>
                            <a:spLocks/>
                          </wps:cNvSpPr>
                          <wps:spPr bwMode="auto">
                            <a:xfrm>
                              <a:off x="2246" y="3866"/>
                              <a:ext cx="34" cy="6"/>
                            </a:xfrm>
                            <a:custGeom>
                              <a:avLst/>
                              <a:gdLst>
                                <a:gd name="T0" fmla="*/ 0 w 36"/>
                                <a:gd name="T1" fmla="*/ 2 h 10"/>
                                <a:gd name="T2" fmla="*/ 9 w 36"/>
                                <a:gd name="T3" fmla="*/ 5 h 10"/>
                                <a:gd name="T4" fmla="*/ 27 w 36"/>
                                <a:gd name="T5" fmla="*/ 4 h 10"/>
                                <a:gd name="T6" fmla="*/ 33 w 36"/>
                                <a:gd name="T7" fmla="*/ 0 h 10"/>
                                <a:gd name="T8" fmla="*/ 27 w 36"/>
                                <a:gd name="T9" fmla="*/ 0 h 10"/>
                                <a:gd name="T10" fmla="*/ 25 w 36"/>
                                <a:gd name="T11" fmla="*/ 2 h 10"/>
                                <a:gd name="T12" fmla="*/ 9 w 36"/>
                                <a:gd name="T13" fmla="*/ 4 h 10"/>
                                <a:gd name="T14" fmla="*/ 6 w 36"/>
                                <a:gd name="T15" fmla="*/ 1 h 10"/>
                                <a:gd name="T16" fmla="*/ 0 w 36"/>
                                <a:gd name="T17" fmla="*/ 2 h 10"/>
                                <a:gd name="T18" fmla="*/ 0 w 36"/>
                                <a:gd name="T19" fmla="*/ 2 h 1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6" h="10">
                                  <a:moveTo>
                                    <a:pt x="0" y="4"/>
                                  </a:moveTo>
                                  <a:lnTo>
                                    <a:pt x="9" y="9"/>
                                  </a:lnTo>
                                  <a:lnTo>
                                    <a:pt x="29" y="7"/>
                                  </a:lnTo>
                                  <a:lnTo>
                                    <a:pt x="35" y="0"/>
                                  </a:lnTo>
                                  <a:lnTo>
                                    <a:pt x="29" y="0"/>
                                  </a:lnTo>
                                  <a:lnTo>
                                    <a:pt x="26" y="4"/>
                                  </a:lnTo>
                                  <a:lnTo>
                                    <a:pt x="10" y="6"/>
                                  </a:lnTo>
                                  <a:lnTo>
                                    <a:pt x="6" y="2"/>
                                  </a:lnTo>
                                  <a:lnTo>
                                    <a:pt x="0" y="4"/>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4" name="Freeform 872"/>
                          <wps:cNvSpPr>
                            <a:spLocks/>
                          </wps:cNvSpPr>
                          <wps:spPr bwMode="auto">
                            <a:xfrm>
                              <a:off x="2244" y="3866"/>
                              <a:ext cx="36" cy="5"/>
                            </a:xfrm>
                            <a:custGeom>
                              <a:avLst/>
                              <a:gdLst>
                                <a:gd name="T0" fmla="*/ 0 w 38"/>
                                <a:gd name="T1" fmla="*/ 1 h 8"/>
                                <a:gd name="T2" fmla="*/ 10 w 38"/>
                                <a:gd name="T3" fmla="*/ 4 h 8"/>
                                <a:gd name="T4" fmla="*/ 29 w 38"/>
                                <a:gd name="T5" fmla="*/ 4 h 8"/>
                                <a:gd name="T6" fmla="*/ 35 w 38"/>
                                <a:gd name="T7" fmla="*/ 0 h 8"/>
                                <a:gd name="T8" fmla="*/ 29 w 38"/>
                                <a:gd name="T9" fmla="*/ 0 h 8"/>
                                <a:gd name="T10" fmla="*/ 27 w 38"/>
                                <a:gd name="T11" fmla="*/ 1 h 8"/>
                                <a:gd name="T12" fmla="*/ 11 w 38"/>
                                <a:gd name="T13" fmla="*/ 3 h 8"/>
                                <a:gd name="T14" fmla="*/ 7 w 38"/>
                                <a:gd name="T15" fmla="*/ 0 h 8"/>
                                <a:gd name="T16" fmla="*/ 0 w 38"/>
                                <a:gd name="T17" fmla="*/ 1 h 8"/>
                                <a:gd name="T18" fmla="*/ 0 w 38"/>
                                <a:gd name="T19" fmla="*/ 1 h 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8" h="8">
                                  <a:moveTo>
                                    <a:pt x="0" y="2"/>
                                  </a:moveTo>
                                  <a:lnTo>
                                    <a:pt x="11" y="7"/>
                                  </a:lnTo>
                                  <a:lnTo>
                                    <a:pt x="31" y="6"/>
                                  </a:lnTo>
                                  <a:lnTo>
                                    <a:pt x="37" y="0"/>
                                  </a:lnTo>
                                  <a:lnTo>
                                    <a:pt x="31" y="0"/>
                                  </a:lnTo>
                                  <a:lnTo>
                                    <a:pt x="28" y="2"/>
                                  </a:lnTo>
                                  <a:lnTo>
                                    <a:pt x="12" y="4"/>
                                  </a:lnTo>
                                  <a:lnTo>
                                    <a:pt x="7"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5" name="Freeform 873"/>
                          <wps:cNvSpPr>
                            <a:spLocks/>
                          </wps:cNvSpPr>
                          <wps:spPr bwMode="auto">
                            <a:xfrm>
                              <a:off x="2049" y="3865"/>
                              <a:ext cx="425" cy="24"/>
                            </a:xfrm>
                            <a:custGeom>
                              <a:avLst/>
                              <a:gdLst>
                                <a:gd name="T0" fmla="*/ 4 w 457"/>
                                <a:gd name="T1" fmla="*/ 21 h 38"/>
                                <a:gd name="T2" fmla="*/ 419 w 457"/>
                                <a:gd name="T3" fmla="*/ 0 h 38"/>
                                <a:gd name="T4" fmla="*/ 424 w 457"/>
                                <a:gd name="T5" fmla="*/ 3 h 38"/>
                                <a:gd name="T6" fmla="*/ 0 w 457"/>
                                <a:gd name="T7" fmla="*/ 23 h 38"/>
                                <a:gd name="T8" fmla="*/ 4 w 457"/>
                                <a:gd name="T9" fmla="*/ 21 h 38"/>
                                <a:gd name="T10" fmla="*/ 4 w 457"/>
                                <a:gd name="T11" fmla="*/ 21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57" h="38">
                                  <a:moveTo>
                                    <a:pt x="4" y="33"/>
                                  </a:moveTo>
                                  <a:lnTo>
                                    <a:pt x="451" y="0"/>
                                  </a:lnTo>
                                  <a:lnTo>
                                    <a:pt x="456" y="4"/>
                                  </a:lnTo>
                                  <a:lnTo>
                                    <a:pt x="0" y="37"/>
                                  </a:lnTo>
                                  <a:lnTo>
                                    <a:pt x="4" y="33"/>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6" name="Freeform 874"/>
                          <wps:cNvSpPr>
                            <a:spLocks/>
                          </wps:cNvSpPr>
                          <wps:spPr bwMode="auto">
                            <a:xfrm>
                              <a:off x="1715" y="3746"/>
                              <a:ext cx="90" cy="107"/>
                            </a:xfrm>
                            <a:custGeom>
                              <a:avLst/>
                              <a:gdLst>
                                <a:gd name="T0" fmla="*/ 0 w 97"/>
                                <a:gd name="T1" fmla="*/ 1 h 167"/>
                                <a:gd name="T2" fmla="*/ 89 w 97"/>
                                <a:gd name="T3" fmla="*/ 0 h 167"/>
                                <a:gd name="T4" fmla="*/ 89 w 97"/>
                                <a:gd name="T5" fmla="*/ 105 h 167"/>
                                <a:gd name="T6" fmla="*/ 0 w 97"/>
                                <a:gd name="T7" fmla="*/ 106 h 167"/>
                                <a:gd name="T8" fmla="*/ 0 w 97"/>
                                <a:gd name="T9" fmla="*/ 1 h 167"/>
                                <a:gd name="T10" fmla="*/ 0 w 97"/>
                                <a:gd name="T11" fmla="*/ 1 h 16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7" h="167">
                                  <a:moveTo>
                                    <a:pt x="0" y="2"/>
                                  </a:moveTo>
                                  <a:lnTo>
                                    <a:pt x="96" y="0"/>
                                  </a:lnTo>
                                  <a:lnTo>
                                    <a:pt x="96" y="164"/>
                                  </a:lnTo>
                                  <a:lnTo>
                                    <a:pt x="0" y="166"/>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7" name="Freeform 875"/>
                          <wps:cNvSpPr>
                            <a:spLocks/>
                          </wps:cNvSpPr>
                          <wps:spPr bwMode="auto">
                            <a:xfrm>
                              <a:off x="1709" y="3754"/>
                              <a:ext cx="86" cy="97"/>
                            </a:xfrm>
                            <a:custGeom>
                              <a:avLst/>
                              <a:gdLst>
                                <a:gd name="T0" fmla="*/ 0 w 92"/>
                                <a:gd name="T1" fmla="*/ 0 h 151"/>
                                <a:gd name="T2" fmla="*/ 85 w 92"/>
                                <a:gd name="T3" fmla="*/ 0 h 151"/>
                                <a:gd name="T4" fmla="*/ 85 w 92"/>
                                <a:gd name="T5" fmla="*/ 96 h 151"/>
                                <a:gd name="T6" fmla="*/ 0 w 92"/>
                                <a:gd name="T7" fmla="*/ 96 h 151"/>
                                <a:gd name="T8" fmla="*/ 0 w 92"/>
                                <a:gd name="T9" fmla="*/ 0 h 151"/>
                                <a:gd name="T10" fmla="*/ 0 w 92"/>
                                <a:gd name="T11" fmla="*/ 0 h 1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2" h="151">
                                  <a:moveTo>
                                    <a:pt x="0" y="0"/>
                                  </a:moveTo>
                                  <a:lnTo>
                                    <a:pt x="91" y="0"/>
                                  </a:lnTo>
                                  <a:lnTo>
                                    <a:pt x="91" y="150"/>
                                  </a:lnTo>
                                  <a:lnTo>
                                    <a:pt x="0" y="150"/>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8" name="Freeform 876"/>
                          <wps:cNvSpPr>
                            <a:spLocks/>
                          </wps:cNvSpPr>
                          <wps:spPr bwMode="auto">
                            <a:xfrm>
                              <a:off x="1820" y="3746"/>
                              <a:ext cx="91" cy="106"/>
                            </a:xfrm>
                            <a:custGeom>
                              <a:avLst/>
                              <a:gdLst>
                                <a:gd name="T0" fmla="*/ 0 w 99"/>
                                <a:gd name="T1" fmla="*/ 1 h 166"/>
                                <a:gd name="T2" fmla="*/ 90 w 99"/>
                                <a:gd name="T3" fmla="*/ 0 h 166"/>
                                <a:gd name="T4" fmla="*/ 90 w 99"/>
                                <a:gd name="T5" fmla="*/ 104 h 166"/>
                                <a:gd name="T6" fmla="*/ 0 w 99"/>
                                <a:gd name="T7" fmla="*/ 105 h 166"/>
                                <a:gd name="T8" fmla="*/ 0 w 99"/>
                                <a:gd name="T9" fmla="*/ 1 h 166"/>
                                <a:gd name="T10" fmla="*/ 0 w 99"/>
                                <a:gd name="T11" fmla="*/ 1 h 1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9" h="166">
                                  <a:moveTo>
                                    <a:pt x="0" y="1"/>
                                  </a:moveTo>
                                  <a:lnTo>
                                    <a:pt x="98" y="0"/>
                                  </a:lnTo>
                                  <a:lnTo>
                                    <a:pt x="98" y="163"/>
                                  </a:lnTo>
                                  <a:lnTo>
                                    <a:pt x="0" y="165"/>
                                  </a:lnTo>
                                  <a:lnTo>
                                    <a:pt x="0" y="1"/>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29" name="Freeform 877"/>
                          <wps:cNvSpPr>
                            <a:spLocks/>
                          </wps:cNvSpPr>
                          <wps:spPr bwMode="auto">
                            <a:xfrm>
                              <a:off x="1814" y="3751"/>
                              <a:ext cx="86" cy="100"/>
                            </a:xfrm>
                            <a:custGeom>
                              <a:avLst/>
                              <a:gdLst>
                                <a:gd name="T0" fmla="*/ 0 w 93"/>
                                <a:gd name="T1" fmla="*/ 1 h 155"/>
                                <a:gd name="T2" fmla="*/ 85 w 93"/>
                                <a:gd name="T3" fmla="*/ 0 h 155"/>
                                <a:gd name="T4" fmla="*/ 85 w 93"/>
                                <a:gd name="T5" fmla="*/ 98 h 155"/>
                                <a:gd name="T6" fmla="*/ 0 w 93"/>
                                <a:gd name="T7" fmla="*/ 99 h 155"/>
                                <a:gd name="T8" fmla="*/ 0 w 93"/>
                                <a:gd name="T9" fmla="*/ 1 h 155"/>
                                <a:gd name="T10" fmla="*/ 0 w 93"/>
                                <a:gd name="T11" fmla="*/ 1 h 15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3" h="155">
                                  <a:moveTo>
                                    <a:pt x="0" y="2"/>
                                  </a:moveTo>
                                  <a:lnTo>
                                    <a:pt x="92" y="0"/>
                                  </a:lnTo>
                                  <a:lnTo>
                                    <a:pt x="92" y="152"/>
                                  </a:lnTo>
                                  <a:lnTo>
                                    <a:pt x="0" y="154"/>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0" name="Freeform 878"/>
                          <wps:cNvSpPr>
                            <a:spLocks/>
                          </wps:cNvSpPr>
                          <wps:spPr bwMode="auto">
                            <a:xfrm>
                              <a:off x="2500" y="3802"/>
                              <a:ext cx="283" cy="82"/>
                            </a:xfrm>
                            <a:custGeom>
                              <a:avLst/>
                              <a:gdLst>
                                <a:gd name="T0" fmla="*/ 7 w 302"/>
                                <a:gd name="T1" fmla="*/ 4 h 129"/>
                                <a:gd name="T2" fmla="*/ 20 w 302"/>
                                <a:gd name="T3" fmla="*/ 2 h 129"/>
                                <a:gd name="T4" fmla="*/ 32 w 302"/>
                                <a:gd name="T5" fmla="*/ 0 h 129"/>
                                <a:gd name="T6" fmla="*/ 44 w 302"/>
                                <a:gd name="T7" fmla="*/ 3 h 129"/>
                                <a:gd name="T8" fmla="*/ 57 w 302"/>
                                <a:gd name="T9" fmla="*/ 6 h 129"/>
                                <a:gd name="T10" fmla="*/ 68 w 302"/>
                                <a:gd name="T11" fmla="*/ 9 h 129"/>
                                <a:gd name="T12" fmla="*/ 80 w 302"/>
                                <a:gd name="T13" fmla="*/ 7 h 129"/>
                                <a:gd name="T14" fmla="*/ 91 w 302"/>
                                <a:gd name="T15" fmla="*/ 9 h 129"/>
                                <a:gd name="T16" fmla="*/ 102 w 302"/>
                                <a:gd name="T17" fmla="*/ 10 h 129"/>
                                <a:gd name="T18" fmla="*/ 108 w 302"/>
                                <a:gd name="T19" fmla="*/ 15 h 129"/>
                                <a:gd name="T20" fmla="*/ 110 w 302"/>
                                <a:gd name="T21" fmla="*/ 21 h 129"/>
                                <a:gd name="T22" fmla="*/ 112 w 302"/>
                                <a:gd name="T23" fmla="*/ 24 h 129"/>
                                <a:gd name="T24" fmla="*/ 121 w 302"/>
                                <a:gd name="T25" fmla="*/ 21 h 129"/>
                                <a:gd name="T26" fmla="*/ 127 w 302"/>
                                <a:gd name="T27" fmla="*/ 19 h 129"/>
                                <a:gd name="T28" fmla="*/ 135 w 302"/>
                                <a:gd name="T29" fmla="*/ 19 h 129"/>
                                <a:gd name="T30" fmla="*/ 146 w 302"/>
                                <a:gd name="T31" fmla="*/ 21 h 129"/>
                                <a:gd name="T32" fmla="*/ 156 w 302"/>
                                <a:gd name="T33" fmla="*/ 25 h 129"/>
                                <a:gd name="T34" fmla="*/ 156 w 302"/>
                                <a:gd name="T35" fmla="*/ 31 h 129"/>
                                <a:gd name="T36" fmla="*/ 157 w 302"/>
                                <a:gd name="T37" fmla="*/ 31 h 129"/>
                                <a:gd name="T38" fmla="*/ 164 w 302"/>
                                <a:gd name="T39" fmla="*/ 29 h 129"/>
                                <a:gd name="T40" fmla="*/ 170 w 302"/>
                                <a:gd name="T41" fmla="*/ 28 h 129"/>
                                <a:gd name="T42" fmla="*/ 181 w 302"/>
                                <a:gd name="T43" fmla="*/ 29 h 129"/>
                                <a:gd name="T44" fmla="*/ 188 w 302"/>
                                <a:gd name="T45" fmla="*/ 31 h 129"/>
                                <a:gd name="T46" fmla="*/ 197 w 302"/>
                                <a:gd name="T47" fmla="*/ 34 h 129"/>
                                <a:gd name="T48" fmla="*/ 201 w 302"/>
                                <a:gd name="T49" fmla="*/ 39 h 129"/>
                                <a:gd name="T50" fmla="*/ 204 w 302"/>
                                <a:gd name="T51" fmla="*/ 32 h 129"/>
                                <a:gd name="T52" fmla="*/ 205 w 302"/>
                                <a:gd name="T53" fmla="*/ 29 h 129"/>
                                <a:gd name="T54" fmla="*/ 212 w 302"/>
                                <a:gd name="T55" fmla="*/ 27 h 129"/>
                                <a:gd name="T56" fmla="*/ 221 w 302"/>
                                <a:gd name="T57" fmla="*/ 28 h 129"/>
                                <a:gd name="T58" fmla="*/ 223 w 302"/>
                                <a:gd name="T59" fmla="*/ 27 h 129"/>
                                <a:gd name="T60" fmla="*/ 231 w 302"/>
                                <a:gd name="T61" fmla="*/ 25 h 129"/>
                                <a:gd name="T62" fmla="*/ 240 w 302"/>
                                <a:gd name="T63" fmla="*/ 29 h 129"/>
                                <a:gd name="T64" fmla="*/ 246 w 302"/>
                                <a:gd name="T65" fmla="*/ 32 h 129"/>
                                <a:gd name="T66" fmla="*/ 252 w 302"/>
                                <a:gd name="T67" fmla="*/ 35 h 129"/>
                                <a:gd name="T68" fmla="*/ 258 w 302"/>
                                <a:gd name="T69" fmla="*/ 41 h 129"/>
                                <a:gd name="T70" fmla="*/ 273 w 302"/>
                                <a:gd name="T71" fmla="*/ 48 h 129"/>
                                <a:gd name="T72" fmla="*/ 280 w 302"/>
                                <a:gd name="T73" fmla="*/ 57 h 129"/>
                                <a:gd name="T74" fmla="*/ 282 w 302"/>
                                <a:gd name="T75" fmla="*/ 64 h 129"/>
                                <a:gd name="T76" fmla="*/ 282 w 302"/>
                                <a:gd name="T77" fmla="*/ 70 h 129"/>
                                <a:gd name="T78" fmla="*/ 278 w 302"/>
                                <a:gd name="T79" fmla="*/ 76 h 129"/>
                                <a:gd name="T80" fmla="*/ 269 w 302"/>
                                <a:gd name="T81" fmla="*/ 81 h 129"/>
                                <a:gd name="T82" fmla="*/ 248 w 302"/>
                                <a:gd name="T83" fmla="*/ 79 h 129"/>
                                <a:gd name="T84" fmla="*/ 229 w 302"/>
                                <a:gd name="T85" fmla="*/ 78 h 129"/>
                                <a:gd name="T86" fmla="*/ 205 w 302"/>
                                <a:gd name="T87" fmla="*/ 78 h 129"/>
                                <a:gd name="T88" fmla="*/ 179 w 302"/>
                                <a:gd name="T89" fmla="*/ 79 h 129"/>
                                <a:gd name="T90" fmla="*/ 152 w 302"/>
                                <a:gd name="T91" fmla="*/ 78 h 129"/>
                                <a:gd name="T92" fmla="*/ 123 w 302"/>
                                <a:gd name="T93" fmla="*/ 76 h 129"/>
                                <a:gd name="T94" fmla="*/ 104 w 302"/>
                                <a:gd name="T95" fmla="*/ 75 h 129"/>
                                <a:gd name="T96" fmla="*/ 77 w 302"/>
                                <a:gd name="T97" fmla="*/ 76 h 129"/>
                                <a:gd name="T98" fmla="*/ 61 w 302"/>
                                <a:gd name="T99" fmla="*/ 78 h 129"/>
                                <a:gd name="T100" fmla="*/ 36 w 302"/>
                                <a:gd name="T101" fmla="*/ 78 h 129"/>
                                <a:gd name="T102" fmla="*/ 22 w 302"/>
                                <a:gd name="T103" fmla="*/ 76 h 129"/>
                                <a:gd name="T104" fmla="*/ 12 w 302"/>
                                <a:gd name="T105" fmla="*/ 74 h 129"/>
                                <a:gd name="T106" fmla="*/ 5 w 302"/>
                                <a:gd name="T107" fmla="*/ 71 h 129"/>
                                <a:gd name="T108" fmla="*/ 8 w 302"/>
                                <a:gd name="T109" fmla="*/ 64 h 129"/>
                                <a:gd name="T110" fmla="*/ 14 w 302"/>
                                <a:gd name="T111" fmla="*/ 57 h 129"/>
                                <a:gd name="T112" fmla="*/ 12 w 302"/>
                                <a:gd name="T113" fmla="*/ 48 h 129"/>
                                <a:gd name="T114" fmla="*/ 10 w 302"/>
                                <a:gd name="T115" fmla="*/ 43 h 129"/>
                                <a:gd name="T116" fmla="*/ 5 w 302"/>
                                <a:gd name="T117" fmla="*/ 35 h 129"/>
                                <a:gd name="T118" fmla="*/ 3 w 302"/>
                                <a:gd name="T119" fmla="*/ 27 h 129"/>
                                <a:gd name="T120" fmla="*/ 0 w 302"/>
                                <a:gd name="T121" fmla="*/ 17 h 129"/>
                                <a:gd name="T122" fmla="*/ 7 w 302"/>
                                <a:gd name="T123" fmla="*/ 4 h 129"/>
                                <a:gd name="T124" fmla="*/ 7 w 302"/>
                                <a:gd name="T125" fmla="*/ 4 h 12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302" h="129">
                                  <a:moveTo>
                                    <a:pt x="7" y="7"/>
                                  </a:moveTo>
                                  <a:lnTo>
                                    <a:pt x="21" y="3"/>
                                  </a:lnTo>
                                  <a:lnTo>
                                    <a:pt x="34" y="0"/>
                                  </a:lnTo>
                                  <a:lnTo>
                                    <a:pt x="47" y="5"/>
                                  </a:lnTo>
                                  <a:lnTo>
                                    <a:pt x="61" y="9"/>
                                  </a:lnTo>
                                  <a:lnTo>
                                    <a:pt x="73" y="14"/>
                                  </a:lnTo>
                                  <a:lnTo>
                                    <a:pt x="85" y="11"/>
                                  </a:lnTo>
                                  <a:lnTo>
                                    <a:pt x="97" y="14"/>
                                  </a:lnTo>
                                  <a:lnTo>
                                    <a:pt x="109" y="16"/>
                                  </a:lnTo>
                                  <a:lnTo>
                                    <a:pt x="115" y="24"/>
                                  </a:lnTo>
                                  <a:lnTo>
                                    <a:pt x="117" y="33"/>
                                  </a:lnTo>
                                  <a:lnTo>
                                    <a:pt x="120" y="37"/>
                                  </a:lnTo>
                                  <a:lnTo>
                                    <a:pt x="129" y="33"/>
                                  </a:lnTo>
                                  <a:lnTo>
                                    <a:pt x="136" y="30"/>
                                  </a:lnTo>
                                  <a:lnTo>
                                    <a:pt x="144" y="30"/>
                                  </a:lnTo>
                                  <a:lnTo>
                                    <a:pt x="156" y="33"/>
                                  </a:lnTo>
                                  <a:lnTo>
                                    <a:pt x="166" y="39"/>
                                  </a:lnTo>
                                  <a:lnTo>
                                    <a:pt x="166" y="48"/>
                                  </a:lnTo>
                                  <a:lnTo>
                                    <a:pt x="168" y="49"/>
                                  </a:lnTo>
                                  <a:lnTo>
                                    <a:pt x="175" y="46"/>
                                  </a:lnTo>
                                  <a:lnTo>
                                    <a:pt x="181" y="44"/>
                                  </a:lnTo>
                                  <a:lnTo>
                                    <a:pt x="193" y="46"/>
                                  </a:lnTo>
                                  <a:lnTo>
                                    <a:pt x="201" y="49"/>
                                  </a:lnTo>
                                  <a:lnTo>
                                    <a:pt x="210" y="53"/>
                                  </a:lnTo>
                                  <a:lnTo>
                                    <a:pt x="215" y="61"/>
                                  </a:lnTo>
                                  <a:lnTo>
                                    <a:pt x="218" y="51"/>
                                  </a:lnTo>
                                  <a:lnTo>
                                    <a:pt x="219" y="46"/>
                                  </a:lnTo>
                                  <a:lnTo>
                                    <a:pt x="226" y="42"/>
                                  </a:lnTo>
                                  <a:lnTo>
                                    <a:pt x="236" y="44"/>
                                  </a:lnTo>
                                  <a:lnTo>
                                    <a:pt x="238" y="42"/>
                                  </a:lnTo>
                                  <a:lnTo>
                                    <a:pt x="246" y="39"/>
                                  </a:lnTo>
                                  <a:lnTo>
                                    <a:pt x="256" y="46"/>
                                  </a:lnTo>
                                  <a:lnTo>
                                    <a:pt x="262" y="51"/>
                                  </a:lnTo>
                                  <a:lnTo>
                                    <a:pt x="269" y="55"/>
                                  </a:lnTo>
                                  <a:lnTo>
                                    <a:pt x="275" y="65"/>
                                  </a:lnTo>
                                  <a:lnTo>
                                    <a:pt x="291" y="76"/>
                                  </a:lnTo>
                                  <a:lnTo>
                                    <a:pt x="299" y="90"/>
                                  </a:lnTo>
                                  <a:lnTo>
                                    <a:pt x="301" y="101"/>
                                  </a:lnTo>
                                  <a:lnTo>
                                    <a:pt x="301" y="110"/>
                                  </a:lnTo>
                                  <a:lnTo>
                                    <a:pt x="297" y="120"/>
                                  </a:lnTo>
                                  <a:lnTo>
                                    <a:pt x="287" y="128"/>
                                  </a:lnTo>
                                  <a:lnTo>
                                    <a:pt x="265" y="124"/>
                                  </a:lnTo>
                                  <a:lnTo>
                                    <a:pt x="244" y="122"/>
                                  </a:lnTo>
                                  <a:lnTo>
                                    <a:pt x="219" y="122"/>
                                  </a:lnTo>
                                  <a:lnTo>
                                    <a:pt x="191" y="124"/>
                                  </a:lnTo>
                                  <a:lnTo>
                                    <a:pt x="162" y="122"/>
                                  </a:lnTo>
                                  <a:lnTo>
                                    <a:pt x="131" y="120"/>
                                  </a:lnTo>
                                  <a:lnTo>
                                    <a:pt x="111" y="118"/>
                                  </a:lnTo>
                                  <a:lnTo>
                                    <a:pt x="82" y="120"/>
                                  </a:lnTo>
                                  <a:lnTo>
                                    <a:pt x="65" y="122"/>
                                  </a:lnTo>
                                  <a:lnTo>
                                    <a:pt x="38" y="122"/>
                                  </a:lnTo>
                                  <a:lnTo>
                                    <a:pt x="23" y="120"/>
                                  </a:lnTo>
                                  <a:lnTo>
                                    <a:pt x="13" y="116"/>
                                  </a:lnTo>
                                  <a:lnTo>
                                    <a:pt x="5" y="112"/>
                                  </a:lnTo>
                                  <a:lnTo>
                                    <a:pt x="9" y="101"/>
                                  </a:lnTo>
                                  <a:lnTo>
                                    <a:pt x="15" y="90"/>
                                  </a:lnTo>
                                  <a:lnTo>
                                    <a:pt x="13" y="76"/>
                                  </a:lnTo>
                                  <a:lnTo>
                                    <a:pt x="11" y="68"/>
                                  </a:lnTo>
                                  <a:lnTo>
                                    <a:pt x="5" y="55"/>
                                  </a:lnTo>
                                  <a:lnTo>
                                    <a:pt x="3" y="42"/>
                                  </a:lnTo>
                                  <a:lnTo>
                                    <a:pt x="0" y="26"/>
                                  </a:lnTo>
                                  <a:lnTo>
                                    <a:pt x="7"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1" name="Freeform 879"/>
                          <wps:cNvSpPr>
                            <a:spLocks/>
                          </wps:cNvSpPr>
                          <wps:spPr bwMode="auto">
                            <a:xfrm>
                              <a:off x="2494" y="3805"/>
                              <a:ext cx="281" cy="80"/>
                            </a:xfrm>
                            <a:custGeom>
                              <a:avLst/>
                              <a:gdLst>
                                <a:gd name="T0" fmla="*/ 6 w 301"/>
                                <a:gd name="T1" fmla="*/ 4 h 126"/>
                                <a:gd name="T2" fmla="*/ 17 w 301"/>
                                <a:gd name="T3" fmla="*/ 0 h 126"/>
                                <a:gd name="T4" fmla="*/ 30 w 301"/>
                                <a:gd name="T5" fmla="*/ 0 h 126"/>
                                <a:gd name="T6" fmla="*/ 42 w 301"/>
                                <a:gd name="T7" fmla="*/ 1 h 126"/>
                                <a:gd name="T8" fmla="*/ 55 w 301"/>
                                <a:gd name="T9" fmla="*/ 4 h 126"/>
                                <a:gd name="T10" fmla="*/ 64 w 301"/>
                                <a:gd name="T11" fmla="*/ 7 h 126"/>
                                <a:gd name="T12" fmla="*/ 76 w 301"/>
                                <a:gd name="T13" fmla="*/ 6 h 126"/>
                                <a:gd name="T14" fmla="*/ 88 w 301"/>
                                <a:gd name="T15" fmla="*/ 7 h 126"/>
                                <a:gd name="T16" fmla="*/ 99 w 301"/>
                                <a:gd name="T17" fmla="*/ 10 h 126"/>
                                <a:gd name="T18" fmla="*/ 106 w 301"/>
                                <a:gd name="T19" fmla="*/ 13 h 126"/>
                                <a:gd name="T20" fmla="*/ 106 w 301"/>
                                <a:gd name="T21" fmla="*/ 20 h 126"/>
                                <a:gd name="T22" fmla="*/ 108 w 301"/>
                                <a:gd name="T23" fmla="*/ 23 h 126"/>
                                <a:gd name="T24" fmla="*/ 119 w 301"/>
                                <a:gd name="T25" fmla="*/ 20 h 126"/>
                                <a:gd name="T26" fmla="*/ 126 w 301"/>
                                <a:gd name="T27" fmla="*/ 18 h 126"/>
                                <a:gd name="T28" fmla="*/ 132 w 301"/>
                                <a:gd name="T29" fmla="*/ 17 h 126"/>
                                <a:gd name="T30" fmla="*/ 143 w 301"/>
                                <a:gd name="T31" fmla="*/ 20 h 126"/>
                                <a:gd name="T32" fmla="*/ 152 w 301"/>
                                <a:gd name="T33" fmla="*/ 23 h 126"/>
                                <a:gd name="T34" fmla="*/ 154 w 301"/>
                                <a:gd name="T35" fmla="*/ 29 h 126"/>
                                <a:gd name="T36" fmla="*/ 156 w 301"/>
                                <a:gd name="T37" fmla="*/ 30 h 126"/>
                                <a:gd name="T38" fmla="*/ 160 w 301"/>
                                <a:gd name="T39" fmla="*/ 27 h 126"/>
                                <a:gd name="T40" fmla="*/ 168 w 301"/>
                                <a:gd name="T41" fmla="*/ 27 h 126"/>
                                <a:gd name="T42" fmla="*/ 177 w 301"/>
                                <a:gd name="T43" fmla="*/ 27 h 126"/>
                                <a:gd name="T44" fmla="*/ 185 w 301"/>
                                <a:gd name="T45" fmla="*/ 29 h 126"/>
                                <a:gd name="T46" fmla="*/ 192 w 301"/>
                                <a:gd name="T47" fmla="*/ 32 h 126"/>
                                <a:gd name="T48" fmla="*/ 198 w 301"/>
                                <a:gd name="T49" fmla="*/ 36 h 126"/>
                                <a:gd name="T50" fmla="*/ 200 w 301"/>
                                <a:gd name="T51" fmla="*/ 32 h 126"/>
                                <a:gd name="T52" fmla="*/ 203 w 301"/>
                                <a:gd name="T53" fmla="*/ 27 h 126"/>
                                <a:gd name="T54" fmla="*/ 210 w 301"/>
                                <a:gd name="T55" fmla="*/ 25 h 126"/>
                                <a:gd name="T56" fmla="*/ 218 w 301"/>
                                <a:gd name="T57" fmla="*/ 27 h 126"/>
                                <a:gd name="T58" fmla="*/ 221 w 301"/>
                                <a:gd name="T59" fmla="*/ 26 h 126"/>
                                <a:gd name="T60" fmla="*/ 227 w 301"/>
                                <a:gd name="T61" fmla="*/ 25 h 126"/>
                                <a:gd name="T62" fmla="*/ 236 w 301"/>
                                <a:gd name="T63" fmla="*/ 27 h 126"/>
                                <a:gd name="T64" fmla="*/ 243 w 301"/>
                                <a:gd name="T65" fmla="*/ 30 h 126"/>
                                <a:gd name="T66" fmla="*/ 247 w 301"/>
                                <a:gd name="T67" fmla="*/ 34 h 126"/>
                                <a:gd name="T68" fmla="*/ 254 w 301"/>
                                <a:gd name="T69" fmla="*/ 39 h 126"/>
                                <a:gd name="T70" fmla="*/ 269 w 301"/>
                                <a:gd name="T71" fmla="*/ 48 h 126"/>
                                <a:gd name="T72" fmla="*/ 276 w 301"/>
                                <a:gd name="T73" fmla="*/ 57 h 126"/>
                                <a:gd name="T74" fmla="*/ 280 w 301"/>
                                <a:gd name="T75" fmla="*/ 63 h 126"/>
                                <a:gd name="T76" fmla="*/ 280 w 301"/>
                                <a:gd name="T77" fmla="*/ 68 h 126"/>
                                <a:gd name="T78" fmla="*/ 276 w 301"/>
                                <a:gd name="T79" fmla="*/ 74 h 126"/>
                                <a:gd name="T80" fmla="*/ 265 w 301"/>
                                <a:gd name="T81" fmla="*/ 79 h 126"/>
                                <a:gd name="T82" fmla="*/ 246 w 301"/>
                                <a:gd name="T83" fmla="*/ 78 h 126"/>
                                <a:gd name="T84" fmla="*/ 225 w 301"/>
                                <a:gd name="T85" fmla="*/ 76 h 126"/>
                                <a:gd name="T86" fmla="*/ 203 w 301"/>
                                <a:gd name="T87" fmla="*/ 77 h 126"/>
                                <a:gd name="T88" fmla="*/ 176 w 301"/>
                                <a:gd name="T89" fmla="*/ 78 h 126"/>
                                <a:gd name="T90" fmla="*/ 148 w 301"/>
                                <a:gd name="T91" fmla="*/ 77 h 126"/>
                                <a:gd name="T92" fmla="*/ 119 w 301"/>
                                <a:gd name="T93" fmla="*/ 74 h 126"/>
                                <a:gd name="T94" fmla="*/ 101 w 301"/>
                                <a:gd name="T95" fmla="*/ 74 h 126"/>
                                <a:gd name="T96" fmla="*/ 75 w 301"/>
                                <a:gd name="T97" fmla="*/ 74 h 126"/>
                                <a:gd name="T98" fmla="*/ 57 w 301"/>
                                <a:gd name="T99" fmla="*/ 76 h 126"/>
                                <a:gd name="T100" fmla="*/ 32 w 301"/>
                                <a:gd name="T101" fmla="*/ 77 h 126"/>
                                <a:gd name="T102" fmla="*/ 19 w 301"/>
                                <a:gd name="T103" fmla="*/ 76 h 126"/>
                                <a:gd name="T104" fmla="*/ 11 w 301"/>
                                <a:gd name="T105" fmla="*/ 73 h 126"/>
                                <a:gd name="T106" fmla="*/ 4 w 301"/>
                                <a:gd name="T107" fmla="*/ 70 h 126"/>
                                <a:gd name="T108" fmla="*/ 6 w 301"/>
                                <a:gd name="T109" fmla="*/ 62 h 126"/>
                                <a:gd name="T110" fmla="*/ 11 w 301"/>
                                <a:gd name="T111" fmla="*/ 57 h 126"/>
                                <a:gd name="T112" fmla="*/ 11 w 301"/>
                                <a:gd name="T113" fmla="*/ 48 h 126"/>
                                <a:gd name="T114" fmla="*/ 7 w 301"/>
                                <a:gd name="T115" fmla="*/ 43 h 126"/>
                                <a:gd name="T116" fmla="*/ 4 w 301"/>
                                <a:gd name="T117" fmla="*/ 34 h 126"/>
                                <a:gd name="T118" fmla="*/ 0 w 301"/>
                                <a:gd name="T119" fmla="*/ 26 h 126"/>
                                <a:gd name="T120" fmla="*/ 0 w 301"/>
                                <a:gd name="T121" fmla="*/ 16 h 126"/>
                                <a:gd name="T122" fmla="*/ 6 w 301"/>
                                <a:gd name="T123" fmla="*/ 4 h 126"/>
                                <a:gd name="T124" fmla="*/ 6 w 301"/>
                                <a:gd name="T125" fmla="*/ 4 h 12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301" h="126">
                                  <a:moveTo>
                                    <a:pt x="6" y="6"/>
                                  </a:moveTo>
                                  <a:lnTo>
                                    <a:pt x="18" y="0"/>
                                  </a:lnTo>
                                  <a:lnTo>
                                    <a:pt x="32" y="0"/>
                                  </a:lnTo>
                                  <a:lnTo>
                                    <a:pt x="45" y="2"/>
                                  </a:lnTo>
                                  <a:lnTo>
                                    <a:pt x="59" y="6"/>
                                  </a:lnTo>
                                  <a:lnTo>
                                    <a:pt x="69" y="11"/>
                                  </a:lnTo>
                                  <a:lnTo>
                                    <a:pt x="81" y="9"/>
                                  </a:lnTo>
                                  <a:lnTo>
                                    <a:pt x="94" y="11"/>
                                  </a:lnTo>
                                  <a:lnTo>
                                    <a:pt x="106" y="15"/>
                                  </a:lnTo>
                                  <a:lnTo>
                                    <a:pt x="114" y="21"/>
                                  </a:lnTo>
                                  <a:lnTo>
                                    <a:pt x="114" y="31"/>
                                  </a:lnTo>
                                  <a:lnTo>
                                    <a:pt x="116" y="37"/>
                                  </a:lnTo>
                                  <a:lnTo>
                                    <a:pt x="127" y="31"/>
                                  </a:lnTo>
                                  <a:lnTo>
                                    <a:pt x="135" y="28"/>
                                  </a:lnTo>
                                  <a:lnTo>
                                    <a:pt x="141" y="27"/>
                                  </a:lnTo>
                                  <a:lnTo>
                                    <a:pt x="153" y="31"/>
                                  </a:lnTo>
                                  <a:lnTo>
                                    <a:pt x="163" y="37"/>
                                  </a:lnTo>
                                  <a:lnTo>
                                    <a:pt x="165" y="46"/>
                                  </a:lnTo>
                                  <a:lnTo>
                                    <a:pt x="167" y="48"/>
                                  </a:lnTo>
                                  <a:lnTo>
                                    <a:pt x="171" y="43"/>
                                  </a:lnTo>
                                  <a:lnTo>
                                    <a:pt x="180" y="43"/>
                                  </a:lnTo>
                                  <a:lnTo>
                                    <a:pt x="190" y="43"/>
                                  </a:lnTo>
                                  <a:lnTo>
                                    <a:pt x="198" y="46"/>
                                  </a:lnTo>
                                  <a:lnTo>
                                    <a:pt x="206" y="50"/>
                                  </a:lnTo>
                                  <a:lnTo>
                                    <a:pt x="212" y="57"/>
                                  </a:lnTo>
                                  <a:lnTo>
                                    <a:pt x="214" y="50"/>
                                  </a:lnTo>
                                  <a:lnTo>
                                    <a:pt x="217" y="43"/>
                                  </a:lnTo>
                                  <a:lnTo>
                                    <a:pt x="225" y="39"/>
                                  </a:lnTo>
                                  <a:lnTo>
                                    <a:pt x="233" y="43"/>
                                  </a:lnTo>
                                  <a:lnTo>
                                    <a:pt x="237" y="41"/>
                                  </a:lnTo>
                                  <a:lnTo>
                                    <a:pt x="243" y="39"/>
                                  </a:lnTo>
                                  <a:lnTo>
                                    <a:pt x="253" y="43"/>
                                  </a:lnTo>
                                  <a:lnTo>
                                    <a:pt x="260" y="48"/>
                                  </a:lnTo>
                                  <a:lnTo>
                                    <a:pt x="265" y="53"/>
                                  </a:lnTo>
                                  <a:lnTo>
                                    <a:pt x="272" y="61"/>
                                  </a:lnTo>
                                  <a:lnTo>
                                    <a:pt x="288" y="75"/>
                                  </a:lnTo>
                                  <a:lnTo>
                                    <a:pt x="296" y="89"/>
                                  </a:lnTo>
                                  <a:lnTo>
                                    <a:pt x="300" y="100"/>
                                  </a:lnTo>
                                  <a:lnTo>
                                    <a:pt x="300" y="107"/>
                                  </a:lnTo>
                                  <a:lnTo>
                                    <a:pt x="296" y="117"/>
                                  </a:lnTo>
                                  <a:lnTo>
                                    <a:pt x="284" y="125"/>
                                  </a:lnTo>
                                  <a:lnTo>
                                    <a:pt x="263" y="123"/>
                                  </a:lnTo>
                                  <a:lnTo>
                                    <a:pt x="241" y="119"/>
                                  </a:lnTo>
                                  <a:lnTo>
                                    <a:pt x="217" y="121"/>
                                  </a:lnTo>
                                  <a:lnTo>
                                    <a:pt x="188" y="123"/>
                                  </a:lnTo>
                                  <a:lnTo>
                                    <a:pt x="159" y="121"/>
                                  </a:lnTo>
                                  <a:lnTo>
                                    <a:pt x="128" y="117"/>
                                  </a:lnTo>
                                  <a:lnTo>
                                    <a:pt x="108" y="117"/>
                                  </a:lnTo>
                                  <a:lnTo>
                                    <a:pt x="80" y="117"/>
                                  </a:lnTo>
                                  <a:lnTo>
                                    <a:pt x="61" y="119"/>
                                  </a:lnTo>
                                  <a:lnTo>
                                    <a:pt x="34" y="121"/>
                                  </a:lnTo>
                                  <a:lnTo>
                                    <a:pt x="20" y="119"/>
                                  </a:lnTo>
                                  <a:lnTo>
                                    <a:pt x="12" y="115"/>
                                  </a:lnTo>
                                  <a:lnTo>
                                    <a:pt x="4" y="111"/>
                                  </a:lnTo>
                                  <a:lnTo>
                                    <a:pt x="6" y="98"/>
                                  </a:lnTo>
                                  <a:lnTo>
                                    <a:pt x="12" y="89"/>
                                  </a:lnTo>
                                  <a:lnTo>
                                    <a:pt x="12" y="75"/>
                                  </a:lnTo>
                                  <a:lnTo>
                                    <a:pt x="7" y="67"/>
                                  </a:lnTo>
                                  <a:lnTo>
                                    <a:pt x="4" y="53"/>
                                  </a:lnTo>
                                  <a:lnTo>
                                    <a:pt x="0" y="41"/>
                                  </a:lnTo>
                                  <a:lnTo>
                                    <a:pt x="0" y="25"/>
                                  </a:lnTo>
                                  <a:lnTo>
                                    <a:pt x="6" y="6"/>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2" name="Freeform 880"/>
                          <wps:cNvSpPr>
                            <a:spLocks/>
                          </wps:cNvSpPr>
                          <wps:spPr bwMode="auto">
                            <a:xfrm>
                              <a:off x="2607" y="3827"/>
                              <a:ext cx="149" cy="64"/>
                            </a:xfrm>
                            <a:custGeom>
                              <a:avLst/>
                              <a:gdLst>
                                <a:gd name="T0" fmla="*/ 4 w 161"/>
                                <a:gd name="T1" fmla="*/ 4 h 102"/>
                                <a:gd name="T2" fmla="*/ 10 w 161"/>
                                <a:gd name="T3" fmla="*/ 2 h 102"/>
                                <a:gd name="T4" fmla="*/ 15 w 161"/>
                                <a:gd name="T5" fmla="*/ 0 h 102"/>
                                <a:gd name="T6" fmla="*/ 22 w 161"/>
                                <a:gd name="T7" fmla="*/ 2 h 102"/>
                                <a:gd name="T8" fmla="*/ 29 w 161"/>
                                <a:gd name="T9" fmla="*/ 4 h 102"/>
                                <a:gd name="T10" fmla="*/ 34 w 161"/>
                                <a:gd name="T11" fmla="*/ 6 h 102"/>
                                <a:gd name="T12" fmla="*/ 40 w 161"/>
                                <a:gd name="T13" fmla="*/ 6 h 102"/>
                                <a:gd name="T14" fmla="*/ 47 w 161"/>
                                <a:gd name="T15" fmla="*/ 6 h 102"/>
                                <a:gd name="T16" fmla="*/ 54 w 161"/>
                                <a:gd name="T17" fmla="*/ 9 h 102"/>
                                <a:gd name="T18" fmla="*/ 57 w 161"/>
                                <a:gd name="T19" fmla="*/ 12 h 102"/>
                                <a:gd name="T20" fmla="*/ 57 w 161"/>
                                <a:gd name="T21" fmla="*/ 16 h 102"/>
                                <a:gd name="T22" fmla="*/ 59 w 161"/>
                                <a:gd name="T23" fmla="*/ 19 h 102"/>
                                <a:gd name="T24" fmla="*/ 63 w 161"/>
                                <a:gd name="T25" fmla="*/ 16 h 102"/>
                                <a:gd name="T26" fmla="*/ 67 w 161"/>
                                <a:gd name="T27" fmla="*/ 14 h 102"/>
                                <a:gd name="T28" fmla="*/ 70 w 161"/>
                                <a:gd name="T29" fmla="*/ 14 h 102"/>
                                <a:gd name="T30" fmla="*/ 75 w 161"/>
                                <a:gd name="T31" fmla="*/ 16 h 102"/>
                                <a:gd name="T32" fmla="*/ 81 w 161"/>
                                <a:gd name="T33" fmla="*/ 19 h 102"/>
                                <a:gd name="T34" fmla="*/ 81 w 161"/>
                                <a:gd name="T35" fmla="*/ 23 h 102"/>
                                <a:gd name="T36" fmla="*/ 83 w 161"/>
                                <a:gd name="T37" fmla="*/ 24 h 102"/>
                                <a:gd name="T38" fmla="*/ 85 w 161"/>
                                <a:gd name="T39" fmla="*/ 22 h 102"/>
                                <a:gd name="T40" fmla="*/ 90 w 161"/>
                                <a:gd name="T41" fmla="*/ 22 h 102"/>
                                <a:gd name="T42" fmla="*/ 94 w 161"/>
                                <a:gd name="T43" fmla="*/ 22 h 102"/>
                                <a:gd name="T44" fmla="*/ 98 w 161"/>
                                <a:gd name="T45" fmla="*/ 24 h 102"/>
                                <a:gd name="T46" fmla="*/ 102 w 161"/>
                                <a:gd name="T47" fmla="*/ 26 h 102"/>
                                <a:gd name="T48" fmla="*/ 106 w 161"/>
                                <a:gd name="T49" fmla="*/ 29 h 102"/>
                                <a:gd name="T50" fmla="*/ 106 w 161"/>
                                <a:gd name="T51" fmla="*/ 26 h 102"/>
                                <a:gd name="T52" fmla="*/ 108 w 161"/>
                                <a:gd name="T53" fmla="*/ 22 h 102"/>
                                <a:gd name="T54" fmla="*/ 112 w 161"/>
                                <a:gd name="T55" fmla="*/ 19 h 102"/>
                                <a:gd name="T56" fmla="*/ 116 w 161"/>
                                <a:gd name="T57" fmla="*/ 22 h 102"/>
                                <a:gd name="T58" fmla="*/ 118 w 161"/>
                                <a:gd name="T59" fmla="*/ 21 h 102"/>
                                <a:gd name="T60" fmla="*/ 121 w 161"/>
                                <a:gd name="T61" fmla="*/ 19 h 102"/>
                                <a:gd name="T62" fmla="*/ 125 w 161"/>
                                <a:gd name="T63" fmla="*/ 22 h 102"/>
                                <a:gd name="T64" fmla="*/ 130 w 161"/>
                                <a:gd name="T65" fmla="*/ 26 h 102"/>
                                <a:gd name="T66" fmla="*/ 132 w 161"/>
                                <a:gd name="T67" fmla="*/ 28 h 102"/>
                                <a:gd name="T68" fmla="*/ 134 w 161"/>
                                <a:gd name="T69" fmla="*/ 32 h 102"/>
                                <a:gd name="T70" fmla="*/ 143 w 161"/>
                                <a:gd name="T71" fmla="*/ 38 h 102"/>
                                <a:gd name="T72" fmla="*/ 148 w 161"/>
                                <a:gd name="T73" fmla="*/ 45 h 102"/>
                                <a:gd name="T74" fmla="*/ 148 w 161"/>
                                <a:gd name="T75" fmla="*/ 51 h 102"/>
                                <a:gd name="T76" fmla="*/ 148 w 161"/>
                                <a:gd name="T77" fmla="*/ 55 h 102"/>
                                <a:gd name="T78" fmla="*/ 145 w 161"/>
                                <a:gd name="T79" fmla="*/ 60 h 102"/>
                                <a:gd name="T80" fmla="*/ 141 w 161"/>
                                <a:gd name="T81" fmla="*/ 63 h 102"/>
                                <a:gd name="T82" fmla="*/ 131 w 161"/>
                                <a:gd name="T83" fmla="*/ 61 h 102"/>
                                <a:gd name="T84" fmla="*/ 118 w 161"/>
                                <a:gd name="T85" fmla="*/ 61 h 102"/>
                                <a:gd name="T86" fmla="*/ 108 w 161"/>
                                <a:gd name="T87" fmla="*/ 61 h 102"/>
                                <a:gd name="T88" fmla="*/ 93 w 161"/>
                                <a:gd name="T89" fmla="*/ 61 h 102"/>
                                <a:gd name="T90" fmla="*/ 80 w 161"/>
                                <a:gd name="T91" fmla="*/ 61 h 102"/>
                                <a:gd name="T92" fmla="*/ 65 w 161"/>
                                <a:gd name="T93" fmla="*/ 60 h 102"/>
                                <a:gd name="T94" fmla="*/ 56 w 161"/>
                                <a:gd name="T95" fmla="*/ 58 h 102"/>
                                <a:gd name="T96" fmla="*/ 40 w 161"/>
                                <a:gd name="T97" fmla="*/ 60 h 102"/>
                                <a:gd name="T98" fmla="*/ 31 w 161"/>
                                <a:gd name="T99" fmla="*/ 61 h 102"/>
                                <a:gd name="T100" fmla="*/ 17 w 161"/>
                                <a:gd name="T101" fmla="*/ 61 h 102"/>
                                <a:gd name="T102" fmla="*/ 11 w 161"/>
                                <a:gd name="T103" fmla="*/ 61 h 102"/>
                                <a:gd name="T104" fmla="*/ 6 w 161"/>
                                <a:gd name="T105" fmla="*/ 58 h 102"/>
                                <a:gd name="T106" fmla="*/ 2 w 161"/>
                                <a:gd name="T107" fmla="*/ 56 h 102"/>
                                <a:gd name="T108" fmla="*/ 4 w 161"/>
                                <a:gd name="T109" fmla="*/ 50 h 102"/>
                                <a:gd name="T110" fmla="*/ 6 w 161"/>
                                <a:gd name="T111" fmla="*/ 45 h 102"/>
                                <a:gd name="T112" fmla="*/ 6 w 161"/>
                                <a:gd name="T113" fmla="*/ 38 h 102"/>
                                <a:gd name="T114" fmla="*/ 4 w 161"/>
                                <a:gd name="T115" fmla="*/ 35 h 102"/>
                                <a:gd name="T116" fmla="*/ 2 w 161"/>
                                <a:gd name="T117" fmla="*/ 28 h 102"/>
                                <a:gd name="T118" fmla="*/ 0 w 161"/>
                                <a:gd name="T119" fmla="*/ 21 h 102"/>
                                <a:gd name="T120" fmla="*/ 0 w 161"/>
                                <a:gd name="T121" fmla="*/ 14 h 102"/>
                                <a:gd name="T122" fmla="*/ 4 w 161"/>
                                <a:gd name="T123" fmla="*/ 4 h 102"/>
                                <a:gd name="T124" fmla="*/ 4 w 161"/>
                                <a:gd name="T125" fmla="*/ 4 h 102"/>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1" h="102">
                                  <a:moveTo>
                                    <a:pt x="4" y="7"/>
                                  </a:moveTo>
                                  <a:lnTo>
                                    <a:pt x="11" y="3"/>
                                  </a:lnTo>
                                  <a:lnTo>
                                    <a:pt x="16" y="0"/>
                                  </a:lnTo>
                                  <a:lnTo>
                                    <a:pt x="24" y="3"/>
                                  </a:lnTo>
                                  <a:lnTo>
                                    <a:pt x="31" y="7"/>
                                  </a:lnTo>
                                  <a:lnTo>
                                    <a:pt x="37" y="10"/>
                                  </a:lnTo>
                                  <a:lnTo>
                                    <a:pt x="43" y="9"/>
                                  </a:lnTo>
                                  <a:lnTo>
                                    <a:pt x="51" y="10"/>
                                  </a:lnTo>
                                  <a:lnTo>
                                    <a:pt x="58" y="14"/>
                                  </a:lnTo>
                                  <a:lnTo>
                                    <a:pt x="62" y="19"/>
                                  </a:lnTo>
                                  <a:lnTo>
                                    <a:pt x="62" y="26"/>
                                  </a:lnTo>
                                  <a:lnTo>
                                    <a:pt x="64" y="31"/>
                                  </a:lnTo>
                                  <a:lnTo>
                                    <a:pt x="68" y="26"/>
                                  </a:lnTo>
                                  <a:lnTo>
                                    <a:pt x="72" y="23"/>
                                  </a:lnTo>
                                  <a:lnTo>
                                    <a:pt x="76" y="23"/>
                                  </a:lnTo>
                                  <a:lnTo>
                                    <a:pt x="81" y="26"/>
                                  </a:lnTo>
                                  <a:lnTo>
                                    <a:pt x="88" y="31"/>
                                  </a:lnTo>
                                  <a:lnTo>
                                    <a:pt x="88" y="37"/>
                                  </a:lnTo>
                                  <a:lnTo>
                                    <a:pt x="90" y="39"/>
                                  </a:lnTo>
                                  <a:lnTo>
                                    <a:pt x="92" y="35"/>
                                  </a:lnTo>
                                  <a:lnTo>
                                    <a:pt x="97" y="35"/>
                                  </a:lnTo>
                                  <a:lnTo>
                                    <a:pt x="102" y="35"/>
                                  </a:lnTo>
                                  <a:lnTo>
                                    <a:pt x="106" y="39"/>
                                  </a:lnTo>
                                  <a:lnTo>
                                    <a:pt x="110" y="41"/>
                                  </a:lnTo>
                                  <a:lnTo>
                                    <a:pt x="115" y="47"/>
                                  </a:lnTo>
                                  <a:lnTo>
                                    <a:pt x="115" y="41"/>
                                  </a:lnTo>
                                  <a:lnTo>
                                    <a:pt x="117" y="35"/>
                                  </a:lnTo>
                                  <a:lnTo>
                                    <a:pt x="121" y="31"/>
                                  </a:lnTo>
                                  <a:lnTo>
                                    <a:pt x="125" y="35"/>
                                  </a:lnTo>
                                  <a:lnTo>
                                    <a:pt x="127" y="33"/>
                                  </a:lnTo>
                                  <a:lnTo>
                                    <a:pt x="131" y="31"/>
                                  </a:lnTo>
                                  <a:lnTo>
                                    <a:pt x="135" y="35"/>
                                  </a:lnTo>
                                  <a:lnTo>
                                    <a:pt x="140" y="41"/>
                                  </a:lnTo>
                                  <a:lnTo>
                                    <a:pt x="143" y="45"/>
                                  </a:lnTo>
                                  <a:lnTo>
                                    <a:pt x="145" y="51"/>
                                  </a:lnTo>
                                  <a:lnTo>
                                    <a:pt x="154" y="60"/>
                                  </a:lnTo>
                                  <a:lnTo>
                                    <a:pt x="160" y="71"/>
                                  </a:lnTo>
                                  <a:lnTo>
                                    <a:pt x="160" y="81"/>
                                  </a:lnTo>
                                  <a:lnTo>
                                    <a:pt x="160" y="87"/>
                                  </a:lnTo>
                                  <a:lnTo>
                                    <a:pt x="157" y="95"/>
                                  </a:lnTo>
                                  <a:lnTo>
                                    <a:pt x="152" y="101"/>
                                  </a:lnTo>
                                  <a:lnTo>
                                    <a:pt x="142" y="98"/>
                                  </a:lnTo>
                                  <a:lnTo>
                                    <a:pt x="128" y="97"/>
                                  </a:lnTo>
                                  <a:lnTo>
                                    <a:pt x="117" y="97"/>
                                  </a:lnTo>
                                  <a:lnTo>
                                    <a:pt x="100" y="98"/>
                                  </a:lnTo>
                                  <a:lnTo>
                                    <a:pt x="86" y="97"/>
                                  </a:lnTo>
                                  <a:lnTo>
                                    <a:pt x="70" y="95"/>
                                  </a:lnTo>
                                  <a:lnTo>
                                    <a:pt x="60" y="93"/>
                                  </a:lnTo>
                                  <a:lnTo>
                                    <a:pt x="43" y="95"/>
                                  </a:lnTo>
                                  <a:lnTo>
                                    <a:pt x="33" y="97"/>
                                  </a:lnTo>
                                  <a:lnTo>
                                    <a:pt x="18" y="97"/>
                                  </a:lnTo>
                                  <a:lnTo>
                                    <a:pt x="12" y="97"/>
                                  </a:lnTo>
                                  <a:lnTo>
                                    <a:pt x="7" y="93"/>
                                  </a:lnTo>
                                  <a:lnTo>
                                    <a:pt x="2" y="89"/>
                                  </a:lnTo>
                                  <a:lnTo>
                                    <a:pt x="4" y="79"/>
                                  </a:lnTo>
                                  <a:lnTo>
                                    <a:pt x="7" y="71"/>
                                  </a:lnTo>
                                  <a:lnTo>
                                    <a:pt x="7" y="60"/>
                                  </a:lnTo>
                                  <a:lnTo>
                                    <a:pt x="4" y="55"/>
                                  </a:lnTo>
                                  <a:lnTo>
                                    <a:pt x="2" y="45"/>
                                  </a:lnTo>
                                  <a:lnTo>
                                    <a:pt x="0" y="33"/>
                                  </a:lnTo>
                                  <a:lnTo>
                                    <a:pt x="0" y="22"/>
                                  </a:lnTo>
                                  <a:lnTo>
                                    <a:pt x="4" y="7"/>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3" name="Freeform 881"/>
                          <wps:cNvSpPr>
                            <a:spLocks/>
                          </wps:cNvSpPr>
                          <wps:spPr bwMode="auto">
                            <a:xfrm>
                              <a:off x="2516" y="3825"/>
                              <a:ext cx="150" cy="64"/>
                            </a:xfrm>
                            <a:custGeom>
                              <a:avLst/>
                              <a:gdLst>
                                <a:gd name="T0" fmla="*/ 145 w 161"/>
                                <a:gd name="T1" fmla="*/ 3 h 100"/>
                                <a:gd name="T2" fmla="*/ 139 w 161"/>
                                <a:gd name="T3" fmla="*/ 0 h 100"/>
                                <a:gd name="T4" fmla="*/ 133 w 161"/>
                                <a:gd name="T5" fmla="*/ 0 h 100"/>
                                <a:gd name="T6" fmla="*/ 126 w 161"/>
                                <a:gd name="T7" fmla="*/ 1 h 100"/>
                                <a:gd name="T8" fmla="*/ 120 w 161"/>
                                <a:gd name="T9" fmla="*/ 3 h 100"/>
                                <a:gd name="T10" fmla="*/ 115 w 161"/>
                                <a:gd name="T11" fmla="*/ 7 h 100"/>
                                <a:gd name="T12" fmla="*/ 109 w 161"/>
                                <a:gd name="T13" fmla="*/ 6 h 100"/>
                                <a:gd name="T14" fmla="*/ 101 w 161"/>
                                <a:gd name="T15" fmla="*/ 7 h 100"/>
                                <a:gd name="T16" fmla="*/ 96 w 161"/>
                                <a:gd name="T17" fmla="*/ 8 h 100"/>
                                <a:gd name="T18" fmla="*/ 91 w 161"/>
                                <a:gd name="T19" fmla="*/ 12 h 100"/>
                                <a:gd name="T20" fmla="*/ 91 w 161"/>
                                <a:gd name="T21" fmla="*/ 16 h 100"/>
                                <a:gd name="T22" fmla="*/ 91 w 161"/>
                                <a:gd name="T23" fmla="*/ 19 h 100"/>
                                <a:gd name="T24" fmla="*/ 86 w 161"/>
                                <a:gd name="T25" fmla="*/ 16 h 100"/>
                                <a:gd name="T26" fmla="*/ 82 w 161"/>
                                <a:gd name="T27" fmla="*/ 15 h 100"/>
                                <a:gd name="T28" fmla="*/ 78 w 161"/>
                                <a:gd name="T29" fmla="*/ 13 h 100"/>
                                <a:gd name="T30" fmla="*/ 73 w 161"/>
                                <a:gd name="T31" fmla="*/ 16 h 100"/>
                                <a:gd name="T32" fmla="*/ 67 w 161"/>
                                <a:gd name="T33" fmla="*/ 19 h 100"/>
                                <a:gd name="T34" fmla="*/ 67 w 161"/>
                                <a:gd name="T35" fmla="*/ 24 h 100"/>
                                <a:gd name="T36" fmla="*/ 65 w 161"/>
                                <a:gd name="T37" fmla="*/ 25 h 100"/>
                                <a:gd name="T38" fmla="*/ 63 w 161"/>
                                <a:gd name="T39" fmla="*/ 22 h 100"/>
                                <a:gd name="T40" fmla="*/ 60 w 161"/>
                                <a:gd name="T41" fmla="*/ 21 h 100"/>
                                <a:gd name="T42" fmla="*/ 53 w 161"/>
                                <a:gd name="T43" fmla="*/ 22 h 100"/>
                                <a:gd name="T44" fmla="*/ 50 w 161"/>
                                <a:gd name="T45" fmla="*/ 24 h 100"/>
                                <a:gd name="T46" fmla="*/ 47 w 161"/>
                                <a:gd name="T47" fmla="*/ 26 h 100"/>
                                <a:gd name="T48" fmla="*/ 42 w 161"/>
                                <a:gd name="T49" fmla="*/ 30 h 100"/>
                                <a:gd name="T50" fmla="*/ 42 w 161"/>
                                <a:gd name="T51" fmla="*/ 26 h 100"/>
                                <a:gd name="T52" fmla="*/ 41 w 161"/>
                                <a:gd name="T53" fmla="*/ 22 h 100"/>
                                <a:gd name="T54" fmla="*/ 38 w 161"/>
                                <a:gd name="T55" fmla="*/ 20 h 100"/>
                                <a:gd name="T56" fmla="*/ 33 w 161"/>
                                <a:gd name="T57" fmla="*/ 21 h 100"/>
                                <a:gd name="T58" fmla="*/ 33 w 161"/>
                                <a:gd name="T59" fmla="*/ 20 h 100"/>
                                <a:gd name="T60" fmla="*/ 28 w 161"/>
                                <a:gd name="T61" fmla="*/ 20 h 100"/>
                                <a:gd name="T62" fmla="*/ 23 w 161"/>
                                <a:gd name="T63" fmla="*/ 21 h 100"/>
                                <a:gd name="T64" fmla="*/ 20 w 161"/>
                                <a:gd name="T65" fmla="*/ 25 h 100"/>
                                <a:gd name="T66" fmla="*/ 16 w 161"/>
                                <a:gd name="T67" fmla="*/ 28 h 100"/>
                                <a:gd name="T68" fmla="*/ 14 w 161"/>
                                <a:gd name="T69" fmla="*/ 31 h 100"/>
                                <a:gd name="T70" fmla="*/ 6 w 161"/>
                                <a:gd name="T71" fmla="*/ 38 h 100"/>
                                <a:gd name="T72" fmla="*/ 0 w 161"/>
                                <a:gd name="T73" fmla="*/ 45 h 100"/>
                                <a:gd name="T74" fmla="*/ 0 w 161"/>
                                <a:gd name="T75" fmla="*/ 51 h 100"/>
                                <a:gd name="T76" fmla="*/ 0 w 161"/>
                                <a:gd name="T77" fmla="*/ 54 h 100"/>
                                <a:gd name="T78" fmla="*/ 2 w 161"/>
                                <a:gd name="T79" fmla="*/ 60 h 100"/>
                                <a:gd name="T80" fmla="*/ 7 w 161"/>
                                <a:gd name="T81" fmla="*/ 63 h 100"/>
                                <a:gd name="T82" fmla="*/ 17 w 161"/>
                                <a:gd name="T83" fmla="*/ 62 h 100"/>
                                <a:gd name="T84" fmla="*/ 28 w 161"/>
                                <a:gd name="T85" fmla="*/ 61 h 100"/>
                                <a:gd name="T86" fmla="*/ 41 w 161"/>
                                <a:gd name="T87" fmla="*/ 61 h 100"/>
                                <a:gd name="T88" fmla="*/ 56 w 161"/>
                                <a:gd name="T89" fmla="*/ 62 h 100"/>
                                <a:gd name="T90" fmla="*/ 69 w 161"/>
                                <a:gd name="T91" fmla="*/ 61 h 100"/>
                                <a:gd name="T92" fmla="*/ 84 w 161"/>
                                <a:gd name="T93" fmla="*/ 60 h 100"/>
                                <a:gd name="T94" fmla="*/ 93 w 161"/>
                                <a:gd name="T95" fmla="*/ 60 h 100"/>
                                <a:gd name="T96" fmla="*/ 109 w 161"/>
                                <a:gd name="T97" fmla="*/ 60 h 100"/>
                                <a:gd name="T98" fmla="*/ 118 w 161"/>
                                <a:gd name="T99" fmla="*/ 61 h 100"/>
                                <a:gd name="T100" fmla="*/ 131 w 161"/>
                                <a:gd name="T101" fmla="*/ 61 h 100"/>
                                <a:gd name="T102" fmla="*/ 137 w 161"/>
                                <a:gd name="T103" fmla="*/ 61 h 100"/>
                                <a:gd name="T104" fmla="*/ 143 w 161"/>
                                <a:gd name="T105" fmla="*/ 58 h 100"/>
                                <a:gd name="T106" fmla="*/ 147 w 161"/>
                                <a:gd name="T107" fmla="*/ 56 h 100"/>
                                <a:gd name="T108" fmla="*/ 145 w 161"/>
                                <a:gd name="T109" fmla="*/ 50 h 100"/>
                                <a:gd name="T110" fmla="*/ 143 w 161"/>
                                <a:gd name="T111" fmla="*/ 45 h 100"/>
                                <a:gd name="T112" fmla="*/ 143 w 161"/>
                                <a:gd name="T113" fmla="*/ 38 h 100"/>
                                <a:gd name="T114" fmla="*/ 145 w 161"/>
                                <a:gd name="T115" fmla="*/ 34 h 100"/>
                                <a:gd name="T116" fmla="*/ 147 w 161"/>
                                <a:gd name="T117" fmla="*/ 28 h 100"/>
                                <a:gd name="T118" fmla="*/ 149 w 161"/>
                                <a:gd name="T119" fmla="*/ 20 h 100"/>
                                <a:gd name="T120" fmla="*/ 149 w 161"/>
                                <a:gd name="T121" fmla="*/ 13 h 100"/>
                                <a:gd name="T122" fmla="*/ 145 w 161"/>
                                <a:gd name="T123" fmla="*/ 3 h 100"/>
                                <a:gd name="T124" fmla="*/ 145 w 161"/>
                                <a:gd name="T125" fmla="*/ 3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1" h="100">
                                  <a:moveTo>
                                    <a:pt x="156" y="5"/>
                                  </a:moveTo>
                                  <a:lnTo>
                                    <a:pt x="149" y="0"/>
                                  </a:lnTo>
                                  <a:lnTo>
                                    <a:pt x="143" y="0"/>
                                  </a:lnTo>
                                  <a:lnTo>
                                    <a:pt x="135" y="2"/>
                                  </a:lnTo>
                                  <a:lnTo>
                                    <a:pt x="129" y="5"/>
                                  </a:lnTo>
                                  <a:lnTo>
                                    <a:pt x="123" y="11"/>
                                  </a:lnTo>
                                  <a:lnTo>
                                    <a:pt x="117" y="9"/>
                                  </a:lnTo>
                                  <a:lnTo>
                                    <a:pt x="108" y="11"/>
                                  </a:lnTo>
                                  <a:lnTo>
                                    <a:pt x="103" y="12"/>
                                  </a:lnTo>
                                  <a:lnTo>
                                    <a:pt x="98" y="18"/>
                                  </a:lnTo>
                                  <a:lnTo>
                                    <a:pt x="98" y="25"/>
                                  </a:lnTo>
                                  <a:lnTo>
                                    <a:pt x="98" y="29"/>
                                  </a:lnTo>
                                  <a:lnTo>
                                    <a:pt x="92" y="25"/>
                                  </a:lnTo>
                                  <a:lnTo>
                                    <a:pt x="88" y="24"/>
                                  </a:lnTo>
                                  <a:lnTo>
                                    <a:pt x="84" y="21"/>
                                  </a:lnTo>
                                  <a:lnTo>
                                    <a:pt x="78" y="25"/>
                                  </a:lnTo>
                                  <a:lnTo>
                                    <a:pt x="72" y="29"/>
                                  </a:lnTo>
                                  <a:lnTo>
                                    <a:pt x="72" y="37"/>
                                  </a:lnTo>
                                  <a:lnTo>
                                    <a:pt x="70" y="39"/>
                                  </a:lnTo>
                                  <a:lnTo>
                                    <a:pt x="68" y="35"/>
                                  </a:lnTo>
                                  <a:lnTo>
                                    <a:pt x="64" y="33"/>
                                  </a:lnTo>
                                  <a:lnTo>
                                    <a:pt x="57" y="35"/>
                                  </a:lnTo>
                                  <a:lnTo>
                                    <a:pt x="54" y="37"/>
                                  </a:lnTo>
                                  <a:lnTo>
                                    <a:pt x="50" y="41"/>
                                  </a:lnTo>
                                  <a:lnTo>
                                    <a:pt x="45" y="47"/>
                                  </a:lnTo>
                                  <a:lnTo>
                                    <a:pt x="45" y="41"/>
                                  </a:lnTo>
                                  <a:lnTo>
                                    <a:pt x="44" y="35"/>
                                  </a:lnTo>
                                  <a:lnTo>
                                    <a:pt x="41" y="31"/>
                                  </a:lnTo>
                                  <a:lnTo>
                                    <a:pt x="35" y="33"/>
                                  </a:lnTo>
                                  <a:lnTo>
                                    <a:pt x="35" y="31"/>
                                  </a:lnTo>
                                  <a:lnTo>
                                    <a:pt x="30" y="31"/>
                                  </a:lnTo>
                                  <a:lnTo>
                                    <a:pt x="25" y="33"/>
                                  </a:lnTo>
                                  <a:lnTo>
                                    <a:pt x="21" y="39"/>
                                  </a:lnTo>
                                  <a:lnTo>
                                    <a:pt x="17" y="43"/>
                                  </a:lnTo>
                                  <a:lnTo>
                                    <a:pt x="15" y="49"/>
                                  </a:lnTo>
                                  <a:lnTo>
                                    <a:pt x="6" y="59"/>
                                  </a:lnTo>
                                  <a:lnTo>
                                    <a:pt x="0" y="70"/>
                                  </a:lnTo>
                                  <a:lnTo>
                                    <a:pt x="0" y="79"/>
                                  </a:lnTo>
                                  <a:lnTo>
                                    <a:pt x="0" y="85"/>
                                  </a:lnTo>
                                  <a:lnTo>
                                    <a:pt x="2" y="93"/>
                                  </a:lnTo>
                                  <a:lnTo>
                                    <a:pt x="8" y="99"/>
                                  </a:lnTo>
                                  <a:lnTo>
                                    <a:pt x="18" y="97"/>
                                  </a:lnTo>
                                  <a:lnTo>
                                    <a:pt x="30" y="95"/>
                                  </a:lnTo>
                                  <a:lnTo>
                                    <a:pt x="44" y="95"/>
                                  </a:lnTo>
                                  <a:lnTo>
                                    <a:pt x="60" y="97"/>
                                  </a:lnTo>
                                  <a:lnTo>
                                    <a:pt x="74" y="95"/>
                                  </a:lnTo>
                                  <a:lnTo>
                                    <a:pt x="90" y="93"/>
                                  </a:lnTo>
                                  <a:lnTo>
                                    <a:pt x="100" y="93"/>
                                  </a:lnTo>
                                  <a:lnTo>
                                    <a:pt x="117" y="93"/>
                                  </a:lnTo>
                                  <a:lnTo>
                                    <a:pt x="127" y="95"/>
                                  </a:lnTo>
                                  <a:lnTo>
                                    <a:pt x="141" y="95"/>
                                  </a:lnTo>
                                  <a:lnTo>
                                    <a:pt x="147" y="95"/>
                                  </a:lnTo>
                                  <a:lnTo>
                                    <a:pt x="154" y="91"/>
                                  </a:lnTo>
                                  <a:lnTo>
                                    <a:pt x="158" y="87"/>
                                  </a:lnTo>
                                  <a:lnTo>
                                    <a:pt x="156" y="78"/>
                                  </a:lnTo>
                                  <a:lnTo>
                                    <a:pt x="154" y="70"/>
                                  </a:lnTo>
                                  <a:lnTo>
                                    <a:pt x="154" y="59"/>
                                  </a:lnTo>
                                  <a:lnTo>
                                    <a:pt x="156" y="53"/>
                                  </a:lnTo>
                                  <a:lnTo>
                                    <a:pt x="158" y="43"/>
                                  </a:lnTo>
                                  <a:lnTo>
                                    <a:pt x="160" y="31"/>
                                  </a:lnTo>
                                  <a:lnTo>
                                    <a:pt x="160" y="20"/>
                                  </a:lnTo>
                                  <a:lnTo>
                                    <a:pt x="156" y="5"/>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4" name="Freeform 882"/>
                          <wps:cNvSpPr>
                            <a:spLocks/>
                          </wps:cNvSpPr>
                          <wps:spPr bwMode="auto">
                            <a:xfrm>
                              <a:off x="1053" y="3847"/>
                              <a:ext cx="79" cy="31"/>
                            </a:xfrm>
                            <a:custGeom>
                              <a:avLst/>
                              <a:gdLst>
                                <a:gd name="T0" fmla="*/ 76 w 85"/>
                                <a:gd name="T1" fmla="*/ 1 h 49"/>
                                <a:gd name="T2" fmla="*/ 72 w 85"/>
                                <a:gd name="T3" fmla="*/ 0 h 49"/>
                                <a:gd name="T4" fmla="*/ 70 w 85"/>
                                <a:gd name="T5" fmla="*/ 0 h 49"/>
                                <a:gd name="T6" fmla="*/ 65 w 85"/>
                                <a:gd name="T7" fmla="*/ 1 h 49"/>
                                <a:gd name="T8" fmla="*/ 61 w 85"/>
                                <a:gd name="T9" fmla="*/ 1 h 49"/>
                                <a:gd name="T10" fmla="*/ 59 w 85"/>
                                <a:gd name="T11" fmla="*/ 4 h 49"/>
                                <a:gd name="T12" fmla="*/ 55 w 85"/>
                                <a:gd name="T13" fmla="*/ 3 h 49"/>
                                <a:gd name="T14" fmla="*/ 51 w 85"/>
                                <a:gd name="T15" fmla="*/ 4 h 49"/>
                                <a:gd name="T16" fmla="*/ 47 w 85"/>
                                <a:gd name="T17" fmla="*/ 4 h 49"/>
                                <a:gd name="T18" fmla="*/ 47 w 85"/>
                                <a:gd name="T19" fmla="*/ 6 h 49"/>
                                <a:gd name="T20" fmla="*/ 46 w 85"/>
                                <a:gd name="T21" fmla="*/ 9 h 49"/>
                                <a:gd name="T22" fmla="*/ 46 w 85"/>
                                <a:gd name="T23" fmla="*/ 10 h 49"/>
                                <a:gd name="T24" fmla="*/ 44 w 85"/>
                                <a:gd name="T25" fmla="*/ 9 h 49"/>
                                <a:gd name="T26" fmla="*/ 42 w 85"/>
                                <a:gd name="T27" fmla="*/ 8 h 49"/>
                                <a:gd name="T28" fmla="*/ 40 w 85"/>
                                <a:gd name="T29" fmla="*/ 8 h 49"/>
                                <a:gd name="T30" fmla="*/ 36 w 85"/>
                                <a:gd name="T31" fmla="*/ 9 h 49"/>
                                <a:gd name="T32" fmla="*/ 35 w 85"/>
                                <a:gd name="T33" fmla="*/ 10 h 49"/>
                                <a:gd name="T34" fmla="*/ 33 w 85"/>
                                <a:gd name="T35" fmla="*/ 13 h 49"/>
                                <a:gd name="T36" fmla="*/ 31 w 85"/>
                                <a:gd name="T37" fmla="*/ 11 h 49"/>
                                <a:gd name="T38" fmla="*/ 29 w 85"/>
                                <a:gd name="T39" fmla="*/ 11 h 49"/>
                                <a:gd name="T40" fmla="*/ 27 w 85"/>
                                <a:gd name="T41" fmla="*/ 11 h 49"/>
                                <a:gd name="T42" fmla="*/ 23 w 85"/>
                                <a:gd name="T43" fmla="*/ 13 h 49"/>
                                <a:gd name="T44" fmla="*/ 21 w 85"/>
                                <a:gd name="T45" fmla="*/ 13 h 49"/>
                                <a:gd name="T46" fmla="*/ 21 w 85"/>
                                <a:gd name="T47" fmla="*/ 15 h 49"/>
                                <a:gd name="T48" fmla="*/ 20 w 85"/>
                                <a:gd name="T49" fmla="*/ 13 h 49"/>
                                <a:gd name="T50" fmla="*/ 20 w 85"/>
                                <a:gd name="T51" fmla="*/ 11 h 49"/>
                                <a:gd name="T52" fmla="*/ 18 w 85"/>
                                <a:gd name="T53" fmla="*/ 10 h 49"/>
                                <a:gd name="T54" fmla="*/ 16 w 85"/>
                                <a:gd name="T55" fmla="*/ 11 h 49"/>
                                <a:gd name="T56" fmla="*/ 14 w 85"/>
                                <a:gd name="T57" fmla="*/ 10 h 49"/>
                                <a:gd name="T58" fmla="*/ 12 w 85"/>
                                <a:gd name="T59" fmla="*/ 10 h 49"/>
                                <a:gd name="T60" fmla="*/ 10 w 85"/>
                                <a:gd name="T61" fmla="*/ 11 h 49"/>
                                <a:gd name="T62" fmla="*/ 7 w 85"/>
                                <a:gd name="T63" fmla="*/ 13 h 49"/>
                                <a:gd name="T64" fmla="*/ 7 w 85"/>
                                <a:gd name="T65" fmla="*/ 13 h 49"/>
                                <a:gd name="T66" fmla="*/ 5 w 85"/>
                                <a:gd name="T67" fmla="*/ 16 h 49"/>
                                <a:gd name="T68" fmla="*/ 0 w 85"/>
                                <a:gd name="T69" fmla="*/ 20 h 49"/>
                                <a:gd name="T70" fmla="*/ 0 w 85"/>
                                <a:gd name="T71" fmla="*/ 23 h 49"/>
                                <a:gd name="T72" fmla="*/ 7 w 85"/>
                                <a:gd name="T73" fmla="*/ 25 h 49"/>
                                <a:gd name="T74" fmla="*/ 18 w 85"/>
                                <a:gd name="T75" fmla="*/ 25 h 49"/>
                                <a:gd name="T76" fmla="*/ 35 w 85"/>
                                <a:gd name="T77" fmla="*/ 27 h 49"/>
                                <a:gd name="T78" fmla="*/ 42 w 85"/>
                                <a:gd name="T79" fmla="*/ 28 h 49"/>
                                <a:gd name="T80" fmla="*/ 54 w 85"/>
                                <a:gd name="T81" fmla="*/ 29 h 49"/>
                                <a:gd name="T82" fmla="*/ 65 w 85"/>
                                <a:gd name="T83" fmla="*/ 30 h 49"/>
                                <a:gd name="T84" fmla="*/ 70 w 85"/>
                                <a:gd name="T85" fmla="*/ 30 h 49"/>
                                <a:gd name="T86" fmla="*/ 74 w 85"/>
                                <a:gd name="T87" fmla="*/ 29 h 49"/>
                                <a:gd name="T88" fmla="*/ 76 w 85"/>
                                <a:gd name="T89" fmla="*/ 28 h 49"/>
                                <a:gd name="T90" fmla="*/ 76 w 85"/>
                                <a:gd name="T91" fmla="*/ 25 h 49"/>
                                <a:gd name="T92" fmla="*/ 74 w 85"/>
                                <a:gd name="T93" fmla="*/ 23 h 49"/>
                                <a:gd name="T94" fmla="*/ 74 w 85"/>
                                <a:gd name="T95" fmla="*/ 20 h 49"/>
                                <a:gd name="T96" fmla="*/ 76 w 85"/>
                                <a:gd name="T97" fmla="*/ 17 h 49"/>
                                <a:gd name="T98" fmla="*/ 76 w 85"/>
                                <a:gd name="T99" fmla="*/ 13 h 49"/>
                                <a:gd name="T100" fmla="*/ 78 w 85"/>
                                <a:gd name="T101" fmla="*/ 10 h 49"/>
                                <a:gd name="T102" fmla="*/ 78 w 85"/>
                                <a:gd name="T103" fmla="*/ 6 h 49"/>
                                <a:gd name="T104" fmla="*/ 76 w 85"/>
                                <a:gd name="T105" fmla="*/ 1 h 49"/>
                                <a:gd name="T106" fmla="*/ 76 w 85"/>
                                <a:gd name="T107" fmla="*/ 1 h 49"/>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5" h="49">
                                  <a:moveTo>
                                    <a:pt x="82" y="2"/>
                                  </a:moveTo>
                                  <a:lnTo>
                                    <a:pt x="78" y="0"/>
                                  </a:lnTo>
                                  <a:lnTo>
                                    <a:pt x="75" y="0"/>
                                  </a:lnTo>
                                  <a:lnTo>
                                    <a:pt x="70" y="2"/>
                                  </a:lnTo>
                                  <a:lnTo>
                                    <a:pt x="66" y="2"/>
                                  </a:lnTo>
                                  <a:lnTo>
                                    <a:pt x="63" y="6"/>
                                  </a:lnTo>
                                  <a:lnTo>
                                    <a:pt x="59" y="4"/>
                                  </a:lnTo>
                                  <a:lnTo>
                                    <a:pt x="55" y="6"/>
                                  </a:lnTo>
                                  <a:lnTo>
                                    <a:pt x="51" y="6"/>
                                  </a:lnTo>
                                  <a:lnTo>
                                    <a:pt x="51" y="10"/>
                                  </a:lnTo>
                                  <a:lnTo>
                                    <a:pt x="49" y="14"/>
                                  </a:lnTo>
                                  <a:lnTo>
                                    <a:pt x="49" y="16"/>
                                  </a:lnTo>
                                  <a:lnTo>
                                    <a:pt x="47" y="14"/>
                                  </a:lnTo>
                                  <a:lnTo>
                                    <a:pt x="45" y="12"/>
                                  </a:lnTo>
                                  <a:lnTo>
                                    <a:pt x="43" y="12"/>
                                  </a:lnTo>
                                  <a:lnTo>
                                    <a:pt x="39" y="14"/>
                                  </a:lnTo>
                                  <a:lnTo>
                                    <a:pt x="38" y="16"/>
                                  </a:lnTo>
                                  <a:lnTo>
                                    <a:pt x="35" y="20"/>
                                  </a:lnTo>
                                  <a:lnTo>
                                    <a:pt x="33" y="17"/>
                                  </a:lnTo>
                                  <a:lnTo>
                                    <a:pt x="31" y="17"/>
                                  </a:lnTo>
                                  <a:lnTo>
                                    <a:pt x="29" y="17"/>
                                  </a:lnTo>
                                  <a:lnTo>
                                    <a:pt x="25" y="20"/>
                                  </a:lnTo>
                                  <a:lnTo>
                                    <a:pt x="23" y="21"/>
                                  </a:lnTo>
                                  <a:lnTo>
                                    <a:pt x="23" y="24"/>
                                  </a:lnTo>
                                  <a:lnTo>
                                    <a:pt x="21" y="21"/>
                                  </a:lnTo>
                                  <a:lnTo>
                                    <a:pt x="21" y="17"/>
                                  </a:lnTo>
                                  <a:lnTo>
                                    <a:pt x="19" y="16"/>
                                  </a:lnTo>
                                  <a:lnTo>
                                    <a:pt x="17" y="17"/>
                                  </a:lnTo>
                                  <a:lnTo>
                                    <a:pt x="15" y="16"/>
                                  </a:lnTo>
                                  <a:lnTo>
                                    <a:pt x="13" y="16"/>
                                  </a:lnTo>
                                  <a:lnTo>
                                    <a:pt x="11" y="17"/>
                                  </a:lnTo>
                                  <a:lnTo>
                                    <a:pt x="8" y="20"/>
                                  </a:lnTo>
                                  <a:lnTo>
                                    <a:pt x="7" y="21"/>
                                  </a:lnTo>
                                  <a:lnTo>
                                    <a:pt x="5" y="26"/>
                                  </a:lnTo>
                                  <a:lnTo>
                                    <a:pt x="0" y="31"/>
                                  </a:lnTo>
                                  <a:lnTo>
                                    <a:pt x="0" y="37"/>
                                  </a:lnTo>
                                  <a:lnTo>
                                    <a:pt x="7" y="40"/>
                                  </a:lnTo>
                                  <a:lnTo>
                                    <a:pt x="19" y="40"/>
                                  </a:lnTo>
                                  <a:lnTo>
                                    <a:pt x="38" y="42"/>
                                  </a:lnTo>
                                  <a:lnTo>
                                    <a:pt x="45" y="45"/>
                                  </a:lnTo>
                                  <a:lnTo>
                                    <a:pt x="58" y="46"/>
                                  </a:lnTo>
                                  <a:lnTo>
                                    <a:pt x="70" y="48"/>
                                  </a:lnTo>
                                  <a:lnTo>
                                    <a:pt x="75" y="48"/>
                                  </a:lnTo>
                                  <a:lnTo>
                                    <a:pt x="80" y="46"/>
                                  </a:lnTo>
                                  <a:lnTo>
                                    <a:pt x="82" y="45"/>
                                  </a:lnTo>
                                  <a:lnTo>
                                    <a:pt x="82" y="40"/>
                                  </a:lnTo>
                                  <a:lnTo>
                                    <a:pt x="80" y="37"/>
                                  </a:lnTo>
                                  <a:lnTo>
                                    <a:pt x="80" y="31"/>
                                  </a:lnTo>
                                  <a:lnTo>
                                    <a:pt x="82" y="27"/>
                                  </a:lnTo>
                                  <a:lnTo>
                                    <a:pt x="82" y="21"/>
                                  </a:lnTo>
                                  <a:lnTo>
                                    <a:pt x="84" y="16"/>
                                  </a:lnTo>
                                  <a:lnTo>
                                    <a:pt x="84" y="10"/>
                                  </a:lnTo>
                                  <a:lnTo>
                                    <a:pt x="82" y="2"/>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5" name="Freeform 883"/>
                          <wps:cNvSpPr>
                            <a:spLocks/>
                          </wps:cNvSpPr>
                          <wps:spPr bwMode="auto">
                            <a:xfrm>
                              <a:off x="1199" y="3849"/>
                              <a:ext cx="81" cy="44"/>
                            </a:xfrm>
                            <a:custGeom>
                              <a:avLst/>
                              <a:gdLst>
                                <a:gd name="T0" fmla="*/ 2 w 87"/>
                                <a:gd name="T1" fmla="*/ 3 h 70"/>
                                <a:gd name="T2" fmla="*/ 4 w 87"/>
                                <a:gd name="T3" fmla="*/ 0 h 70"/>
                                <a:gd name="T4" fmla="*/ 7 w 87"/>
                                <a:gd name="T5" fmla="*/ 0 h 70"/>
                                <a:gd name="T6" fmla="*/ 11 w 87"/>
                                <a:gd name="T7" fmla="*/ 1 h 70"/>
                                <a:gd name="T8" fmla="*/ 15 w 87"/>
                                <a:gd name="T9" fmla="*/ 3 h 70"/>
                                <a:gd name="T10" fmla="*/ 20 w 87"/>
                                <a:gd name="T11" fmla="*/ 4 h 70"/>
                                <a:gd name="T12" fmla="*/ 21 w 87"/>
                                <a:gd name="T13" fmla="*/ 4 h 70"/>
                                <a:gd name="T14" fmla="*/ 24 w 87"/>
                                <a:gd name="T15" fmla="*/ 4 h 70"/>
                                <a:gd name="T16" fmla="*/ 28 w 87"/>
                                <a:gd name="T17" fmla="*/ 6 h 70"/>
                                <a:gd name="T18" fmla="*/ 30 w 87"/>
                                <a:gd name="T19" fmla="*/ 9 h 70"/>
                                <a:gd name="T20" fmla="*/ 30 w 87"/>
                                <a:gd name="T21" fmla="*/ 11 h 70"/>
                                <a:gd name="T22" fmla="*/ 30 w 87"/>
                                <a:gd name="T23" fmla="*/ 14 h 70"/>
                                <a:gd name="T24" fmla="*/ 34 w 87"/>
                                <a:gd name="T25" fmla="*/ 11 h 70"/>
                                <a:gd name="T26" fmla="*/ 36 w 87"/>
                                <a:gd name="T27" fmla="*/ 9 h 70"/>
                                <a:gd name="T28" fmla="*/ 38 w 87"/>
                                <a:gd name="T29" fmla="*/ 9 h 70"/>
                                <a:gd name="T30" fmla="*/ 41 w 87"/>
                                <a:gd name="T31" fmla="*/ 11 h 70"/>
                                <a:gd name="T32" fmla="*/ 44 w 87"/>
                                <a:gd name="T33" fmla="*/ 14 h 70"/>
                                <a:gd name="T34" fmla="*/ 44 w 87"/>
                                <a:gd name="T35" fmla="*/ 17 h 70"/>
                                <a:gd name="T36" fmla="*/ 46 w 87"/>
                                <a:gd name="T37" fmla="*/ 16 h 70"/>
                                <a:gd name="T38" fmla="*/ 47 w 87"/>
                                <a:gd name="T39" fmla="*/ 15 h 70"/>
                                <a:gd name="T40" fmla="*/ 51 w 87"/>
                                <a:gd name="T41" fmla="*/ 16 h 70"/>
                                <a:gd name="T42" fmla="*/ 53 w 87"/>
                                <a:gd name="T43" fmla="*/ 17 h 70"/>
                                <a:gd name="T44" fmla="*/ 55 w 87"/>
                                <a:gd name="T45" fmla="*/ 18 h 70"/>
                                <a:gd name="T46" fmla="*/ 57 w 87"/>
                                <a:gd name="T47" fmla="*/ 21 h 70"/>
                                <a:gd name="T48" fmla="*/ 57 w 87"/>
                                <a:gd name="T49" fmla="*/ 18 h 70"/>
                                <a:gd name="T50" fmla="*/ 59 w 87"/>
                                <a:gd name="T51" fmla="*/ 16 h 70"/>
                                <a:gd name="T52" fmla="*/ 59 w 87"/>
                                <a:gd name="T53" fmla="*/ 15 h 70"/>
                                <a:gd name="T54" fmla="*/ 62 w 87"/>
                                <a:gd name="T55" fmla="*/ 15 h 70"/>
                                <a:gd name="T56" fmla="*/ 64 w 87"/>
                                <a:gd name="T57" fmla="*/ 15 h 70"/>
                                <a:gd name="T58" fmla="*/ 68 w 87"/>
                                <a:gd name="T59" fmla="*/ 16 h 70"/>
                                <a:gd name="T60" fmla="*/ 68 w 87"/>
                                <a:gd name="T61" fmla="*/ 18 h 70"/>
                                <a:gd name="T62" fmla="*/ 72 w 87"/>
                                <a:gd name="T63" fmla="*/ 19 h 70"/>
                                <a:gd name="T64" fmla="*/ 72 w 87"/>
                                <a:gd name="T65" fmla="*/ 22 h 70"/>
                                <a:gd name="T66" fmla="*/ 77 w 87"/>
                                <a:gd name="T67" fmla="*/ 27 h 70"/>
                                <a:gd name="T68" fmla="*/ 80 w 87"/>
                                <a:gd name="T69" fmla="*/ 31 h 70"/>
                                <a:gd name="T70" fmla="*/ 80 w 87"/>
                                <a:gd name="T71" fmla="*/ 36 h 70"/>
                                <a:gd name="T72" fmla="*/ 80 w 87"/>
                                <a:gd name="T73" fmla="*/ 40 h 70"/>
                                <a:gd name="T74" fmla="*/ 80 w 87"/>
                                <a:gd name="T75" fmla="*/ 43 h 70"/>
                                <a:gd name="T76" fmla="*/ 68 w 87"/>
                                <a:gd name="T77" fmla="*/ 43 h 70"/>
                                <a:gd name="T78" fmla="*/ 44 w 87"/>
                                <a:gd name="T79" fmla="*/ 40 h 70"/>
                                <a:gd name="T80" fmla="*/ 30 w 87"/>
                                <a:gd name="T81" fmla="*/ 39 h 70"/>
                                <a:gd name="T82" fmla="*/ 28 w 87"/>
                                <a:gd name="T83" fmla="*/ 40 h 70"/>
                                <a:gd name="T84" fmla="*/ 17 w 87"/>
                                <a:gd name="T85" fmla="*/ 38 h 70"/>
                                <a:gd name="T86" fmla="*/ 5 w 87"/>
                                <a:gd name="T87" fmla="*/ 38 h 70"/>
                                <a:gd name="T88" fmla="*/ 2 w 87"/>
                                <a:gd name="T89" fmla="*/ 35 h 70"/>
                                <a:gd name="T90" fmla="*/ 4 w 87"/>
                                <a:gd name="T91" fmla="*/ 31 h 70"/>
                                <a:gd name="T92" fmla="*/ 2 w 87"/>
                                <a:gd name="T93" fmla="*/ 27 h 70"/>
                                <a:gd name="T94" fmla="*/ 2 w 87"/>
                                <a:gd name="T95" fmla="*/ 24 h 70"/>
                                <a:gd name="T96" fmla="*/ 2 w 87"/>
                                <a:gd name="T97" fmla="*/ 19 h 70"/>
                                <a:gd name="T98" fmla="*/ 0 w 87"/>
                                <a:gd name="T99" fmla="*/ 15 h 70"/>
                                <a:gd name="T100" fmla="*/ 0 w 87"/>
                                <a:gd name="T101" fmla="*/ 9 h 70"/>
                                <a:gd name="T102" fmla="*/ 2 w 87"/>
                                <a:gd name="T103" fmla="*/ 3 h 70"/>
                                <a:gd name="T104" fmla="*/ 2 w 87"/>
                                <a:gd name="T105" fmla="*/ 3 h 70"/>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7" h="70">
                                  <a:moveTo>
                                    <a:pt x="2" y="4"/>
                                  </a:moveTo>
                                  <a:lnTo>
                                    <a:pt x="4" y="0"/>
                                  </a:lnTo>
                                  <a:lnTo>
                                    <a:pt x="8" y="0"/>
                                  </a:lnTo>
                                  <a:lnTo>
                                    <a:pt x="12" y="2"/>
                                  </a:lnTo>
                                  <a:lnTo>
                                    <a:pt x="16" y="4"/>
                                  </a:lnTo>
                                  <a:lnTo>
                                    <a:pt x="21" y="6"/>
                                  </a:lnTo>
                                  <a:lnTo>
                                    <a:pt x="23" y="6"/>
                                  </a:lnTo>
                                  <a:lnTo>
                                    <a:pt x="26" y="6"/>
                                  </a:lnTo>
                                  <a:lnTo>
                                    <a:pt x="30" y="10"/>
                                  </a:lnTo>
                                  <a:lnTo>
                                    <a:pt x="32" y="14"/>
                                  </a:lnTo>
                                  <a:lnTo>
                                    <a:pt x="32" y="18"/>
                                  </a:lnTo>
                                  <a:lnTo>
                                    <a:pt x="32" y="22"/>
                                  </a:lnTo>
                                  <a:lnTo>
                                    <a:pt x="36" y="18"/>
                                  </a:lnTo>
                                  <a:lnTo>
                                    <a:pt x="39" y="15"/>
                                  </a:lnTo>
                                  <a:lnTo>
                                    <a:pt x="41" y="15"/>
                                  </a:lnTo>
                                  <a:lnTo>
                                    <a:pt x="44" y="18"/>
                                  </a:lnTo>
                                  <a:lnTo>
                                    <a:pt x="47" y="22"/>
                                  </a:lnTo>
                                  <a:lnTo>
                                    <a:pt x="47" y="27"/>
                                  </a:lnTo>
                                  <a:lnTo>
                                    <a:pt x="49" y="25"/>
                                  </a:lnTo>
                                  <a:lnTo>
                                    <a:pt x="51" y="24"/>
                                  </a:lnTo>
                                  <a:lnTo>
                                    <a:pt x="55" y="25"/>
                                  </a:lnTo>
                                  <a:lnTo>
                                    <a:pt x="57" y="27"/>
                                  </a:lnTo>
                                  <a:lnTo>
                                    <a:pt x="59" y="29"/>
                                  </a:lnTo>
                                  <a:lnTo>
                                    <a:pt x="61" y="33"/>
                                  </a:lnTo>
                                  <a:lnTo>
                                    <a:pt x="61" y="29"/>
                                  </a:lnTo>
                                  <a:lnTo>
                                    <a:pt x="63" y="25"/>
                                  </a:lnTo>
                                  <a:lnTo>
                                    <a:pt x="63" y="24"/>
                                  </a:lnTo>
                                  <a:lnTo>
                                    <a:pt x="67" y="24"/>
                                  </a:lnTo>
                                  <a:lnTo>
                                    <a:pt x="69" y="24"/>
                                  </a:lnTo>
                                  <a:lnTo>
                                    <a:pt x="73" y="25"/>
                                  </a:lnTo>
                                  <a:lnTo>
                                    <a:pt x="73" y="29"/>
                                  </a:lnTo>
                                  <a:lnTo>
                                    <a:pt x="77" y="31"/>
                                  </a:lnTo>
                                  <a:lnTo>
                                    <a:pt x="77" y="35"/>
                                  </a:lnTo>
                                  <a:lnTo>
                                    <a:pt x="83" y="43"/>
                                  </a:lnTo>
                                  <a:lnTo>
                                    <a:pt x="86" y="50"/>
                                  </a:lnTo>
                                  <a:lnTo>
                                    <a:pt x="86" y="58"/>
                                  </a:lnTo>
                                  <a:lnTo>
                                    <a:pt x="86" y="64"/>
                                  </a:lnTo>
                                  <a:lnTo>
                                    <a:pt x="86" y="68"/>
                                  </a:lnTo>
                                  <a:lnTo>
                                    <a:pt x="73" y="69"/>
                                  </a:lnTo>
                                  <a:lnTo>
                                    <a:pt x="47" y="64"/>
                                  </a:lnTo>
                                  <a:lnTo>
                                    <a:pt x="32" y="62"/>
                                  </a:lnTo>
                                  <a:lnTo>
                                    <a:pt x="30" y="64"/>
                                  </a:lnTo>
                                  <a:lnTo>
                                    <a:pt x="18" y="60"/>
                                  </a:lnTo>
                                  <a:lnTo>
                                    <a:pt x="5" y="60"/>
                                  </a:lnTo>
                                  <a:lnTo>
                                    <a:pt x="2" y="56"/>
                                  </a:lnTo>
                                  <a:lnTo>
                                    <a:pt x="4" y="50"/>
                                  </a:lnTo>
                                  <a:lnTo>
                                    <a:pt x="2" y="43"/>
                                  </a:lnTo>
                                  <a:lnTo>
                                    <a:pt x="2" y="38"/>
                                  </a:lnTo>
                                  <a:lnTo>
                                    <a:pt x="2" y="31"/>
                                  </a:lnTo>
                                  <a:lnTo>
                                    <a:pt x="0" y="24"/>
                                  </a:lnTo>
                                  <a:lnTo>
                                    <a:pt x="0" y="14"/>
                                  </a:lnTo>
                                  <a:lnTo>
                                    <a:pt x="2"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6" name="Freeform 884"/>
                          <wps:cNvSpPr>
                            <a:spLocks/>
                          </wps:cNvSpPr>
                          <wps:spPr bwMode="auto">
                            <a:xfrm>
                              <a:off x="1888" y="3853"/>
                              <a:ext cx="149" cy="64"/>
                            </a:xfrm>
                            <a:custGeom>
                              <a:avLst/>
                              <a:gdLst>
                                <a:gd name="T0" fmla="*/ 4 w 160"/>
                                <a:gd name="T1" fmla="*/ 3 h 100"/>
                                <a:gd name="T2" fmla="*/ 9 w 160"/>
                                <a:gd name="T3" fmla="*/ 1 h 100"/>
                                <a:gd name="T4" fmla="*/ 15 w 160"/>
                                <a:gd name="T5" fmla="*/ 0 h 100"/>
                                <a:gd name="T6" fmla="*/ 20 w 160"/>
                                <a:gd name="T7" fmla="*/ 1 h 100"/>
                                <a:gd name="T8" fmla="*/ 29 w 160"/>
                                <a:gd name="T9" fmla="*/ 3 h 100"/>
                                <a:gd name="T10" fmla="*/ 34 w 160"/>
                                <a:gd name="T11" fmla="*/ 6 h 100"/>
                                <a:gd name="T12" fmla="*/ 40 w 160"/>
                                <a:gd name="T13" fmla="*/ 6 h 100"/>
                                <a:gd name="T14" fmla="*/ 47 w 160"/>
                                <a:gd name="T15" fmla="*/ 6 h 100"/>
                                <a:gd name="T16" fmla="*/ 54 w 160"/>
                                <a:gd name="T17" fmla="*/ 9 h 100"/>
                                <a:gd name="T18" fmla="*/ 56 w 160"/>
                                <a:gd name="T19" fmla="*/ 12 h 100"/>
                                <a:gd name="T20" fmla="*/ 57 w 160"/>
                                <a:gd name="T21" fmla="*/ 16 h 100"/>
                                <a:gd name="T22" fmla="*/ 57 w 160"/>
                                <a:gd name="T23" fmla="*/ 18 h 100"/>
                                <a:gd name="T24" fmla="*/ 63 w 160"/>
                                <a:gd name="T25" fmla="*/ 16 h 100"/>
                                <a:gd name="T26" fmla="*/ 67 w 160"/>
                                <a:gd name="T27" fmla="*/ 15 h 100"/>
                                <a:gd name="T28" fmla="*/ 70 w 160"/>
                                <a:gd name="T29" fmla="*/ 15 h 100"/>
                                <a:gd name="T30" fmla="*/ 76 w 160"/>
                                <a:gd name="T31" fmla="*/ 16 h 100"/>
                                <a:gd name="T32" fmla="*/ 80 w 160"/>
                                <a:gd name="T33" fmla="*/ 19 h 100"/>
                                <a:gd name="T34" fmla="*/ 82 w 160"/>
                                <a:gd name="T35" fmla="*/ 23 h 100"/>
                                <a:gd name="T36" fmla="*/ 82 w 160"/>
                                <a:gd name="T37" fmla="*/ 24 h 100"/>
                                <a:gd name="T38" fmla="*/ 86 w 160"/>
                                <a:gd name="T39" fmla="*/ 22 h 100"/>
                                <a:gd name="T40" fmla="*/ 89 w 160"/>
                                <a:gd name="T41" fmla="*/ 22 h 100"/>
                                <a:gd name="T42" fmla="*/ 95 w 160"/>
                                <a:gd name="T43" fmla="*/ 22 h 100"/>
                                <a:gd name="T44" fmla="*/ 99 w 160"/>
                                <a:gd name="T45" fmla="*/ 24 h 100"/>
                                <a:gd name="T46" fmla="*/ 102 w 160"/>
                                <a:gd name="T47" fmla="*/ 26 h 100"/>
                                <a:gd name="T48" fmla="*/ 107 w 160"/>
                                <a:gd name="T49" fmla="*/ 29 h 100"/>
                                <a:gd name="T50" fmla="*/ 107 w 160"/>
                                <a:gd name="T51" fmla="*/ 26 h 100"/>
                                <a:gd name="T52" fmla="*/ 107 w 160"/>
                                <a:gd name="T53" fmla="*/ 22 h 100"/>
                                <a:gd name="T54" fmla="*/ 111 w 160"/>
                                <a:gd name="T55" fmla="*/ 19 h 100"/>
                                <a:gd name="T56" fmla="*/ 115 w 160"/>
                                <a:gd name="T57" fmla="*/ 22 h 100"/>
                                <a:gd name="T58" fmla="*/ 115 w 160"/>
                                <a:gd name="T59" fmla="*/ 21 h 100"/>
                                <a:gd name="T60" fmla="*/ 120 w 160"/>
                                <a:gd name="T61" fmla="*/ 19 h 100"/>
                                <a:gd name="T62" fmla="*/ 126 w 160"/>
                                <a:gd name="T63" fmla="*/ 22 h 100"/>
                                <a:gd name="T64" fmla="*/ 130 w 160"/>
                                <a:gd name="T65" fmla="*/ 24 h 100"/>
                                <a:gd name="T66" fmla="*/ 132 w 160"/>
                                <a:gd name="T67" fmla="*/ 28 h 100"/>
                                <a:gd name="T68" fmla="*/ 135 w 160"/>
                                <a:gd name="T69" fmla="*/ 32 h 100"/>
                                <a:gd name="T70" fmla="*/ 143 w 160"/>
                                <a:gd name="T71" fmla="*/ 38 h 100"/>
                                <a:gd name="T72" fmla="*/ 146 w 160"/>
                                <a:gd name="T73" fmla="*/ 46 h 100"/>
                                <a:gd name="T74" fmla="*/ 148 w 160"/>
                                <a:gd name="T75" fmla="*/ 51 h 100"/>
                                <a:gd name="T76" fmla="*/ 148 w 160"/>
                                <a:gd name="T77" fmla="*/ 55 h 100"/>
                                <a:gd name="T78" fmla="*/ 146 w 160"/>
                                <a:gd name="T79" fmla="*/ 60 h 100"/>
                                <a:gd name="T80" fmla="*/ 141 w 160"/>
                                <a:gd name="T81" fmla="*/ 63 h 100"/>
                                <a:gd name="T82" fmla="*/ 132 w 160"/>
                                <a:gd name="T83" fmla="*/ 63 h 100"/>
                                <a:gd name="T84" fmla="*/ 120 w 160"/>
                                <a:gd name="T85" fmla="*/ 61 h 100"/>
                                <a:gd name="T86" fmla="*/ 108 w 160"/>
                                <a:gd name="T87" fmla="*/ 61 h 100"/>
                                <a:gd name="T88" fmla="*/ 93 w 160"/>
                                <a:gd name="T89" fmla="*/ 63 h 100"/>
                                <a:gd name="T90" fmla="*/ 80 w 160"/>
                                <a:gd name="T91" fmla="*/ 61 h 100"/>
                                <a:gd name="T92" fmla="*/ 64 w 160"/>
                                <a:gd name="T93" fmla="*/ 60 h 100"/>
                                <a:gd name="T94" fmla="*/ 56 w 160"/>
                                <a:gd name="T95" fmla="*/ 59 h 100"/>
                                <a:gd name="T96" fmla="*/ 40 w 160"/>
                                <a:gd name="T97" fmla="*/ 60 h 100"/>
                                <a:gd name="T98" fmla="*/ 31 w 160"/>
                                <a:gd name="T99" fmla="*/ 61 h 100"/>
                                <a:gd name="T100" fmla="*/ 17 w 160"/>
                                <a:gd name="T101" fmla="*/ 61 h 100"/>
                                <a:gd name="T102" fmla="*/ 11 w 160"/>
                                <a:gd name="T103" fmla="*/ 60 h 100"/>
                                <a:gd name="T104" fmla="*/ 6 w 160"/>
                                <a:gd name="T105" fmla="*/ 59 h 100"/>
                                <a:gd name="T106" fmla="*/ 2 w 160"/>
                                <a:gd name="T107" fmla="*/ 56 h 100"/>
                                <a:gd name="T108" fmla="*/ 4 w 160"/>
                                <a:gd name="T109" fmla="*/ 51 h 100"/>
                                <a:gd name="T110" fmla="*/ 6 w 160"/>
                                <a:gd name="T111" fmla="*/ 46 h 100"/>
                                <a:gd name="T112" fmla="*/ 6 w 160"/>
                                <a:gd name="T113" fmla="*/ 38 h 100"/>
                                <a:gd name="T114" fmla="*/ 4 w 160"/>
                                <a:gd name="T115" fmla="*/ 35 h 100"/>
                                <a:gd name="T116" fmla="*/ 2 w 160"/>
                                <a:gd name="T117" fmla="*/ 28 h 100"/>
                                <a:gd name="T118" fmla="*/ 0 w 160"/>
                                <a:gd name="T119" fmla="*/ 21 h 100"/>
                                <a:gd name="T120" fmla="*/ 0 w 160"/>
                                <a:gd name="T121" fmla="*/ 13 h 100"/>
                                <a:gd name="T122" fmla="*/ 4 w 160"/>
                                <a:gd name="T123" fmla="*/ 3 h 100"/>
                                <a:gd name="T124" fmla="*/ 4 w 160"/>
                                <a:gd name="T125" fmla="*/ 3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0" h="100">
                                  <a:moveTo>
                                    <a:pt x="4" y="5"/>
                                  </a:moveTo>
                                  <a:lnTo>
                                    <a:pt x="10" y="2"/>
                                  </a:lnTo>
                                  <a:lnTo>
                                    <a:pt x="16" y="0"/>
                                  </a:lnTo>
                                  <a:lnTo>
                                    <a:pt x="22" y="2"/>
                                  </a:lnTo>
                                  <a:lnTo>
                                    <a:pt x="31" y="5"/>
                                  </a:lnTo>
                                  <a:lnTo>
                                    <a:pt x="37" y="9"/>
                                  </a:lnTo>
                                  <a:lnTo>
                                    <a:pt x="43" y="9"/>
                                  </a:lnTo>
                                  <a:lnTo>
                                    <a:pt x="51" y="9"/>
                                  </a:lnTo>
                                  <a:lnTo>
                                    <a:pt x="58" y="14"/>
                                  </a:lnTo>
                                  <a:lnTo>
                                    <a:pt x="60" y="19"/>
                                  </a:lnTo>
                                  <a:lnTo>
                                    <a:pt x="61" y="25"/>
                                  </a:lnTo>
                                  <a:lnTo>
                                    <a:pt x="61" y="28"/>
                                  </a:lnTo>
                                  <a:lnTo>
                                    <a:pt x="68" y="25"/>
                                  </a:lnTo>
                                  <a:lnTo>
                                    <a:pt x="72" y="23"/>
                                  </a:lnTo>
                                  <a:lnTo>
                                    <a:pt x="75" y="23"/>
                                  </a:lnTo>
                                  <a:lnTo>
                                    <a:pt x="82" y="25"/>
                                  </a:lnTo>
                                  <a:lnTo>
                                    <a:pt x="86" y="30"/>
                                  </a:lnTo>
                                  <a:lnTo>
                                    <a:pt x="88" y="36"/>
                                  </a:lnTo>
                                  <a:lnTo>
                                    <a:pt x="88" y="38"/>
                                  </a:lnTo>
                                  <a:lnTo>
                                    <a:pt x="92" y="34"/>
                                  </a:lnTo>
                                  <a:lnTo>
                                    <a:pt x="96" y="34"/>
                                  </a:lnTo>
                                  <a:lnTo>
                                    <a:pt x="102" y="34"/>
                                  </a:lnTo>
                                  <a:lnTo>
                                    <a:pt x="106" y="38"/>
                                  </a:lnTo>
                                  <a:lnTo>
                                    <a:pt x="110" y="40"/>
                                  </a:lnTo>
                                  <a:lnTo>
                                    <a:pt x="115" y="46"/>
                                  </a:lnTo>
                                  <a:lnTo>
                                    <a:pt x="115" y="40"/>
                                  </a:lnTo>
                                  <a:lnTo>
                                    <a:pt x="115" y="34"/>
                                  </a:lnTo>
                                  <a:lnTo>
                                    <a:pt x="119" y="30"/>
                                  </a:lnTo>
                                  <a:lnTo>
                                    <a:pt x="124" y="34"/>
                                  </a:lnTo>
                                  <a:lnTo>
                                    <a:pt x="124" y="33"/>
                                  </a:lnTo>
                                  <a:lnTo>
                                    <a:pt x="129" y="30"/>
                                  </a:lnTo>
                                  <a:lnTo>
                                    <a:pt x="135" y="34"/>
                                  </a:lnTo>
                                  <a:lnTo>
                                    <a:pt x="140" y="38"/>
                                  </a:lnTo>
                                  <a:lnTo>
                                    <a:pt x="142" y="44"/>
                                  </a:lnTo>
                                  <a:lnTo>
                                    <a:pt x="145" y="50"/>
                                  </a:lnTo>
                                  <a:lnTo>
                                    <a:pt x="154" y="59"/>
                                  </a:lnTo>
                                  <a:lnTo>
                                    <a:pt x="157" y="72"/>
                                  </a:lnTo>
                                  <a:lnTo>
                                    <a:pt x="159" y="79"/>
                                  </a:lnTo>
                                  <a:lnTo>
                                    <a:pt x="159" y="86"/>
                                  </a:lnTo>
                                  <a:lnTo>
                                    <a:pt x="157" y="94"/>
                                  </a:lnTo>
                                  <a:lnTo>
                                    <a:pt x="151" y="99"/>
                                  </a:lnTo>
                                  <a:lnTo>
                                    <a:pt x="142" y="98"/>
                                  </a:lnTo>
                                  <a:lnTo>
                                    <a:pt x="129" y="96"/>
                                  </a:lnTo>
                                  <a:lnTo>
                                    <a:pt x="116" y="96"/>
                                  </a:lnTo>
                                  <a:lnTo>
                                    <a:pt x="100" y="98"/>
                                  </a:lnTo>
                                  <a:lnTo>
                                    <a:pt x="86" y="96"/>
                                  </a:lnTo>
                                  <a:lnTo>
                                    <a:pt x="69" y="94"/>
                                  </a:lnTo>
                                  <a:lnTo>
                                    <a:pt x="60" y="92"/>
                                  </a:lnTo>
                                  <a:lnTo>
                                    <a:pt x="43" y="94"/>
                                  </a:lnTo>
                                  <a:lnTo>
                                    <a:pt x="33" y="96"/>
                                  </a:lnTo>
                                  <a:lnTo>
                                    <a:pt x="18" y="96"/>
                                  </a:lnTo>
                                  <a:lnTo>
                                    <a:pt x="12" y="94"/>
                                  </a:lnTo>
                                  <a:lnTo>
                                    <a:pt x="6" y="92"/>
                                  </a:lnTo>
                                  <a:lnTo>
                                    <a:pt x="2" y="88"/>
                                  </a:lnTo>
                                  <a:lnTo>
                                    <a:pt x="4" y="79"/>
                                  </a:lnTo>
                                  <a:lnTo>
                                    <a:pt x="6" y="72"/>
                                  </a:lnTo>
                                  <a:lnTo>
                                    <a:pt x="6" y="59"/>
                                  </a:lnTo>
                                  <a:lnTo>
                                    <a:pt x="4" y="54"/>
                                  </a:lnTo>
                                  <a:lnTo>
                                    <a:pt x="2" y="44"/>
                                  </a:lnTo>
                                  <a:lnTo>
                                    <a:pt x="0" y="33"/>
                                  </a:lnTo>
                                  <a:lnTo>
                                    <a:pt x="0" y="21"/>
                                  </a:lnTo>
                                  <a:lnTo>
                                    <a:pt x="4" y="5"/>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7" name="Freeform 885"/>
                          <wps:cNvSpPr>
                            <a:spLocks/>
                          </wps:cNvSpPr>
                          <wps:spPr bwMode="auto">
                            <a:xfrm>
                              <a:off x="1599" y="3863"/>
                              <a:ext cx="148" cy="66"/>
                            </a:xfrm>
                            <a:custGeom>
                              <a:avLst/>
                              <a:gdLst>
                                <a:gd name="T0" fmla="*/ 145 w 160"/>
                                <a:gd name="T1" fmla="*/ 3 h 101"/>
                                <a:gd name="T2" fmla="*/ 138 w 160"/>
                                <a:gd name="T3" fmla="*/ 1 h 101"/>
                                <a:gd name="T4" fmla="*/ 132 w 160"/>
                                <a:gd name="T5" fmla="*/ 0 h 101"/>
                                <a:gd name="T6" fmla="*/ 126 w 160"/>
                                <a:gd name="T7" fmla="*/ 1 h 101"/>
                                <a:gd name="T8" fmla="*/ 118 w 160"/>
                                <a:gd name="T9" fmla="*/ 4 h 101"/>
                                <a:gd name="T10" fmla="*/ 113 w 160"/>
                                <a:gd name="T11" fmla="*/ 7 h 101"/>
                                <a:gd name="T12" fmla="*/ 107 w 160"/>
                                <a:gd name="T13" fmla="*/ 5 h 101"/>
                                <a:gd name="T14" fmla="*/ 102 w 160"/>
                                <a:gd name="T15" fmla="*/ 7 h 101"/>
                                <a:gd name="T16" fmla="*/ 93 w 160"/>
                                <a:gd name="T17" fmla="*/ 8 h 101"/>
                                <a:gd name="T18" fmla="*/ 93 w 160"/>
                                <a:gd name="T19" fmla="*/ 12 h 101"/>
                                <a:gd name="T20" fmla="*/ 91 w 160"/>
                                <a:gd name="T21" fmla="*/ 16 h 101"/>
                                <a:gd name="T22" fmla="*/ 91 w 160"/>
                                <a:gd name="T23" fmla="*/ 19 h 101"/>
                                <a:gd name="T24" fmla="*/ 85 w 160"/>
                                <a:gd name="T25" fmla="*/ 16 h 101"/>
                                <a:gd name="T26" fmla="*/ 81 w 160"/>
                                <a:gd name="T27" fmla="*/ 15 h 101"/>
                                <a:gd name="T28" fmla="*/ 78 w 160"/>
                                <a:gd name="T29" fmla="*/ 15 h 101"/>
                                <a:gd name="T30" fmla="*/ 71 w 160"/>
                                <a:gd name="T31" fmla="*/ 16 h 101"/>
                                <a:gd name="T32" fmla="*/ 68 w 160"/>
                                <a:gd name="T33" fmla="*/ 20 h 101"/>
                                <a:gd name="T34" fmla="*/ 67 w 160"/>
                                <a:gd name="T35" fmla="*/ 24 h 101"/>
                                <a:gd name="T36" fmla="*/ 67 w 160"/>
                                <a:gd name="T37" fmla="*/ 25 h 101"/>
                                <a:gd name="T38" fmla="*/ 62 w 160"/>
                                <a:gd name="T39" fmla="*/ 23 h 101"/>
                                <a:gd name="T40" fmla="*/ 58 w 160"/>
                                <a:gd name="T41" fmla="*/ 22 h 101"/>
                                <a:gd name="T42" fmla="*/ 54 w 160"/>
                                <a:gd name="T43" fmla="*/ 23 h 101"/>
                                <a:gd name="T44" fmla="*/ 49 w 160"/>
                                <a:gd name="T45" fmla="*/ 25 h 101"/>
                                <a:gd name="T46" fmla="*/ 45 w 160"/>
                                <a:gd name="T47" fmla="*/ 26 h 101"/>
                                <a:gd name="T48" fmla="*/ 43 w 160"/>
                                <a:gd name="T49" fmla="*/ 31 h 101"/>
                                <a:gd name="T50" fmla="*/ 41 w 160"/>
                                <a:gd name="T51" fmla="*/ 26 h 101"/>
                                <a:gd name="T52" fmla="*/ 41 w 160"/>
                                <a:gd name="T53" fmla="*/ 23 h 101"/>
                                <a:gd name="T54" fmla="*/ 38 w 160"/>
                                <a:gd name="T55" fmla="*/ 20 h 101"/>
                                <a:gd name="T56" fmla="*/ 34 w 160"/>
                                <a:gd name="T57" fmla="*/ 22 h 101"/>
                                <a:gd name="T58" fmla="*/ 32 w 160"/>
                                <a:gd name="T59" fmla="*/ 22 h 101"/>
                                <a:gd name="T60" fmla="*/ 28 w 160"/>
                                <a:gd name="T61" fmla="*/ 20 h 101"/>
                                <a:gd name="T62" fmla="*/ 22 w 160"/>
                                <a:gd name="T63" fmla="*/ 23 h 101"/>
                                <a:gd name="T64" fmla="*/ 20 w 160"/>
                                <a:gd name="T65" fmla="*/ 25 h 101"/>
                                <a:gd name="T66" fmla="*/ 17 w 160"/>
                                <a:gd name="T67" fmla="*/ 28 h 101"/>
                                <a:gd name="T68" fmla="*/ 13 w 160"/>
                                <a:gd name="T69" fmla="*/ 33 h 101"/>
                                <a:gd name="T70" fmla="*/ 6 w 160"/>
                                <a:gd name="T71" fmla="*/ 39 h 101"/>
                                <a:gd name="T72" fmla="*/ 2 w 160"/>
                                <a:gd name="T73" fmla="*/ 45 h 101"/>
                                <a:gd name="T74" fmla="*/ 0 w 160"/>
                                <a:gd name="T75" fmla="*/ 52 h 101"/>
                                <a:gd name="T76" fmla="*/ 0 w 160"/>
                                <a:gd name="T77" fmla="*/ 57 h 101"/>
                                <a:gd name="T78" fmla="*/ 2 w 160"/>
                                <a:gd name="T79" fmla="*/ 61 h 101"/>
                                <a:gd name="T80" fmla="*/ 7 w 160"/>
                                <a:gd name="T81" fmla="*/ 65 h 101"/>
                                <a:gd name="T82" fmla="*/ 17 w 160"/>
                                <a:gd name="T83" fmla="*/ 64 h 101"/>
                                <a:gd name="T84" fmla="*/ 28 w 160"/>
                                <a:gd name="T85" fmla="*/ 61 h 101"/>
                                <a:gd name="T86" fmla="*/ 39 w 160"/>
                                <a:gd name="T87" fmla="*/ 63 h 101"/>
                                <a:gd name="T88" fmla="*/ 54 w 160"/>
                                <a:gd name="T89" fmla="*/ 64 h 101"/>
                                <a:gd name="T90" fmla="*/ 68 w 160"/>
                                <a:gd name="T91" fmla="*/ 63 h 101"/>
                                <a:gd name="T92" fmla="*/ 85 w 160"/>
                                <a:gd name="T93" fmla="*/ 61 h 101"/>
                                <a:gd name="T94" fmla="*/ 93 w 160"/>
                                <a:gd name="T95" fmla="*/ 61 h 101"/>
                                <a:gd name="T96" fmla="*/ 107 w 160"/>
                                <a:gd name="T97" fmla="*/ 61 h 101"/>
                                <a:gd name="T98" fmla="*/ 117 w 160"/>
                                <a:gd name="T99" fmla="*/ 61 h 101"/>
                                <a:gd name="T100" fmla="*/ 130 w 160"/>
                                <a:gd name="T101" fmla="*/ 63 h 101"/>
                                <a:gd name="T102" fmla="*/ 138 w 160"/>
                                <a:gd name="T103" fmla="*/ 61 h 101"/>
                                <a:gd name="T104" fmla="*/ 142 w 160"/>
                                <a:gd name="T105" fmla="*/ 59 h 101"/>
                                <a:gd name="T106" fmla="*/ 145 w 160"/>
                                <a:gd name="T107" fmla="*/ 58 h 101"/>
                                <a:gd name="T108" fmla="*/ 145 w 160"/>
                                <a:gd name="T109" fmla="*/ 52 h 101"/>
                                <a:gd name="T110" fmla="*/ 142 w 160"/>
                                <a:gd name="T111" fmla="*/ 45 h 101"/>
                                <a:gd name="T112" fmla="*/ 142 w 160"/>
                                <a:gd name="T113" fmla="*/ 39 h 101"/>
                                <a:gd name="T114" fmla="*/ 143 w 160"/>
                                <a:gd name="T115" fmla="*/ 35 h 101"/>
                                <a:gd name="T116" fmla="*/ 145 w 160"/>
                                <a:gd name="T117" fmla="*/ 28 h 101"/>
                                <a:gd name="T118" fmla="*/ 147 w 160"/>
                                <a:gd name="T119" fmla="*/ 22 h 101"/>
                                <a:gd name="T120" fmla="*/ 147 w 160"/>
                                <a:gd name="T121" fmla="*/ 14 h 101"/>
                                <a:gd name="T122" fmla="*/ 145 w 160"/>
                                <a:gd name="T123" fmla="*/ 3 h 101"/>
                                <a:gd name="T124" fmla="*/ 145 w 160"/>
                                <a:gd name="T125" fmla="*/ 3 h 10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60" h="101">
                                  <a:moveTo>
                                    <a:pt x="157" y="4"/>
                                  </a:moveTo>
                                  <a:lnTo>
                                    <a:pt x="149" y="2"/>
                                  </a:lnTo>
                                  <a:lnTo>
                                    <a:pt x="143" y="0"/>
                                  </a:lnTo>
                                  <a:lnTo>
                                    <a:pt x="136" y="2"/>
                                  </a:lnTo>
                                  <a:lnTo>
                                    <a:pt x="128" y="6"/>
                                  </a:lnTo>
                                  <a:lnTo>
                                    <a:pt x="122" y="10"/>
                                  </a:lnTo>
                                  <a:lnTo>
                                    <a:pt x="116" y="8"/>
                                  </a:lnTo>
                                  <a:lnTo>
                                    <a:pt x="110" y="10"/>
                                  </a:lnTo>
                                  <a:lnTo>
                                    <a:pt x="101" y="13"/>
                                  </a:lnTo>
                                  <a:lnTo>
                                    <a:pt x="100" y="19"/>
                                  </a:lnTo>
                                  <a:lnTo>
                                    <a:pt x="98" y="25"/>
                                  </a:lnTo>
                                  <a:lnTo>
                                    <a:pt x="98" y="29"/>
                                  </a:lnTo>
                                  <a:lnTo>
                                    <a:pt x="92" y="25"/>
                                  </a:lnTo>
                                  <a:lnTo>
                                    <a:pt x="88" y="23"/>
                                  </a:lnTo>
                                  <a:lnTo>
                                    <a:pt x="84" y="23"/>
                                  </a:lnTo>
                                  <a:lnTo>
                                    <a:pt x="77" y="25"/>
                                  </a:lnTo>
                                  <a:lnTo>
                                    <a:pt x="73" y="31"/>
                                  </a:lnTo>
                                  <a:lnTo>
                                    <a:pt x="72" y="37"/>
                                  </a:lnTo>
                                  <a:lnTo>
                                    <a:pt x="72" y="39"/>
                                  </a:lnTo>
                                  <a:lnTo>
                                    <a:pt x="67" y="35"/>
                                  </a:lnTo>
                                  <a:lnTo>
                                    <a:pt x="63" y="33"/>
                                  </a:lnTo>
                                  <a:lnTo>
                                    <a:pt x="58" y="35"/>
                                  </a:lnTo>
                                  <a:lnTo>
                                    <a:pt x="53" y="39"/>
                                  </a:lnTo>
                                  <a:lnTo>
                                    <a:pt x="49" y="40"/>
                                  </a:lnTo>
                                  <a:lnTo>
                                    <a:pt x="46" y="47"/>
                                  </a:lnTo>
                                  <a:lnTo>
                                    <a:pt x="44" y="40"/>
                                  </a:lnTo>
                                  <a:lnTo>
                                    <a:pt x="44" y="35"/>
                                  </a:lnTo>
                                  <a:lnTo>
                                    <a:pt x="41" y="31"/>
                                  </a:lnTo>
                                  <a:lnTo>
                                    <a:pt x="37" y="33"/>
                                  </a:lnTo>
                                  <a:lnTo>
                                    <a:pt x="35" y="33"/>
                                  </a:lnTo>
                                  <a:lnTo>
                                    <a:pt x="30" y="31"/>
                                  </a:lnTo>
                                  <a:lnTo>
                                    <a:pt x="24" y="35"/>
                                  </a:lnTo>
                                  <a:lnTo>
                                    <a:pt x="22" y="39"/>
                                  </a:lnTo>
                                  <a:lnTo>
                                    <a:pt x="18" y="43"/>
                                  </a:lnTo>
                                  <a:lnTo>
                                    <a:pt x="14" y="50"/>
                                  </a:lnTo>
                                  <a:lnTo>
                                    <a:pt x="6" y="59"/>
                                  </a:lnTo>
                                  <a:lnTo>
                                    <a:pt x="2" y="69"/>
                                  </a:lnTo>
                                  <a:lnTo>
                                    <a:pt x="0" y="79"/>
                                  </a:lnTo>
                                  <a:lnTo>
                                    <a:pt x="0" y="87"/>
                                  </a:lnTo>
                                  <a:lnTo>
                                    <a:pt x="2" y="94"/>
                                  </a:lnTo>
                                  <a:lnTo>
                                    <a:pt x="8" y="100"/>
                                  </a:lnTo>
                                  <a:lnTo>
                                    <a:pt x="18" y="98"/>
                                  </a:lnTo>
                                  <a:lnTo>
                                    <a:pt x="30" y="94"/>
                                  </a:lnTo>
                                  <a:lnTo>
                                    <a:pt x="42" y="97"/>
                                  </a:lnTo>
                                  <a:lnTo>
                                    <a:pt x="58" y="98"/>
                                  </a:lnTo>
                                  <a:lnTo>
                                    <a:pt x="73" y="97"/>
                                  </a:lnTo>
                                  <a:lnTo>
                                    <a:pt x="92" y="94"/>
                                  </a:lnTo>
                                  <a:lnTo>
                                    <a:pt x="101" y="93"/>
                                  </a:lnTo>
                                  <a:lnTo>
                                    <a:pt x="116" y="94"/>
                                  </a:lnTo>
                                  <a:lnTo>
                                    <a:pt x="126" y="94"/>
                                  </a:lnTo>
                                  <a:lnTo>
                                    <a:pt x="140" y="97"/>
                                  </a:lnTo>
                                  <a:lnTo>
                                    <a:pt x="149" y="94"/>
                                  </a:lnTo>
                                  <a:lnTo>
                                    <a:pt x="153" y="91"/>
                                  </a:lnTo>
                                  <a:lnTo>
                                    <a:pt x="157" y="89"/>
                                  </a:lnTo>
                                  <a:lnTo>
                                    <a:pt x="157" y="79"/>
                                  </a:lnTo>
                                  <a:lnTo>
                                    <a:pt x="153" y="69"/>
                                  </a:lnTo>
                                  <a:lnTo>
                                    <a:pt x="153" y="59"/>
                                  </a:lnTo>
                                  <a:lnTo>
                                    <a:pt x="155" y="54"/>
                                  </a:lnTo>
                                  <a:lnTo>
                                    <a:pt x="157" y="43"/>
                                  </a:lnTo>
                                  <a:lnTo>
                                    <a:pt x="159" y="33"/>
                                  </a:lnTo>
                                  <a:lnTo>
                                    <a:pt x="159" y="21"/>
                                  </a:lnTo>
                                  <a:lnTo>
                                    <a:pt x="157"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8" name="Freeform 886"/>
                          <wps:cNvSpPr>
                            <a:spLocks/>
                          </wps:cNvSpPr>
                          <wps:spPr bwMode="auto">
                            <a:xfrm>
                              <a:off x="1725" y="3858"/>
                              <a:ext cx="110" cy="62"/>
                            </a:xfrm>
                            <a:custGeom>
                              <a:avLst/>
                              <a:gdLst>
                                <a:gd name="T0" fmla="*/ 107 w 119"/>
                                <a:gd name="T1" fmla="*/ 4 h 98"/>
                                <a:gd name="T2" fmla="*/ 102 w 119"/>
                                <a:gd name="T3" fmla="*/ 2 h 98"/>
                                <a:gd name="T4" fmla="*/ 96 w 119"/>
                                <a:gd name="T5" fmla="*/ 0 h 98"/>
                                <a:gd name="T6" fmla="*/ 92 w 119"/>
                                <a:gd name="T7" fmla="*/ 3 h 98"/>
                                <a:gd name="T8" fmla="*/ 87 w 119"/>
                                <a:gd name="T9" fmla="*/ 4 h 98"/>
                                <a:gd name="T10" fmla="*/ 83 w 119"/>
                                <a:gd name="T11" fmla="*/ 6 h 98"/>
                                <a:gd name="T12" fmla="*/ 79 w 119"/>
                                <a:gd name="T13" fmla="*/ 6 h 98"/>
                                <a:gd name="T14" fmla="*/ 73 w 119"/>
                                <a:gd name="T15" fmla="*/ 6 h 98"/>
                                <a:gd name="T16" fmla="*/ 69 w 119"/>
                                <a:gd name="T17" fmla="*/ 9 h 98"/>
                                <a:gd name="T18" fmla="*/ 67 w 119"/>
                                <a:gd name="T19" fmla="*/ 13 h 98"/>
                                <a:gd name="T20" fmla="*/ 66 w 119"/>
                                <a:gd name="T21" fmla="*/ 16 h 98"/>
                                <a:gd name="T22" fmla="*/ 66 w 119"/>
                                <a:gd name="T23" fmla="*/ 18 h 98"/>
                                <a:gd name="T24" fmla="*/ 62 w 119"/>
                                <a:gd name="T25" fmla="*/ 16 h 98"/>
                                <a:gd name="T26" fmla="*/ 60 w 119"/>
                                <a:gd name="T27" fmla="*/ 15 h 98"/>
                                <a:gd name="T28" fmla="*/ 55 w 119"/>
                                <a:gd name="T29" fmla="*/ 15 h 98"/>
                                <a:gd name="T30" fmla="*/ 53 w 119"/>
                                <a:gd name="T31" fmla="*/ 16 h 98"/>
                                <a:gd name="T32" fmla="*/ 49 w 119"/>
                                <a:gd name="T33" fmla="*/ 18 h 98"/>
                                <a:gd name="T34" fmla="*/ 49 w 119"/>
                                <a:gd name="T35" fmla="*/ 23 h 98"/>
                                <a:gd name="T36" fmla="*/ 46 w 119"/>
                                <a:gd name="T37" fmla="*/ 25 h 98"/>
                                <a:gd name="T38" fmla="*/ 44 w 119"/>
                                <a:gd name="T39" fmla="*/ 22 h 98"/>
                                <a:gd name="T40" fmla="*/ 43 w 119"/>
                                <a:gd name="T41" fmla="*/ 21 h 98"/>
                                <a:gd name="T42" fmla="*/ 40 w 119"/>
                                <a:gd name="T43" fmla="*/ 22 h 98"/>
                                <a:gd name="T44" fmla="*/ 36 w 119"/>
                                <a:gd name="T45" fmla="*/ 25 h 98"/>
                                <a:gd name="T46" fmla="*/ 31 w 119"/>
                                <a:gd name="T47" fmla="*/ 26 h 98"/>
                                <a:gd name="T48" fmla="*/ 31 w 119"/>
                                <a:gd name="T49" fmla="*/ 30 h 98"/>
                                <a:gd name="T50" fmla="*/ 30 w 119"/>
                                <a:gd name="T51" fmla="*/ 26 h 98"/>
                                <a:gd name="T52" fmla="*/ 30 w 119"/>
                                <a:gd name="T53" fmla="*/ 22 h 98"/>
                                <a:gd name="T54" fmla="*/ 25 w 119"/>
                                <a:gd name="T55" fmla="*/ 20 h 98"/>
                                <a:gd name="T56" fmla="*/ 24 w 119"/>
                                <a:gd name="T57" fmla="*/ 21 h 98"/>
                                <a:gd name="T58" fmla="*/ 22 w 119"/>
                                <a:gd name="T59" fmla="*/ 21 h 98"/>
                                <a:gd name="T60" fmla="*/ 20 w 119"/>
                                <a:gd name="T61" fmla="*/ 20 h 98"/>
                                <a:gd name="T62" fmla="*/ 17 w 119"/>
                                <a:gd name="T63" fmla="*/ 22 h 98"/>
                                <a:gd name="T64" fmla="*/ 15 w 119"/>
                                <a:gd name="T65" fmla="*/ 25 h 98"/>
                                <a:gd name="T66" fmla="*/ 11 w 119"/>
                                <a:gd name="T67" fmla="*/ 27 h 98"/>
                                <a:gd name="T68" fmla="*/ 9 w 119"/>
                                <a:gd name="T69" fmla="*/ 31 h 98"/>
                                <a:gd name="T70" fmla="*/ 3 w 119"/>
                                <a:gd name="T71" fmla="*/ 37 h 98"/>
                                <a:gd name="T72" fmla="*/ 0 w 119"/>
                                <a:gd name="T73" fmla="*/ 44 h 98"/>
                                <a:gd name="T74" fmla="*/ 0 w 119"/>
                                <a:gd name="T75" fmla="*/ 49 h 98"/>
                                <a:gd name="T76" fmla="*/ 0 w 119"/>
                                <a:gd name="T77" fmla="*/ 54 h 98"/>
                                <a:gd name="T78" fmla="*/ 0 w 119"/>
                                <a:gd name="T79" fmla="*/ 59 h 98"/>
                                <a:gd name="T80" fmla="*/ 5 w 119"/>
                                <a:gd name="T81" fmla="*/ 61 h 98"/>
                                <a:gd name="T82" fmla="*/ 13 w 119"/>
                                <a:gd name="T83" fmla="*/ 59 h 98"/>
                                <a:gd name="T84" fmla="*/ 20 w 119"/>
                                <a:gd name="T85" fmla="*/ 59 h 98"/>
                                <a:gd name="T86" fmla="*/ 27 w 119"/>
                                <a:gd name="T87" fmla="*/ 59 h 98"/>
                                <a:gd name="T88" fmla="*/ 40 w 119"/>
                                <a:gd name="T89" fmla="*/ 59 h 98"/>
                                <a:gd name="T90" fmla="*/ 51 w 119"/>
                                <a:gd name="T91" fmla="*/ 59 h 98"/>
                                <a:gd name="T92" fmla="*/ 62 w 119"/>
                                <a:gd name="T93" fmla="*/ 59 h 98"/>
                                <a:gd name="T94" fmla="*/ 67 w 119"/>
                                <a:gd name="T95" fmla="*/ 58 h 98"/>
                                <a:gd name="T96" fmla="*/ 79 w 119"/>
                                <a:gd name="T97" fmla="*/ 59 h 98"/>
                                <a:gd name="T98" fmla="*/ 87 w 119"/>
                                <a:gd name="T99" fmla="*/ 59 h 98"/>
                                <a:gd name="T100" fmla="*/ 96 w 119"/>
                                <a:gd name="T101" fmla="*/ 59 h 98"/>
                                <a:gd name="T102" fmla="*/ 102 w 119"/>
                                <a:gd name="T103" fmla="*/ 59 h 98"/>
                                <a:gd name="T104" fmla="*/ 103 w 119"/>
                                <a:gd name="T105" fmla="*/ 56 h 98"/>
                                <a:gd name="T106" fmla="*/ 107 w 119"/>
                                <a:gd name="T107" fmla="*/ 55 h 98"/>
                                <a:gd name="T108" fmla="*/ 105 w 119"/>
                                <a:gd name="T109" fmla="*/ 49 h 98"/>
                                <a:gd name="T110" fmla="*/ 103 w 119"/>
                                <a:gd name="T111" fmla="*/ 44 h 98"/>
                                <a:gd name="T112" fmla="*/ 103 w 119"/>
                                <a:gd name="T113" fmla="*/ 37 h 98"/>
                                <a:gd name="T114" fmla="*/ 105 w 119"/>
                                <a:gd name="T115" fmla="*/ 34 h 98"/>
                                <a:gd name="T116" fmla="*/ 107 w 119"/>
                                <a:gd name="T117" fmla="*/ 27 h 98"/>
                                <a:gd name="T118" fmla="*/ 107 w 119"/>
                                <a:gd name="T119" fmla="*/ 21 h 98"/>
                                <a:gd name="T120" fmla="*/ 109 w 119"/>
                                <a:gd name="T121" fmla="*/ 13 h 98"/>
                                <a:gd name="T122" fmla="*/ 107 w 119"/>
                                <a:gd name="T123" fmla="*/ 4 h 98"/>
                                <a:gd name="T124" fmla="*/ 107 w 119"/>
                                <a:gd name="T125" fmla="*/ 4 h 98"/>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9" h="98">
                                  <a:moveTo>
                                    <a:pt x="116" y="7"/>
                                  </a:moveTo>
                                  <a:lnTo>
                                    <a:pt x="110" y="3"/>
                                  </a:lnTo>
                                  <a:lnTo>
                                    <a:pt x="104" y="0"/>
                                  </a:lnTo>
                                  <a:lnTo>
                                    <a:pt x="100" y="4"/>
                                  </a:lnTo>
                                  <a:lnTo>
                                    <a:pt x="94" y="7"/>
                                  </a:lnTo>
                                  <a:lnTo>
                                    <a:pt x="90" y="10"/>
                                  </a:lnTo>
                                  <a:lnTo>
                                    <a:pt x="85" y="10"/>
                                  </a:lnTo>
                                  <a:lnTo>
                                    <a:pt x="79" y="10"/>
                                  </a:lnTo>
                                  <a:lnTo>
                                    <a:pt x="75" y="14"/>
                                  </a:lnTo>
                                  <a:lnTo>
                                    <a:pt x="73" y="20"/>
                                  </a:lnTo>
                                  <a:lnTo>
                                    <a:pt x="71" y="25"/>
                                  </a:lnTo>
                                  <a:lnTo>
                                    <a:pt x="71" y="29"/>
                                  </a:lnTo>
                                  <a:lnTo>
                                    <a:pt x="67" y="25"/>
                                  </a:lnTo>
                                  <a:lnTo>
                                    <a:pt x="65" y="23"/>
                                  </a:lnTo>
                                  <a:lnTo>
                                    <a:pt x="60" y="23"/>
                                  </a:lnTo>
                                  <a:lnTo>
                                    <a:pt x="57" y="25"/>
                                  </a:lnTo>
                                  <a:lnTo>
                                    <a:pt x="53" y="29"/>
                                  </a:lnTo>
                                  <a:lnTo>
                                    <a:pt x="53" y="37"/>
                                  </a:lnTo>
                                  <a:lnTo>
                                    <a:pt x="50" y="39"/>
                                  </a:lnTo>
                                  <a:lnTo>
                                    <a:pt x="48" y="35"/>
                                  </a:lnTo>
                                  <a:lnTo>
                                    <a:pt x="47" y="33"/>
                                  </a:lnTo>
                                  <a:lnTo>
                                    <a:pt x="43" y="35"/>
                                  </a:lnTo>
                                  <a:lnTo>
                                    <a:pt x="39" y="39"/>
                                  </a:lnTo>
                                  <a:lnTo>
                                    <a:pt x="34" y="41"/>
                                  </a:lnTo>
                                  <a:lnTo>
                                    <a:pt x="34" y="47"/>
                                  </a:lnTo>
                                  <a:lnTo>
                                    <a:pt x="32" y="41"/>
                                  </a:lnTo>
                                  <a:lnTo>
                                    <a:pt x="32" y="35"/>
                                  </a:lnTo>
                                  <a:lnTo>
                                    <a:pt x="27" y="31"/>
                                  </a:lnTo>
                                  <a:lnTo>
                                    <a:pt x="26" y="33"/>
                                  </a:lnTo>
                                  <a:lnTo>
                                    <a:pt x="24" y="33"/>
                                  </a:lnTo>
                                  <a:lnTo>
                                    <a:pt x="22" y="31"/>
                                  </a:lnTo>
                                  <a:lnTo>
                                    <a:pt x="18" y="35"/>
                                  </a:lnTo>
                                  <a:lnTo>
                                    <a:pt x="16" y="39"/>
                                  </a:lnTo>
                                  <a:lnTo>
                                    <a:pt x="12" y="43"/>
                                  </a:lnTo>
                                  <a:lnTo>
                                    <a:pt x="10" y="49"/>
                                  </a:lnTo>
                                  <a:lnTo>
                                    <a:pt x="3" y="58"/>
                                  </a:lnTo>
                                  <a:lnTo>
                                    <a:pt x="0" y="69"/>
                                  </a:lnTo>
                                  <a:lnTo>
                                    <a:pt x="0" y="77"/>
                                  </a:lnTo>
                                  <a:lnTo>
                                    <a:pt x="0" y="85"/>
                                  </a:lnTo>
                                  <a:lnTo>
                                    <a:pt x="0" y="93"/>
                                  </a:lnTo>
                                  <a:lnTo>
                                    <a:pt x="5" y="97"/>
                                  </a:lnTo>
                                  <a:lnTo>
                                    <a:pt x="14" y="94"/>
                                  </a:lnTo>
                                  <a:lnTo>
                                    <a:pt x="22" y="93"/>
                                  </a:lnTo>
                                  <a:lnTo>
                                    <a:pt x="29" y="94"/>
                                  </a:lnTo>
                                  <a:lnTo>
                                    <a:pt x="43" y="94"/>
                                  </a:lnTo>
                                  <a:lnTo>
                                    <a:pt x="55" y="94"/>
                                  </a:lnTo>
                                  <a:lnTo>
                                    <a:pt x="67" y="93"/>
                                  </a:lnTo>
                                  <a:lnTo>
                                    <a:pt x="73" y="91"/>
                                  </a:lnTo>
                                  <a:lnTo>
                                    <a:pt x="85" y="93"/>
                                  </a:lnTo>
                                  <a:lnTo>
                                    <a:pt x="94" y="93"/>
                                  </a:lnTo>
                                  <a:lnTo>
                                    <a:pt x="104" y="94"/>
                                  </a:lnTo>
                                  <a:lnTo>
                                    <a:pt x="110" y="93"/>
                                  </a:lnTo>
                                  <a:lnTo>
                                    <a:pt x="111" y="89"/>
                                  </a:lnTo>
                                  <a:lnTo>
                                    <a:pt x="116" y="87"/>
                                  </a:lnTo>
                                  <a:lnTo>
                                    <a:pt x="114" y="77"/>
                                  </a:lnTo>
                                  <a:lnTo>
                                    <a:pt x="111" y="69"/>
                                  </a:lnTo>
                                  <a:lnTo>
                                    <a:pt x="111" y="58"/>
                                  </a:lnTo>
                                  <a:lnTo>
                                    <a:pt x="114" y="53"/>
                                  </a:lnTo>
                                  <a:lnTo>
                                    <a:pt x="116" y="43"/>
                                  </a:lnTo>
                                  <a:lnTo>
                                    <a:pt x="116" y="33"/>
                                  </a:lnTo>
                                  <a:lnTo>
                                    <a:pt x="118" y="21"/>
                                  </a:lnTo>
                                  <a:lnTo>
                                    <a:pt x="116"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39" name="Freeform 887"/>
                          <wps:cNvSpPr>
                            <a:spLocks/>
                          </wps:cNvSpPr>
                          <wps:spPr bwMode="auto">
                            <a:xfrm>
                              <a:off x="1805" y="3858"/>
                              <a:ext cx="112" cy="62"/>
                            </a:xfrm>
                            <a:custGeom>
                              <a:avLst/>
                              <a:gdLst>
                                <a:gd name="T0" fmla="*/ 3 w 120"/>
                                <a:gd name="T1" fmla="*/ 4 h 98"/>
                                <a:gd name="T2" fmla="*/ 7 w 120"/>
                                <a:gd name="T3" fmla="*/ 2 h 98"/>
                                <a:gd name="T4" fmla="*/ 14 w 120"/>
                                <a:gd name="T5" fmla="*/ 0 h 98"/>
                                <a:gd name="T6" fmla="*/ 18 w 120"/>
                                <a:gd name="T7" fmla="*/ 2 h 98"/>
                                <a:gd name="T8" fmla="*/ 22 w 120"/>
                                <a:gd name="T9" fmla="*/ 4 h 98"/>
                                <a:gd name="T10" fmla="*/ 27 w 120"/>
                                <a:gd name="T11" fmla="*/ 6 h 98"/>
                                <a:gd name="T12" fmla="*/ 32 w 120"/>
                                <a:gd name="T13" fmla="*/ 6 h 98"/>
                                <a:gd name="T14" fmla="*/ 36 w 120"/>
                                <a:gd name="T15" fmla="*/ 6 h 98"/>
                                <a:gd name="T16" fmla="*/ 40 w 120"/>
                                <a:gd name="T17" fmla="*/ 9 h 98"/>
                                <a:gd name="T18" fmla="*/ 42 w 120"/>
                                <a:gd name="T19" fmla="*/ 11 h 98"/>
                                <a:gd name="T20" fmla="*/ 42 w 120"/>
                                <a:gd name="T21" fmla="*/ 16 h 98"/>
                                <a:gd name="T22" fmla="*/ 44 w 120"/>
                                <a:gd name="T23" fmla="*/ 18 h 98"/>
                                <a:gd name="T24" fmla="*/ 48 w 120"/>
                                <a:gd name="T25" fmla="*/ 16 h 98"/>
                                <a:gd name="T26" fmla="*/ 51 w 120"/>
                                <a:gd name="T27" fmla="*/ 15 h 98"/>
                                <a:gd name="T28" fmla="*/ 53 w 120"/>
                                <a:gd name="T29" fmla="*/ 15 h 98"/>
                                <a:gd name="T30" fmla="*/ 58 w 120"/>
                                <a:gd name="T31" fmla="*/ 16 h 98"/>
                                <a:gd name="T32" fmla="*/ 62 w 120"/>
                                <a:gd name="T33" fmla="*/ 18 h 98"/>
                                <a:gd name="T34" fmla="*/ 62 w 120"/>
                                <a:gd name="T35" fmla="*/ 23 h 98"/>
                                <a:gd name="T36" fmla="*/ 63 w 120"/>
                                <a:gd name="T37" fmla="*/ 25 h 98"/>
                                <a:gd name="T38" fmla="*/ 65 w 120"/>
                                <a:gd name="T39" fmla="*/ 22 h 98"/>
                                <a:gd name="T40" fmla="*/ 67 w 120"/>
                                <a:gd name="T41" fmla="*/ 21 h 98"/>
                                <a:gd name="T42" fmla="*/ 71 w 120"/>
                                <a:gd name="T43" fmla="*/ 22 h 98"/>
                                <a:gd name="T44" fmla="*/ 75 w 120"/>
                                <a:gd name="T45" fmla="*/ 23 h 98"/>
                                <a:gd name="T46" fmla="*/ 77 w 120"/>
                                <a:gd name="T47" fmla="*/ 26 h 98"/>
                                <a:gd name="T48" fmla="*/ 78 w 120"/>
                                <a:gd name="T49" fmla="*/ 30 h 98"/>
                                <a:gd name="T50" fmla="*/ 80 w 120"/>
                                <a:gd name="T51" fmla="*/ 26 h 98"/>
                                <a:gd name="T52" fmla="*/ 80 w 120"/>
                                <a:gd name="T53" fmla="*/ 22 h 98"/>
                                <a:gd name="T54" fmla="*/ 84 w 120"/>
                                <a:gd name="T55" fmla="*/ 20 h 98"/>
                                <a:gd name="T56" fmla="*/ 86 w 120"/>
                                <a:gd name="T57" fmla="*/ 21 h 98"/>
                                <a:gd name="T58" fmla="*/ 88 w 120"/>
                                <a:gd name="T59" fmla="*/ 20 h 98"/>
                                <a:gd name="T60" fmla="*/ 91 w 120"/>
                                <a:gd name="T61" fmla="*/ 20 h 98"/>
                                <a:gd name="T62" fmla="*/ 93 w 120"/>
                                <a:gd name="T63" fmla="*/ 21 h 98"/>
                                <a:gd name="T64" fmla="*/ 95 w 120"/>
                                <a:gd name="T65" fmla="*/ 25 h 98"/>
                                <a:gd name="T66" fmla="*/ 99 w 120"/>
                                <a:gd name="T67" fmla="*/ 27 h 98"/>
                                <a:gd name="T68" fmla="*/ 101 w 120"/>
                                <a:gd name="T69" fmla="*/ 31 h 98"/>
                                <a:gd name="T70" fmla="*/ 107 w 120"/>
                                <a:gd name="T71" fmla="*/ 37 h 98"/>
                                <a:gd name="T72" fmla="*/ 111 w 120"/>
                                <a:gd name="T73" fmla="*/ 43 h 98"/>
                                <a:gd name="T74" fmla="*/ 111 w 120"/>
                                <a:gd name="T75" fmla="*/ 49 h 98"/>
                                <a:gd name="T76" fmla="*/ 111 w 120"/>
                                <a:gd name="T77" fmla="*/ 54 h 98"/>
                                <a:gd name="T78" fmla="*/ 111 w 120"/>
                                <a:gd name="T79" fmla="*/ 59 h 98"/>
                                <a:gd name="T80" fmla="*/ 105 w 120"/>
                                <a:gd name="T81" fmla="*/ 61 h 98"/>
                                <a:gd name="T82" fmla="*/ 97 w 120"/>
                                <a:gd name="T83" fmla="*/ 59 h 98"/>
                                <a:gd name="T84" fmla="*/ 91 w 120"/>
                                <a:gd name="T85" fmla="*/ 59 h 98"/>
                                <a:gd name="T86" fmla="*/ 82 w 120"/>
                                <a:gd name="T87" fmla="*/ 59 h 98"/>
                                <a:gd name="T88" fmla="*/ 71 w 120"/>
                                <a:gd name="T89" fmla="*/ 59 h 98"/>
                                <a:gd name="T90" fmla="*/ 60 w 120"/>
                                <a:gd name="T91" fmla="*/ 59 h 98"/>
                                <a:gd name="T92" fmla="*/ 48 w 120"/>
                                <a:gd name="T93" fmla="*/ 59 h 98"/>
                                <a:gd name="T94" fmla="*/ 42 w 120"/>
                                <a:gd name="T95" fmla="*/ 58 h 98"/>
                                <a:gd name="T96" fmla="*/ 32 w 120"/>
                                <a:gd name="T97" fmla="*/ 59 h 98"/>
                                <a:gd name="T98" fmla="*/ 22 w 120"/>
                                <a:gd name="T99" fmla="*/ 59 h 98"/>
                                <a:gd name="T100" fmla="*/ 14 w 120"/>
                                <a:gd name="T101" fmla="*/ 59 h 98"/>
                                <a:gd name="T102" fmla="*/ 7 w 120"/>
                                <a:gd name="T103" fmla="*/ 59 h 98"/>
                                <a:gd name="T104" fmla="*/ 7 w 120"/>
                                <a:gd name="T105" fmla="*/ 56 h 98"/>
                                <a:gd name="T106" fmla="*/ 3 w 120"/>
                                <a:gd name="T107" fmla="*/ 54 h 98"/>
                                <a:gd name="T108" fmla="*/ 4 w 120"/>
                                <a:gd name="T109" fmla="*/ 47 h 98"/>
                                <a:gd name="T110" fmla="*/ 7 w 120"/>
                                <a:gd name="T111" fmla="*/ 43 h 98"/>
                                <a:gd name="T112" fmla="*/ 7 w 120"/>
                                <a:gd name="T113" fmla="*/ 37 h 98"/>
                                <a:gd name="T114" fmla="*/ 4 w 120"/>
                                <a:gd name="T115" fmla="*/ 34 h 98"/>
                                <a:gd name="T116" fmla="*/ 3 w 120"/>
                                <a:gd name="T117" fmla="*/ 27 h 98"/>
                                <a:gd name="T118" fmla="*/ 0 w 120"/>
                                <a:gd name="T119" fmla="*/ 20 h 98"/>
                                <a:gd name="T120" fmla="*/ 0 w 120"/>
                                <a:gd name="T121" fmla="*/ 13 h 98"/>
                                <a:gd name="T122" fmla="*/ 3 w 120"/>
                                <a:gd name="T123" fmla="*/ 4 h 98"/>
                                <a:gd name="T124" fmla="*/ 3 w 120"/>
                                <a:gd name="T125" fmla="*/ 4 h 98"/>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20" h="98">
                                  <a:moveTo>
                                    <a:pt x="3" y="7"/>
                                  </a:moveTo>
                                  <a:lnTo>
                                    <a:pt x="8" y="3"/>
                                  </a:lnTo>
                                  <a:lnTo>
                                    <a:pt x="15" y="0"/>
                                  </a:lnTo>
                                  <a:lnTo>
                                    <a:pt x="19" y="3"/>
                                  </a:lnTo>
                                  <a:lnTo>
                                    <a:pt x="24" y="7"/>
                                  </a:lnTo>
                                  <a:lnTo>
                                    <a:pt x="29" y="10"/>
                                  </a:lnTo>
                                  <a:lnTo>
                                    <a:pt x="34" y="9"/>
                                  </a:lnTo>
                                  <a:lnTo>
                                    <a:pt x="39" y="10"/>
                                  </a:lnTo>
                                  <a:lnTo>
                                    <a:pt x="43" y="14"/>
                                  </a:lnTo>
                                  <a:lnTo>
                                    <a:pt x="45" y="18"/>
                                  </a:lnTo>
                                  <a:lnTo>
                                    <a:pt x="45" y="25"/>
                                  </a:lnTo>
                                  <a:lnTo>
                                    <a:pt x="47" y="29"/>
                                  </a:lnTo>
                                  <a:lnTo>
                                    <a:pt x="51" y="25"/>
                                  </a:lnTo>
                                  <a:lnTo>
                                    <a:pt x="55" y="23"/>
                                  </a:lnTo>
                                  <a:lnTo>
                                    <a:pt x="57" y="23"/>
                                  </a:lnTo>
                                  <a:lnTo>
                                    <a:pt x="62" y="25"/>
                                  </a:lnTo>
                                  <a:lnTo>
                                    <a:pt x="66" y="29"/>
                                  </a:lnTo>
                                  <a:lnTo>
                                    <a:pt x="66" y="37"/>
                                  </a:lnTo>
                                  <a:lnTo>
                                    <a:pt x="67" y="39"/>
                                  </a:lnTo>
                                  <a:lnTo>
                                    <a:pt x="70" y="35"/>
                                  </a:lnTo>
                                  <a:lnTo>
                                    <a:pt x="72" y="33"/>
                                  </a:lnTo>
                                  <a:lnTo>
                                    <a:pt x="76" y="35"/>
                                  </a:lnTo>
                                  <a:lnTo>
                                    <a:pt x="80" y="37"/>
                                  </a:lnTo>
                                  <a:lnTo>
                                    <a:pt x="82" y="41"/>
                                  </a:lnTo>
                                  <a:lnTo>
                                    <a:pt x="84" y="47"/>
                                  </a:lnTo>
                                  <a:lnTo>
                                    <a:pt x="86" y="41"/>
                                  </a:lnTo>
                                  <a:lnTo>
                                    <a:pt x="86" y="35"/>
                                  </a:lnTo>
                                  <a:lnTo>
                                    <a:pt x="90" y="31"/>
                                  </a:lnTo>
                                  <a:lnTo>
                                    <a:pt x="92" y="33"/>
                                  </a:lnTo>
                                  <a:lnTo>
                                    <a:pt x="94" y="31"/>
                                  </a:lnTo>
                                  <a:lnTo>
                                    <a:pt x="97" y="31"/>
                                  </a:lnTo>
                                  <a:lnTo>
                                    <a:pt x="100" y="33"/>
                                  </a:lnTo>
                                  <a:lnTo>
                                    <a:pt x="102" y="39"/>
                                  </a:lnTo>
                                  <a:lnTo>
                                    <a:pt x="106" y="43"/>
                                  </a:lnTo>
                                  <a:lnTo>
                                    <a:pt x="108" y="49"/>
                                  </a:lnTo>
                                  <a:lnTo>
                                    <a:pt x="115" y="58"/>
                                  </a:lnTo>
                                  <a:lnTo>
                                    <a:pt x="119" y="68"/>
                                  </a:lnTo>
                                  <a:lnTo>
                                    <a:pt x="119" y="77"/>
                                  </a:lnTo>
                                  <a:lnTo>
                                    <a:pt x="119" y="85"/>
                                  </a:lnTo>
                                  <a:lnTo>
                                    <a:pt x="119" y="93"/>
                                  </a:lnTo>
                                  <a:lnTo>
                                    <a:pt x="113" y="97"/>
                                  </a:lnTo>
                                  <a:lnTo>
                                    <a:pt x="104" y="94"/>
                                  </a:lnTo>
                                  <a:lnTo>
                                    <a:pt x="97" y="93"/>
                                  </a:lnTo>
                                  <a:lnTo>
                                    <a:pt x="88" y="94"/>
                                  </a:lnTo>
                                  <a:lnTo>
                                    <a:pt x="76" y="94"/>
                                  </a:lnTo>
                                  <a:lnTo>
                                    <a:pt x="64" y="94"/>
                                  </a:lnTo>
                                  <a:lnTo>
                                    <a:pt x="51" y="93"/>
                                  </a:lnTo>
                                  <a:lnTo>
                                    <a:pt x="45" y="91"/>
                                  </a:lnTo>
                                  <a:lnTo>
                                    <a:pt x="34" y="93"/>
                                  </a:lnTo>
                                  <a:lnTo>
                                    <a:pt x="24" y="93"/>
                                  </a:lnTo>
                                  <a:lnTo>
                                    <a:pt x="15" y="93"/>
                                  </a:lnTo>
                                  <a:lnTo>
                                    <a:pt x="8" y="93"/>
                                  </a:lnTo>
                                  <a:lnTo>
                                    <a:pt x="7" y="89"/>
                                  </a:lnTo>
                                  <a:lnTo>
                                    <a:pt x="3" y="85"/>
                                  </a:lnTo>
                                  <a:lnTo>
                                    <a:pt x="4" y="75"/>
                                  </a:lnTo>
                                  <a:lnTo>
                                    <a:pt x="7" y="68"/>
                                  </a:lnTo>
                                  <a:lnTo>
                                    <a:pt x="7" y="58"/>
                                  </a:lnTo>
                                  <a:lnTo>
                                    <a:pt x="4" y="53"/>
                                  </a:lnTo>
                                  <a:lnTo>
                                    <a:pt x="3" y="43"/>
                                  </a:lnTo>
                                  <a:lnTo>
                                    <a:pt x="0" y="31"/>
                                  </a:lnTo>
                                  <a:lnTo>
                                    <a:pt x="0" y="20"/>
                                  </a:lnTo>
                                  <a:lnTo>
                                    <a:pt x="3" y="7"/>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0" name="Freeform 888"/>
                          <wps:cNvSpPr>
                            <a:spLocks/>
                          </wps:cNvSpPr>
                          <wps:spPr bwMode="auto">
                            <a:xfrm>
                              <a:off x="1502" y="3872"/>
                              <a:ext cx="1346" cy="277"/>
                            </a:xfrm>
                            <a:custGeom>
                              <a:avLst/>
                              <a:gdLst>
                                <a:gd name="T0" fmla="*/ 0 w 1444"/>
                                <a:gd name="T1" fmla="*/ 95 h 434"/>
                                <a:gd name="T2" fmla="*/ 621 w 1444"/>
                                <a:gd name="T3" fmla="*/ 54 h 434"/>
                                <a:gd name="T4" fmla="*/ 548 w 1444"/>
                                <a:gd name="T5" fmla="*/ 22 h 434"/>
                                <a:gd name="T6" fmla="*/ 968 w 1444"/>
                                <a:gd name="T7" fmla="*/ 0 h 434"/>
                                <a:gd name="T8" fmla="*/ 1150 w 1444"/>
                                <a:gd name="T9" fmla="*/ 123 h 434"/>
                                <a:gd name="T10" fmla="*/ 1345 w 1444"/>
                                <a:gd name="T11" fmla="*/ 247 h 434"/>
                                <a:gd name="T12" fmla="*/ 958 w 1444"/>
                                <a:gd name="T13" fmla="*/ 276 h 434"/>
                                <a:gd name="T14" fmla="*/ 687 w 1444"/>
                                <a:gd name="T15" fmla="*/ 89 h 434"/>
                                <a:gd name="T16" fmla="*/ 143 w 1444"/>
                                <a:gd name="T17" fmla="*/ 126 h 434"/>
                                <a:gd name="T18" fmla="*/ 0 w 1444"/>
                                <a:gd name="T19" fmla="*/ 95 h 434"/>
                                <a:gd name="T20" fmla="*/ 0 w 1444"/>
                                <a:gd name="T21" fmla="*/ 95 h 43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444" h="434">
                                  <a:moveTo>
                                    <a:pt x="0" y="149"/>
                                  </a:moveTo>
                                  <a:lnTo>
                                    <a:pt x="666" y="85"/>
                                  </a:lnTo>
                                  <a:lnTo>
                                    <a:pt x="588" y="35"/>
                                  </a:lnTo>
                                  <a:lnTo>
                                    <a:pt x="1039" y="0"/>
                                  </a:lnTo>
                                  <a:lnTo>
                                    <a:pt x="1234" y="193"/>
                                  </a:lnTo>
                                  <a:lnTo>
                                    <a:pt x="1443" y="387"/>
                                  </a:lnTo>
                                  <a:lnTo>
                                    <a:pt x="1028" y="433"/>
                                  </a:lnTo>
                                  <a:lnTo>
                                    <a:pt x="737" y="139"/>
                                  </a:lnTo>
                                  <a:lnTo>
                                    <a:pt x="153" y="197"/>
                                  </a:lnTo>
                                  <a:lnTo>
                                    <a:pt x="0" y="149"/>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1" name="Freeform 889"/>
                          <wps:cNvSpPr>
                            <a:spLocks/>
                          </wps:cNvSpPr>
                          <wps:spPr bwMode="auto">
                            <a:xfrm>
                              <a:off x="1129" y="3875"/>
                              <a:ext cx="378" cy="93"/>
                            </a:xfrm>
                            <a:custGeom>
                              <a:avLst/>
                              <a:gdLst>
                                <a:gd name="T0" fmla="*/ 0 w 405"/>
                                <a:gd name="T1" fmla="*/ 0 h 145"/>
                                <a:gd name="T2" fmla="*/ 377 w 405"/>
                                <a:gd name="T3" fmla="*/ 92 h 145"/>
                                <a:gd name="T4" fmla="*/ 377 w 405"/>
                                <a:gd name="T5" fmla="*/ 78 h 145"/>
                                <a:gd name="T6" fmla="*/ 197 w 405"/>
                                <a:gd name="T7" fmla="*/ 26 h 145"/>
                                <a:gd name="T8" fmla="*/ 0 w 405"/>
                                <a:gd name="T9" fmla="*/ 0 h 145"/>
                                <a:gd name="T10" fmla="*/ 0 w 405"/>
                                <a:gd name="T11" fmla="*/ 0 h 14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05" h="145">
                                  <a:moveTo>
                                    <a:pt x="0" y="0"/>
                                  </a:moveTo>
                                  <a:lnTo>
                                    <a:pt x="404" y="144"/>
                                  </a:lnTo>
                                  <a:lnTo>
                                    <a:pt x="404" y="122"/>
                                  </a:lnTo>
                                  <a:lnTo>
                                    <a:pt x="211" y="40"/>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2" name="Freeform 890"/>
                          <wps:cNvSpPr>
                            <a:spLocks/>
                          </wps:cNvSpPr>
                          <wps:spPr bwMode="auto">
                            <a:xfrm>
                              <a:off x="1114" y="3872"/>
                              <a:ext cx="577" cy="96"/>
                            </a:xfrm>
                            <a:custGeom>
                              <a:avLst/>
                              <a:gdLst>
                                <a:gd name="T0" fmla="*/ 0 w 618"/>
                                <a:gd name="T1" fmla="*/ 0 h 151"/>
                                <a:gd name="T2" fmla="*/ 459 w 618"/>
                                <a:gd name="T3" fmla="*/ 47 h 151"/>
                                <a:gd name="T4" fmla="*/ 485 w 618"/>
                                <a:gd name="T5" fmla="*/ 51 h 151"/>
                                <a:gd name="T6" fmla="*/ 485 w 618"/>
                                <a:gd name="T7" fmla="*/ 58 h 151"/>
                                <a:gd name="T8" fmla="*/ 528 w 618"/>
                                <a:gd name="T9" fmla="*/ 62 h 151"/>
                                <a:gd name="T10" fmla="*/ 528 w 618"/>
                                <a:gd name="T11" fmla="*/ 67 h 151"/>
                                <a:gd name="T12" fmla="*/ 576 w 618"/>
                                <a:gd name="T13" fmla="*/ 74 h 151"/>
                                <a:gd name="T14" fmla="*/ 576 w 618"/>
                                <a:gd name="T15" fmla="*/ 83 h 151"/>
                                <a:gd name="T16" fmla="*/ 392 w 618"/>
                                <a:gd name="T17" fmla="*/ 95 h 151"/>
                                <a:gd name="T18" fmla="*/ 392 w 618"/>
                                <a:gd name="T19" fmla="*/ 88 h 151"/>
                                <a:gd name="T20" fmla="*/ 336 w 618"/>
                                <a:gd name="T21" fmla="*/ 81 h 151"/>
                                <a:gd name="T22" fmla="*/ 336 w 618"/>
                                <a:gd name="T23" fmla="*/ 74 h 151"/>
                                <a:gd name="T24" fmla="*/ 278 w 618"/>
                                <a:gd name="T25" fmla="*/ 67 h 151"/>
                                <a:gd name="T26" fmla="*/ 278 w 618"/>
                                <a:gd name="T27" fmla="*/ 63 h 151"/>
                                <a:gd name="T28" fmla="*/ 0 w 618"/>
                                <a:gd name="T29" fmla="*/ 0 h 151"/>
                                <a:gd name="T30" fmla="*/ 0 w 618"/>
                                <a:gd name="T31" fmla="*/ 0 h 151"/>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618" h="151">
                                  <a:moveTo>
                                    <a:pt x="0" y="0"/>
                                  </a:moveTo>
                                  <a:lnTo>
                                    <a:pt x="492" y="74"/>
                                  </a:lnTo>
                                  <a:lnTo>
                                    <a:pt x="519" y="81"/>
                                  </a:lnTo>
                                  <a:lnTo>
                                    <a:pt x="519" y="91"/>
                                  </a:lnTo>
                                  <a:lnTo>
                                    <a:pt x="565" y="97"/>
                                  </a:lnTo>
                                  <a:lnTo>
                                    <a:pt x="565" y="106"/>
                                  </a:lnTo>
                                  <a:lnTo>
                                    <a:pt x="617" y="116"/>
                                  </a:lnTo>
                                  <a:lnTo>
                                    <a:pt x="617" y="130"/>
                                  </a:lnTo>
                                  <a:lnTo>
                                    <a:pt x="420" y="150"/>
                                  </a:lnTo>
                                  <a:lnTo>
                                    <a:pt x="420" y="138"/>
                                  </a:lnTo>
                                  <a:lnTo>
                                    <a:pt x="360" y="128"/>
                                  </a:lnTo>
                                  <a:lnTo>
                                    <a:pt x="360" y="116"/>
                                  </a:lnTo>
                                  <a:lnTo>
                                    <a:pt x="298" y="106"/>
                                  </a:lnTo>
                                  <a:lnTo>
                                    <a:pt x="298" y="99"/>
                                  </a:lnTo>
                                  <a:lnTo>
                                    <a:pt x="0"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3" name="Freeform 891"/>
                          <wps:cNvSpPr>
                            <a:spLocks/>
                          </wps:cNvSpPr>
                          <wps:spPr bwMode="auto">
                            <a:xfrm>
                              <a:off x="1392" y="3923"/>
                              <a:ext cx="207" cy="18"/>
                            </a:xfrm>
                            <a:custGeom>
                              <a:avLst/>
                              <a:gdLst>
                                <a:gd name="T0" fmla="*/ 0 w 222"/>
                                <a:gd name="T1" fmla="*/ 13 h 27"/>
                                <a:gd name="T2" fmla="*/ 206 w 222"/>
                                <a:gd name="T3" fmla="*/ 0 h 27"/>
                                <a:gd name="T4" fmla="*/ 206 w 222"/>
                                <a:gd name="T5" fmla="*/ 7 h 27"/>
                                <a:gd name="T6" fmla="*/ 0 w 222"/>
                                <a:gd name="T7" fmla="*/ 17 h 27"/>
                                <a:gd name="T8" fmla="*/ 0 w 222"/>
                                <a:gd name="T9" fmla="*/ 13 h 27"/>
                                <a:gd name="T10" fmla="*/ 0 w 222"/>
                                <a:gd name="T11" fmla="*/ 13 h 2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22" h="27">
                                  <a:moveTo>
                                    <a:pt x="0" y="19"/>
                                  </a:moveTo>
                                  <a:lnTo>
                                    <a:pt x="221" y="0"/>
                                  </a:lnTo>
                                  <a:lnTo>
                                    <a:pt x="221" y="11"/>
                                  </a:lnTo>
                                  <a:lnTo>
                                    <a:pt x="0" y="26"/>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4" name="Freeform 892"/>
                          <wps:cNvSpPr>
                            <a:spLocks/>
                          </wps:cNvSpPr>
                          <wps:spPr bwMode="auto">
                            <a:xfrm>
                              <a:off x="1451" y="3933"/>
                              <a:ext cx="194" cy="21"/>
                            </a:xfrm>
                            <a:custGeom>
                              <a:avLst/>
                              <a:gdLst>
                                <a:gd name="T0" fmla="*/ 0 w 208"/>
                                <a:gd name="T1" fmla="*/ 12 h 32"/>
                                <a:gd name="T2" fmla="*/ 193 w 208"/>
                                <a:gd name="T3" fmla="*/ 0 h 32"/>
                                <a:gd name="T4" fmla="*/ 193 w 208"/>
                                <a:gd name="T5" fmla="*/ 6 h 32"/>
                                <a:gd name="T6" fmla="*/ 0 w 208"/>
                                <a:gd name="T7" fmla="*/ 20 h 32"/>
                                <a:gd name="T8" fmla="*/ 0 w 208"/>
                                <a:gd name="T9" fmla="*/ 12 h 32"/>
                                <a:gd name="T10" fmla="*/ 0 w 208"/>
                                <a:gd name="T11" fmla="*/ 12 h 3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8" h="32">
                                  <a:moveTo>
                                    <a:pt x="0" y="19"/>
                                  </a:moveTo>
                                  <a:lnTo>
                                    <a:pt x="207" y="0"/>
                                  </a:lnTo>
                                  <a:lnTo>
                                    <a:pt x="207" y="9"/>
                                  </a:lnTo>
                                  <a:lnTo>
                                    <a:pt x="0" y="31"/>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5" name="Freeform 893"/>
                          <wps:cNvSpPr>
                            <a:spLocks/>
                          </wps:cNvSpPr>
                          <wps:spPr bwMode="auto">
                            <a:xfrm>
                              <a:off x="1506" y="3946"/>
                              <a:ext cx="185" cy="22"/>
                            </a:xfrm>
                            <a:custGeom>
                              <a:avLst/>
                              <a:gdLst>
                                <a:gd name="T0" fmla="*/ 0 w 198"/>
                                <a:gd name="T1" fmla="*/ 14 h 35"/>
                                <a:gd name="T2" fmla="*/ 184 w 198"/>
                                <a:gd name="T3" fmla="*/ 0 h 35"/>
                                <a:gd name="T4" fmla="*/ 184 w 198"/>
                                <a:gd name="T5" fmla="*/ 9 h 35"/>
                                <a:gd name="T6" fmla="*/ 0 w 198"/>
                                <a:gd name="T7" fmla="*/ 21 h 35"/>
                                <a:gd name="T8" fmla="*/ 0 w 198"/>
                                <a:gd name="T9" fmla="*/ 14 h 35"/>
                                <a:gd name="T10" fmla="*/ 0 w 198"/>
                                <a:gd name="T11" fmla="*/ 14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8" h="35">
                                  <a:moveTo>
                                    <a:pt x="0" y="22"/>
                                  </a:moveTo>
                                  <a:lnTo>
                                    <a:pt x="197" y="0"/>
                                  </a:lnTo>
                                  <a:lnTo>
                                    <a:pt x="197" y="14"/>
                                  </a:lnTo>
                                  <a:lnTo>
                                    <a:pt x="0" y="34"/>
                                  </a:lnTo>
                                  <a:lnTo>
                                    <a:pt x="0" y="2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46" name="Freeform 894"/>
                          <wps:cNvSpPr>
                            <a:spLocks/>
                          </wps:cNvSpPr>
                          <wps:spPr bwMode="auto">
                            <a:xfrm>
                              <a:off x="1734" y="4014"/>
                              <a:ext cx="495" cy="132"/>
                            </a:xfrm>
                            <a:custGeom>
                              <a:avLst/>
                              <a:gdLst>
                                <a:gd name="T0" fmla="*/ 13 w 532"/>
                                <a:gd name="T1" fmla="*/ 102 h 205"/>
                                <a:gd name="T2" fmla="*/ 0 w 532"/>
                                <a:gd name="T3" fmla="*/ 60 h 205"/>
                                <a:gd name="T4" fmla="*/ 81 w 532"/>
                                <a:gd name="T5" fmla="*/ 15 h 205"/>
                                <a:gd name="T6" fmla="*/ 172 w 532"/>
                                <a:gd name="T7" fmla="*/ 8 h 205"/>
                                <a:gd name="T8" fmla="*/ 256 w 532"/>
                                <a:gd name="T9" fmla="*/ 0 h 205"/>
                                <a:gd name="T10" fmla="*/ 333 w 532"/>
                                <a:gd name="T11" fmla="*/ 4 h 205"/>
                                <a:gd name="T12" fmla="*/ 406 w 532"/>
                                <a:gd name="T13" fmla="*/ 12 h 205"/>
                                <a:gd name="T14" fmla="*/ 472 w 532"/>
                                <a:gd name="T15" fmla="*/ 38 h 205"/>
                                <a:gd name="T16" fmla="*/ 494 w 532"/>
                                <a:gd name="T17" fmla="*/ 68 h 205"/>
                                <a:gd name="T18" fmla="*/ 483 w 532"/>
                                <a:gd name="T19" fmla="*/ 106 h 205"/>
                                <a:gd name="T20" fmla="*/ 448 w 532"/>
                                <a:gd name="T21" fmla="*/ 128 h 205"/>
                                <a:gd name="T22" fmla="*/ 392 w 532"/>
                                <a:gd name="T23" fmla="*/ 128 h 205"/>
                                <a:gd name="T24" fmla="*/ 323 w 532"/>
                                <a:gd name="T25" fmla="*/ 120 h 205"/>
                                <a:gd name="T26" fmla="*/ 271 w 532"/>
                                <a:gd name="T27" fmla="*/ 131 h 205"/>
                                <a:gd name="T28" fmla="*/ 220 w 532"/>
                                <a:gd name="T29" fmla="*/ 113 h 205"/>
                                <a:gd name="T30" fmla="*/ 178 w 532"/>
                                <a:gd name="T31" fmla="*/ 96 h 205"/>
                                <a:gd name="T32" fmla="*/ 136 w 532"/>
                                <a:gd name="T33" fmla="*/ 98 h 205"/>
                                <a:gd name="T34" fmla="*/ 55 w 532"/>
                                <a:gd name="T35" fmla="*/ 111 h 205"/>
                                <a:gd name="T36" fmla="*/ 13 w 532"/>
                                <a:gd name="T37" fmla="*/ 102 h 205"/>
                                <a:gd name="T38" fmla="*/ 13 w 532"/>
                                <a:gd name="T39" fmla="*/ 102 h 2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532" h="205">
                                  <a:moveTo>
                                    <a:pt x="14" y="159"/>
                                  </a:moveTo>
                                  <a:lnTo>
                                    <a:pt x="0" y="93"/>
                                  </a:lnTo>
                                  <a:lnTo>
                                    <a:pt x="87" y="24"/>
                                  </a:lnTo>
                                  <a:lnTo>
                                    <a:pt x="185" y="12"/>
                                  </a:lnTo>
                                  <a:lnTo>
                                    <a:pt x="275" y="0"/>
                                  </a:lnTo>
                                  <a:lnTo>
                                    <a:pt x="358" y="6"/>
                                  </a:lnTo>
                                  <a:lnTo>
                                    <a:pt x="436" y="18"/>
                                  </a:lnTo>
                                  <a:lnTo>
                                    <a:pt x="507" y="59"/>
                                  </a:lnTo>
                                  <a:lnTo>
                                    <a:pt x="531" y="105"/>
                                  </a:lnTo>
                                  <a:lnTo>
                                    <a:pt x="519" y="164"/>
                                  </a:lnTo>
                                  <a:lnTo>
                                    <a:pt x="482" y="199"/>
                                  </a:lnTo>
                                  <a:lnTo>
                                    <a:pt x="421" y="199"/>
                                  </a:lnTo>
                                  <a:lnTo>
                                    <a:pt x="347" y="187"/>
                                  </a:lnTo>
                                  <a:lnTo>
                                    <a:pt x="291" y="204"/>
                                  </a:lnTo>
                                  <a:lnTo>
                                    <a:pt x="236" y="176"/>
                                  </a:lnTo>
                                  <a:lnTo>
                                    <a:pt x="191" y="149"/>
                                  </a:lnTo>
                                  <a:lnTo>
                                    <a:pt x="146" y="152"/>
                                  </a:lnTo>
                                  <a:lnTo>
                                    <a:pt x="59" y="173"/>
                                  </a:lnTo>
                                  <a:lnTo>
                                    <a:pt x="14" y="159"/>
                                  </a:lnTo>
                                </a:path>
                              </a:pathLst>
                            </a:custGeom>
                            <a:gradFill rotWithShape="0">
                              <a:gsLst>
                                <a:gs pos="0">
                                  <a:srgbClr val="2F7676"/>
                                </a:gs>
                                <a:gs pos="100000">
                                  <a:srgbClr val="66FFFF"/>
                                </a:gs>
                              </a:gsLst>
                              <a:path path="rect">
                                <a:fillToRect l="50000" t="50000" r="50000" b="50000"/>
                              </a:path>
                            </a:gradFill>
                            <a:ln w="9525" cap="flat" cmpd="sng">
                              <a:solidFill>
                                <a:srgbClr val="3366FF"/>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747" name="Picture 895"/>
                            <pic:cNvPicPr>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0800000" flipV="1">
                              <a:off x="1305" y="3853"/>
                              <a:ext cx="371" cy="306"/>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48" name="AutoShape 896"/>
                          <wps:cNvSpPr>
                            <a:spLocks noChangeArrowheads="1"/>
                          </wps:cNvSpPr>
                          <wps:spPr bwMode="auto">
                            <a:xfrm flipV="1">
                              <a:off x="812" y="3021"/>
                              <a:ext cx="2182" cy="1381"/>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749" name="Picture 897"/>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10800000" flipV="1">
                              <a:off x="895" y="3416"/>
                              <a:ext cx="764" cy="655"/>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0" name="Line 898"/>
                          <wps:cNvCnPr>
                            <a:cxnSpLocks noChangeShapeType="1"/>
                          </wps:cNvCnPr>
                          <wps:spPr bwMode="auto">
                            <a:xfrm flipV="1">
                              <a:off x="1087" y="4121"/>
                              <a:ext cx="1760" cy="78"/>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1751" name="Group 899"/>
                        <wpg:cNvGrpSpPr>
                          <a:grpSpLocks/>
                        </wpg:cNvGrpSpPr>
                        <wpg:grpSpPr bwMode="auto">
                          <a:xfrm>
                            <a:off x="3332251" y="1615492"/>
                            <a:ext cx="2039400" cy="1331993"/>
                            <a:chOff x="3930" y="2913"/>
                            <a:chExt cx="2266" cy="1480"/>
                          </a:xfrm>
                        </wpg:grpSpPr>
                        <wps:wsp>
                          <wps:cNvPr id="1752" name="Text Box 900"/>
                          <wps:cNvSpPr txBox="1">
                            <a:spLocks noChangeArrowheads="1"/>
                          </wps:cNvSpPr>
                          <wps:spPr bwMode="auto">
                            <a:xfrm>
                              <a:off x="3930" y="2913"/>
                              <a:ext cx="2256" cy="99"/>
                            </a:xfrm>
                            <a:prstGeom prst="rect">
                              <a:avLst/>
                            </a:prstGeom>
                            <a:solidFill>
                              <a:srgbClr val="66FF66"/>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D62B4" w:rsidRPr="001674BD" w:rsidRDefault="002D62B4" w:rsidP="002E70F8">
                                <w:pPr>
                                  <w:autoSpaceDE w:val="0"/>
                                  <w:autoSpaceDN w:val="0"/>
                                  <w:adjustRightInd w:val="0"/>
                                  <w:jc w:val="center"/>
                                  <w:rPr>
                                    <w:color w:val="000000"/>
                                    <w:sz w:val="44"/>
                                    <w:szCs w:val="78"/>
                                    <w:lang w:val="en-US"/>
                                  </w:rPr>
                                </w:pPr>
                                <w:r>
                                  <w:rPr>
                                    <w:b/>
                                    <w:bCs/>
                                    <w:color w:val="000000"/>
                                    <w:sz w:val="14"/>
                                    <w:lang w:val="en-US"/>
                                  </w:rPr>
                                  <w:t xml:space="preserve">AUCUNECONTRAINTE A LA </w:t>
                                </w:r>
                                <w:r w:rsidRPr="001674BD">
                                  <w:rPr>
                                    <w:b/>
                                    <w:bCs/>
                                    <w:color w:val="000000"/>
                                    <w:sz w:val="14"/>
                                    <w:lang w:val="en-US"/>
                                  </w:rPr>
                                  <w:t>REHABILITATION</w:t>
                                </w:r>
                              </w:p>
                            </w:txbxContent>
                          </wps:txbx>
                          <wps:bodyPr rot="0" vert="horz" wrap="square" lIns="0" tIns="0" rIns="0" bIns="0" anchor="ctr" anchorCtr="0" upright="1">
                            <a:noAutofit/>
                          </wps:bodyPr>
                        </wps:wsp>
                        <wps:wsp>
                          <wps:cNvPr id="1753" name="Freeform 901"/>
                          <wps:cNvSpPr>
                            <a:spLocks/>
                          </wps:cNvSpPr>
                          <wps:spPr bwMode="auto">
                            <a:xfrm>
                              <a:off x="4027" y="4099"/>
                              <a:ext cx="2169" cy="280"/>
                            </a:xfrm>
                            <a:custGeom>
                              <a:avLst/>
                              <a:gdLst>
                                <a:gd name="T0" fmla="*/ 331 w 2215"/>
                                <a:gd name="T1" fmla="*/ 279 h 411"/>
                                <a:gd name="T2" fmla="*/ 143 w 2215"/>
                                <a:gd name="T3" fmla="*/ 168 h 411"/>
                                <a:gd name="T4" fmla="*/ 0 w 2215"/>
                                <a:gd name="T5" fmla="*/ 70 h 411"/>
                                <a:gd name="T6" fmla="*/ 1387 w 2215"/>
                                <a:gd name="T7" fmla="*/ 22 h 411"/>
                                <a:gd name="T8" fmla="*/ 2110 w 2215"/>
                                <a:gd name="T9" fmla="*/ 0 h 411"/>
                                <a:gd name="T10" fmla="*/ 2168 w 2215"/>
                                <a:gd name="T11" fmla="*/ 153 h 411"/>
                                <a:gd name="T12" fmla="*/ 1604 w 2215"/>
                                <a:gd name="T13" fmla="*/ 200 h 411"/>
                                <a:gd name="T14" fmla="*/ 1168 w 2215"/>
                                <a:gd name="T15" fmla="*/ 230 h 411"/>
                                <a:gd name="T16" fmla="*/ 758 w 2215"/>
                                <a:gd name="T17" fmla="*/ 253 h 411"/>
                                <a:gd name="T18" fmla="*/ 331 w 2215"/>
                                <a:gd name="T19" fmla="*/ 279 h 411"/>
                                <a:gd name="T20" fmla="*/ 331 w 2215"/>
                                <a:gd name="T21" fmla="*/ 279 h 41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215" h="411">
                                  <a:moveTo>
                                    <a:pt x="338" y="410"/>
                                  </a:moveTo>
                                  <a:lnTo>
                                    <a:pt x="146" y="247"/>
                                  </a:lnTo>
                                  <a:lnTo>
                                    <a:pt x="0" y="103"/>
                                  </a:lnTo>
                                  <a:lnTo>
                                    <a:pt x="1416" y="33"/>
                                  </a:lnTo>
                                  <a:lnTo>
                                    <a:pt x="2155" y="0"/>
                                  </a:lnTo>
                                  <a:lnTo>
                                    <a:pt x="2214" y="225"/>
                                  </a:lnTo>
                                  <a:lnTo>
                                    <a:pt x="1638" y="293"/>
                                  </a:lnTo>
                                  <a:lnTo>
                                    <a:pt x="1193" y="338"/>
                                  </a:lnTo>
                                  <a:lnTo>
                                    <a:pt x="774" y="371"/>
                                  </a:lnTo>
                                  <a:lnTo>
                                    <a:pt x="338" y="41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754" name="Picture 902"/>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0800000" flipV="1">
                              <a:off x="4204" y="3144"/>
                              <a:ext cx="371" cy="324"/>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5" name="Freeform 903"/>
                          <wps:cNvSpPr>
                            <a:spLocks/>
                          </wps:cNvSpPr>
                          <wps:spPr bwMode="auto">
                            <a:xfrm>
                              <a:off x="3935" y="3400"/>
                              <a:ext cx="2203" cy="766"/>
                            </a:xfrm>
                            <a:custGeom>
                              <a:avLst/>
                              <a:gdLst>
                                <a:gd name="T0" fmla="*/ 711 w 2251"/>
                                <a:gd name="T1" fmla="*/ 748 h 1119"/>
                                <a:gd name="T2" fmla="*/ 213 w 2251"/>
                                <a:gd name="T3" fmla="*/ 765 h 1119"/>
                                <a:gd name="T4" fmla="*/ 69 w 2251"/>
                                <a:gd name="T5" fmla="*/ 611 h 1119"/>
                                <a:gd name="T6" fmla="*/ 0 w 2251"/>
                                <a:gd name="T7" fmla="*/ 296 h 1119"/>
                                <a:gd name="T8" fmla="*/ 10 w 2251"/>
                                <a:gd name="T9" fmla="*/ 166 h 1119"/>
                                <a:gd name="T10" fmla="*/ 10 w 2251"/>
                                <a:gd name="T11" fmla="*/ 86 h 1119"/>
                                <a:gd name="T12" fmla="*/ 10 w 2251"/>
                                <a:gd name="T13" fmla="*/ 0 h 1119"/>
                                <a:gd name="T14" fmla="*/ 295 w 2251"/>
                                <a:gd name="T15" fmla="*/ 18 h 1119"/>
                                <a:gd name="T16" fmla="*/ 685 w 2251"/>
                                <a:gd name="T17" fmla="*/ 60 h 1119"/>
                                <a:gd name="T18" fmla="*/ 1081 w 2251"/>
                                <a:gd name="T19" fmla="*/ 44 h 1119"/>
                                <a:gd name="T20" fmla="*/ 1350 w 2251"/>
                                <a:gd name="T21" fmla="*/ 65 h 1119"/>
                                <a:gd name="T22" fmla="*/ 2191 w 2251"/>
                                <a:gd name="T23" fmla="*/ 151 h 1119"/>
                                <a:gd name="T24" fmla="*/ 2202 w 2251"/>
                                <a:gd name="T25" fmla="*/ 491 h 1119"/>
                                <a:gd name="T26" fmla="*/ 2191 w 2251"/>
                                <a:gd name="T27" fmla="*/ 701 h 1119"/>
                                <a:gd name="T28" fmla="*/ 1464 w 2251"/>
                                <a:gd name="T29" fmla="*/ 724 h 1119"/>
                                <a:gd name="T30" fmla="*/ 711 w 2251"/>
                                <a:gd name="T31" fmla="*/ 748 h 1119"/>
                                <a:gd name="T32" fmla="*/ 711 w 2251"/>
                                <a:gd name="T33" fmla="*/ 748 h 1119"/>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251" h="1119">
                                  <a:moveTo>
                                    <a:pt x="726" y="1092"/>
                                  </a:moveTo>
                                  <a:lnTo>
                                    <a:pt x="218" y="1118"/>
                                  </a:lnTo>
                                  <a:lnTo>
                                    <a:pt x="71" y="893"/>
                                  </a:lnTo>
                                  <a:lnTo>
                                    <a:pt x="0" y="433"/>
                                  </a:lnTo>
                                  <a:lnTo>
                                    <a:pt x="10" y="243"/>
                                  </a:lnTo>
                                  <a:lnTo>
                                    <a:pt x="10" y="125"/>
                                  </a:lnTo>
                                  <a:lnTo>
                                    <a:pt x="10" y="0"/>
                                  </a:lnTo>
                                  <a:lnTo>
                                    <a:pt x="301" y="27"/>
                                  </a:lnTo>
                                  <a:lnTo>
                                    <a:pt x="700" y="87"/>
                                  </a:lnTo>
                                  <a:lnTo>
                                    <a:pt x="1105" y="65"/>
                                  </a:lnTo>
                                  <a:lnTo>
                                    <a:pt x="1379" y="95"/>
                                  </a:lnTo>
                                  <a:lnTo>
                                    <a:pt x="2239" y="220"/>
                                  </a:lnTo>
                                  <a:lnTo>
                                    <a:pt x="2250" y="717"/>
                                  </a:lnTo>
                                  <a:lnTo>
                                    <a:pt x="2239" y="1024"/>
                                  </a:lnTo>
                                  <a:lnTo>
                                    <a:pt x="1496" y="1057"/>
                                  </a:lnTo>
                                  <a:lnTo>
                                    <a:pt x="726" y="1092"/>
                                  </a:lnTo>
                                </a:path>
                              </a:pathLst>
                            </a:custGeom>
                            <a:solidFill>
                              <a:srgbClr val="41FF4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6" name="Freeform 904"/>
                          <wps:cNvSpPr>
                            <a:spLocks/>
                          </wps:cNvSpPr>
                          <wps:spPr bwMode="auto">
                            <a:xfrm>
                              <a:off x="4218" y="3837"/>
                              <a:ext cx="877" cy="288"/>
                            </a:xfrm>
                            <a:custGeom>
                              <a:avLst/>
                              <a:gdLst>
                                <a:gd name="T0" fmla="*/ 568 w 896"/>
                                <a:gd name="T1" fmla="*/ 283 h 421"/>
                                <a:gd name="T2" fmla="*/ 876 w 896"/>
                                <a:gd name="T3" fmla="*/ 106 h 421"/>
                                <a:gd name="T4" fmla="*/ 323 w 896"/>
                                <a:gd name="T5" fmla="*/ 0 h 421"/>
                                <a:gd name="T6" fmla="*/ 0 w 896"/>
                                <a:gd name="T7" fmla="*/ 122 h 421"/>
                                <a:gd name="T8" fmla="*/ 568 w 896"/>
                                <a:gd name="T9" fmla="*/ 287 h 42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6" h="421">
                                  <a:moveTo>
                                    <a:pt x="580" y="413"/>
                                  </a:moveTo>
                                  <a:lnTo>
                                    <a:pt x="895" y="155"/>
                                  </a:lnTo>
                                  <a:lnTo>
                                    <a:pt x="330" y="0"/>
                                  </a:lnTo>
                                  <a:lnTo>
                                    <a:pt x="0" y="178"/>
                                  </a:lnTo>
                                  <a:lnTo>
                                    <a:pt x="580" y="420"/>
                                  </a:lnTo>
                                </a:path>
                              </a:pathLst>
                            </a:custGeom>
                            <a:noFill/>
                            <a:ln w="25400" cap="flat" cmpd="sng">
                              <a:solidFill>
                                <a:srgbClr val="C0C0C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7" name="AutoShape 905"/>
                          <wps:cNvSpPr>
                            <a:spLocks noChangeArrowheads="1"/>
                          </wps:cNvSpPr>
                          <wps:spPr bwMode="auto">
                            <a:xfrm flipV="1">
                              <a:off x="4437" y="3546"/>
                              <a:ext cx="31" cy="198"/>
                            </a:xfrm>
                            <a:prstGeom prst="roundRect">
                              <a:avLst>
                                <a:gd name="adj" fmla="val 0"/>
                              </a:avLst>
                            </a:prstGeom>
                            <a:solidFill>
                              <a:srgbClr val="FFBF18"/>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8" name="Freeform 906"/>
                          <wps:cNvSpPr>
                            <a:spLocks/>
                          </wps:cNvSpPr>
                          <wps:spPr bwMode="auto">
                            <a:xfrm>
                              <a:off x="4559" y="3386"/>
                              <a:ext cx="934" cy="346"/>
                            </a:xfrm>
                            <a:custGeom>
                              <a:avLst/>
                              <a:gdLst>
                                <a:gd name="T0" fmla="*/ 0 w 955"/>
                                <a:gd name="T1" fmla="*/ 345 h 505"/>
                                <a:gd name="T2" fmla="*/ 930 w 955"/>
                                <a:gd name="T3" fmla="*/ 293 h 505"/>
                                <a:gd name="T4" fmla="*/ 933 w 955"/>
                                <a:gd name="T5" fmla="*/ 164 h 505"/>
                                <a:gd name="T6" fmla="*/ 467 w 955"/>
                                <a:gd name="T7" fmla="*/ 31 h 505"/>
                                <a:gd name="T8" fmla="*/ 0 w 955"/>
                                <a:gd name="T9" fmla="*/ 0 h 505"/>
                                <a:gd name="T10" fmla="*/ 0 w 955"/>
                                <a:gd name="T11" fmla="*/ 345 h 505"/>
                                <a:gd name="T12" fmla="*/ 0 w 955"/>
                                <a:gd name="T13" fmla="*/ 345 h 5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55" h="505">
                                  <a:moveTo>
                                    <a:pt x="0" y="504"/>
                                  </a:moveTo>
                                  <a:lnTo>
                                    <a:pt x="951" y="427"/>
                                  </a:lnTo>
                                  <a:lnTo>
                                    <a:pt x="954" y="239"/>
                                  </a:lnTo>
                                  <a:lnTo>
                                    <a:pt x="478" y="45"/>
                                  </a:lnTo>
                                  <a:lnTo>
                                    <a:pt x="0" y="0"/>
                                  </a:lnTo>
                                  <a:lnTo>
                                    <a:pt x="0" y="504"/>
                                  </a:lnTo>
                                </a:path>
                              </a:pathLst>
                            </a:custGeom>
                            <a:solidFill>
                              <a:srgbClr val="E0A175"/>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59" name="Freeform 907"/>
                          <wps:cNvSpPr>
                            <a:spLocks/>
                          </wps:cNvSpPr>
                          <wps:spPr bwMode="auto">
                            <a:xfrm>
                              <a:off x="4416" y="3377"/>
                              <a:ext cx="1195" cy="191"/>
                            </a:xfrm>
                            <a:custGeom>
                              <a:avLst/>
                              <a:gdLst>
                                <a:gd name="T0" fmla="*/ 0 w 1221"/>
                                <a:gd name="T1" fmla="*/ 156 h 278"/>
                                <a:gd name="T2" fmla="*/ 9 w 1221"/>
                                <a:gd name="T3" fmla="*/ 174 h 278"/>
                                <a:gd name="T4" fmla="*/ 185 w 1221"/>
                                <a:gd name="T5" fmla="*/ 174 h 278"/>
                                <a:gd name="T6" fmla="*/ 345 w 1221"/>
                                <a:gd name="T7" fmla="*/ 14 h 278"/>
                                <a:gd name="T8" fmla="*/ 482 w 1221"/>
                                <a:gd name="T9" fmla="*/ 27 h 278"/>
                                <a:gd name="T10" fmla="*/ 620 w 1221"/>
                                <a:gd name="T11" fmla="*/ 183 h 278"/>
                                <a:gd name="T12" fmla="*/ 1187 w 1221"/>
                                <a:gd name="T13" fmla="*/ 190 h 278"/>
                                <a:gd name="T14" fmla="*/ 1194 w 1221"/>
                                <a:gd name="T15" fmla="*/ 181 h 278"/>
                                <a:gd name="T16" fmla="*/ 629 w 1221"/>
                                <a:gd name="T17" fmla="*/ 168 h 278"/>
                                <a:gd name="T18" fmla="*/ 494 w 1221"/>
                                <a:gd name="T19" fmla="*/ 13 h 278"/>
                                <a:gd name="T20" fmla="*/ 335 w 1221"/>
                                <a:gd name="T21" fmla="*/ 0 h 278"/>
                                <a:gd name="T22" fmla="*/ 177 w 1221"/>
                                <a:gd name="T23" fmla="*/ 156 h 278"/>
                                <a:gd name="T24" fmla="*/ 0 w 1221"/>
                                <a:gd name="T25" fmla="*/ 156 h 278"/>
                                <a:gd name="T26" fmla="*/ 0 w 1221"/>
                                <a:gd name="T27" fmla="*/ 156 h 27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221" h="278">
                                  <a:moveTo>
                                    <a:pt x="0" y="227"/>
                                  </a:moveTo>
                                  <a:lnTo>
                                    <a:pt x="9" y="253"/>
                                  </a:lnTo>
                                  <a:lnTo>
                                    <a:pt x="189" y="253"/>
                                  </a:lnTo>
                                  <a:lnTo>
                                    <a:pt x="352" y="21"/>
                                  </a:lnTo>
                                  <a:lnTo>
                                    <a:pt x="492" y="40"/>
                                  </a:lnTo>
                                  <a:lnTo>
                                    <a:pt x="633" y="267"/>
                                  </a:lnTo>
                                  <a:lnTo>
                                    <a:pt x="1213" y="277"/>
                                  </a:lnTo>
                                  <a:lnTo>
                                    <a:pt x="1220" y="263"/>
                                  </a:lnTo>
                                  <a:lnTo>
                                    <a:pt x="643" y="244"/>
                                  </a:lnTo>
                                  <a:lnTo>
                                    <a:pt x="505" y="19"/>
                                  </a:lnTo>
                                  <a:lnTo>
                                    <a:pt x="342" y="0"/>
                                  </a:lnTo>
                                  <a:lnTo>
                                    <a:pt x="181" y="227"/>
                                  </a:lnTo>
                                  <a:lnTo>
                                    <a:pt x="0" y="227"/>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0" name="Freeform 908"/>
                          <wps:cNvSpPr>
                            <a:spLocks/>
                          </wps:cNvSpPr>
                          <wps:spPr bwMode="auto">
                            <a:xfrm>
                              <a:off x="4584" y="3671"/>
                              <a:ext cx="150" cy="69"/>
                            </a:xfrm>
                            <a:custGeom>
                              <a:avLst/>
                              <a:gdLst>
                                <a:gd name="T0" fmla="*/ 147 w 153"/>
                                <a:gd name="T1" fmla="*/ 3 h 100"/>
                                <a:gd name="T2" fmla="*/ 139 w 153"/>
                                <a:gd name="T3" fmla="*/ 1 h 100"/>
                                <a:gd name="T4" fmla="*/ 133 w 153"/>
                                <a:gd name="T5" fmla="*/ 0 h 100"/>
                                <a:gd name="T6" fmla="*/ 127 w 153"/>
                                <a:gd name="T7" fmla="*/ 1 h 100"/>
                                <a:gd name="T8" fmla="*/ 121 w 153"/>
                                <a:gd name="T9" fmla="*/ 4 h 100"/>
                                <a:gd name="T10" fmla="*/ 115 w 153"/>
                                <a:gd name="T11" fmla="*/ 7 h 100"/>
                                <a:gd name="T12" fmla="*/ 109 w 153"/>
                                <a:gd name="T13" fmla="*/ 6 h 100"/>
                                <a:gd name="T14" fmla="*/ 103 w 153"/>
                                <a:gd name="T15" fmla="*/ 7 h 100"/>
                                <a:gd name="T16" fmla="*/ 95 w 153"/>
                                <a:gd name="T17" fmla="*/ 10 h 100"/>
                                <a:gd name="T18" fmla="*/ 94 w 153"/>
                                <a:gd name="T19" fmla="*/ 14 h 100"/>
                                <a:gd name="T20" fmla="*/ 92 w 153"/>
                                <a:gd name="T21" fmla="*/ 17 h 100"/>
                                <a:gd name="T22" fmla="*/ 92 w 153"/>
                                <a:gd name="T23" fmla="*/ 20 h 100"/>
                                <a:gd name="T24" fmla="*/ 86 w 153"/>
                                <a:gd name="T25" fmla="*/ 17 h 100"/>
                                <a:gd name="T26" fmla="*/ 82 w 153"/>
                                <a:gd name="T27" fmla="*/ 16 h 100"/>
                                <a:gd name="T28" fmla="*/ 78 w 153"/>
                                <a:gd name="T29" fmla="*/ 16 h 100"/>
                                <a:gd name="T30" fmla="*/ 73 w 153"/>
                                <a:gd name="T31" fmla="*/ 17 h 100"/>
                                <a:gd name="T32" fmla="*/ 69 w 153"/>
                                <a:gd name="T33" fmla="*/ 21 h 100"/>
                                <a:gd name="T34" fmla="*/ 67 w 153"/>
                                <a:gd name="T35" fmla="*/ 26 h 100"/>
                                <a:gd name="T36" fmla="*/ 67 w 153"/>
                                <a:gd name="T37" fmla="*/ 27 h 100"/>
                                <a:gd name="T38" fmla="*/ 63 w 153"/>
                                <a:gd name="T39" fmla="*/ 24 h 100"/>
                                <a:gd name="T40" fmla="*/ 60 w 153"/>
                                <a:gd name="T41" fmla="*/ 23 h 100"/>
                                <a:gd name="T42" fmla="*/ 55 w 153"/>
                                <a:gd name="T43" fmla="*/ 24 h 100"/>
                                <a:gd name="T44" fmla="*/ 50 w 153"/>
                                <a:gd name="T45" fmla="*/ 27 h 100"/>
                                <a:gd name="T46" fmla="*/ 46 w 153"/>
                                <a:gd name="T47" fmla="*/ 28 h 100"/>
                                <a:gd name="T48" fmla="*/ 44 w 153"/>
                                <a:gd name="T49" fmla="*/ 32 h 100"/>
                                <a:gd name="T50" fmla="*/ 42 w 153"/>
                                <a:gd name="T51" fmla="*/ 28 h 100"/>
                                <a:gd name="T52" fmla="*/ 42 w 153"/>
                                <a:gd name="T53" fmla="*/ 24 h 100"/>
                                <a:gd name="T54" fmla="*/ 39 w 153"/>
                                <a:gd name="T55" fmla="*/ 21 h 100"/>
                                <a:gd name="T56" fmla="*/ 34 w 153"/>
                                <a:gd name="T57" fmla="*/ 23 h 100"/>
                                <a:gd name="T58" fmla="*/ 32 w 153"/>
                                <a:gd name="T59" fmla="*/ 23 h 100"/>
                                <a:gd name="T60" fmla="*/ 28 w 153"/>
                                <a:gd name="T61" fmla="*/ 21 h 100"/>
                                <a:gd name="T62" fmla="*/ 24 w 153"/>
                                <a:gd name="T63" fmla="*/ 24 h 100"/>
                                <a:gd name="T64" fmla="*/ 22 w 153"/>
                                <a:gd name="T65" fmla="*/ 27 h 100"/>
                                <a:gd name="T66" fmla="*/ 18 w 153"/>
                                <a:gd name="T67" fmla="*/ 29 h 100"/>
                                <a:gd name="T68" fmla="*/ 14 w 153"/>
                                <a:gd name="T69" fmla="*/ 35 h 100"/>
                                <a:gd name="T70" fmla="*/ 6 w 153"/>
                                <a:gd name="T71" fmla="*/ 41 h 100"/>
                                <a:gd name="T72" fmla="*/ 2 w 153"/>
                                <a:gd name="T73" fmla="*/ 48 h 100"/>
                                <a:gd name="T74" fmla="*/ 0 w 153"/>
                                <a:gd name="T75" fmla="*/ 55 h 100"/>
                                <a:gd name="T76" fmla="*/ 0 w 153"/>
                                <a:gd name="T77" fmla="*/ 59 h 100"/>
                                <a:gd name="T78" fmla="*/ 2 w 153"/>
                                <a:gd name="T79" fmla="*/ 64 h 100"/>
                                <a:gd name="T80" fmla="*/ 8 w 153"/>
                                <a:gd name="T81" fmla="*/ 68 h 100"/>
                                <a:gd name="T82" fmla="*/ 18 w 153"/>
                                <a:gd name="T83" fmla="*/ 67 h 100"/>
                                <a:gd name="T84" fmla="*/ 28 w 153"/>
                                <a:gd name="T85" fmla="*/ 64 h 100"/>
                                <a:gd name="T86" fmla="*/ 40 w 153"/>
                                <a:gd name="T87" fmla="*/ 66 h 100"/>
                                <a:gd name="T88" fmla="*/ 55 w 153"/>
                                <a:gd name="T89" fmla="*/ 67 h 100"/>
                                <a:gd name="T90" fmla="*/ 69 w 153"/>
                                <a:gd name="T91" fmla="*/ 66 h 100"/>
                                <a:gd name="T92" fmla="*/ 86 w 153"/>
                                <a:gd name="T93" fmla="*/ 64 h 100"/>
                                <a:gd name="T94" fmla="*/ 95 w 153"/>
                                <a:gd name="T95" fmla="*/ 63 h 100"/>
                                <a:gd name="T96" fmla="*/ 109 w 153"/>
                                <a:gd name="T97" fmla="*/ 64 h 100"/>
                                <a:gd name="T98" fmla="*/ 118 w 153"/>
                                <a:gd name="T99" fmla="*/ 64 h 100"/>
                                <a:gd name="T100" fmla="*/ 131 w 153"/>
                                <a:gd name="T101" fmla="*/ 66 h 100"/>
                                <a:gd name="T102" fmla="*/ 139 w 153"/>
                                <a:gd name="T103" fmla="*/ 64 h 100"/>
                                <a:gd name="T104" fmla="*/ 143 w 153"/>
                                <a:gd name="T105" fmla="*/ 61 h 100"/>
                                <a:gd name="T106" fmla="*/ 147 w 153"/>
                                <a:gd name="T107" fmla="*/ 61 h 100"/>
                                <a:gd name="T108" fmla="*/ 147 w 153"/>
                                <a:gd name="T109" fmla="*/ 55 h 100"/>
                                <a:gd name="T110" fmla="*/ 143 w 153"/>
                                <a:gd name="T111" fmla="*/ 48 h 100"/>
                                <a:gd name="T112" fmla="*/ 143 w 153"/>
                                <a:gd name="T113" fmla="*/ 41 h 100"/>
                                <a:gd name="T114" fmla="*/ 145 w 153"/>
                                <a:gd name="T115" fmla="*/ 37 h 100"/>
                                <a:gd name="T116" fmla="*/ 147 w 153"/>
                                <a:gd name="T117" fmla="*/ 29 h 100"/>
                                <a:gd name="T118" fmla="*/ 149 w 153"/>
                                <a:gd name="T119" fmla="*/ 23 h 100"/>
                                <a:gd name="T120" fmla="*/ 149 w 153"/>
                                <a:gd name="T121" fmla="*/ 14 h 100"/>
                                <a:gd name="T122" fmla="*/ 147 w 153"/>
                                <a:gd name="T123" fmla="*/ 3 h 100"/>
                                <a:gd name="T124" fmla="*/ 147 w 153"/>
                                <a:gd name="T125" fmla="*/ 3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00">
                                  <a:moveTo>
                                    <a:pt x="150" y="4"/>
                                  </a:moveTo>
                                  <a:lnTo>
                                    <a:pt x="142" y="2"/>
                                  </a:lnTo>
                                  <a:lnTo>
                                    <a:pt x="136" y="0"/>
                                  </a:lnTo>
                                  <a:lnTo>
                                    <a:pt x="130" y="2"/>
                                  </a:lnTo>
                                  <a:lnTo>
                                    <a:pt x="123" y="6"/>
                                  </a:lnTo>
                                  <a:lnTo>
                                    <a:pt x="117" y="10"/>
                                  </a:lnTo>
                                  <a:lnTo>
                                    <a:pt x="111" y="8"/>
                                  </a:lnTo>
                                  <a:lnTo>
                                    <a:pt x="105" y="10"/>
                                  </a:lnTo>
                                  <a:lnTo>
                                    <a:pt x="97" y="14"/>
                                  </a:lnTo>
                                  <a:lnTo>
                                    <a:pt x="96" y="20"/>
                                  </a:lnTo>
                                  <a:lnTo>
                                    <a:pt x="94" y="25"/>
                                  </a:lnTo>
                                  <a:lnTo>
                                    <a:pt x="94" y="29"/>
                                  </a:lnTo>
                                  <a:lnTo>
                                    <a:pt x="88" y="25"/>
                                  </a:lnTo>
                                  <a:lnTo>
                                    <a:pt x="84" y="23"/>
                                  </a:lnTo>
                                  <a:lnTo>
                                    <a:pt x="80" y="23"/>
                                  </a:lnTo>
                                  <a:lnTo>
                                    <a:pt x="74" y="25"/>
                                  </a:lnTo>
                                  <a:lnTo>
                                    <a:pt x="70" y="31"/>
                                  </a:lnTo>
                                  <a:lnTo>
                                    <a:pt x="68" y="37"/>
                                  </a:lnTo>
                                  <a:lnTo>
                                    <a:pt x="68" y="39"/>
                                  </a:lnTo>
                                  <a:lnTo>
                                    <a:pt x="64" y="35"/>
                                  </a:lnTo>
                                  <a:lnTo>
                                    <a:pt x="61" y="33"/>
                                  </a:lnTo>
                                  <a:lnTo>
                                    <a:pt x="56" y="35"/>
                                  </a:lnTo>
                                  <a:lnTo>
                                    <a:pt x="51" y="39"/>
                                  </a:lnTo>
                                  <a:lnTo>
                                    <a:pt x="47" y="40"/>
                                  </a:lnTo>
                                  <a:lnTo>
                                    <a:pt x="45" y="46"/>
                                  </a:lnTo>
                                  <a:lnTo>
                                    <a:pt x="43" y="40"/>
                                  </a:lnTo>
                                  <a:lnTo>
                                    <a:pt x="43" y="35"/>
                                  </a:lnTo>
                                  <a:lnTo>
                                    <a:pt x="40" y="31"/>
                                  </a:lnTo>
                                  <a:lnTo>
                                    <a:pt x="35" y="33"/>
                                  </a:lnTo>
                                  <a:lnTo>
                                    <a:pt x="33" y="33"/>
                                  </a:lnTo>
                                  <a:lnTo>
                                    <a:pt x="29" y="31"/>
                                  </a:lnTo>
                                  <a:lnTo>
                                    <a:pt x="24" y="35"/>
                                  </a:lnTo>
                                  <a:lnTo>
                                    <a:pt x="22" y="39"/>
                                  </a:lnTo>
                                  <a:lnTo>
                                    <a:pt x="18" y="42"/>
                                  </a:lnTo>
                                  <a:lnTo>
                                    <a:pt x="14" y="50"/>
                                  </a:lnTo>
                                  <a:lnTo>
                                    <a:pt x="6" y="59"/>
                                  </a:lnTo>
                                  <a:lnTo>
                                    <a:pt x="2" y="69"/>
                                  </a:lnTo>
                                  <a:lnTo>
                                    <a:pt x="0" y="79"/>
                                  </a:lnTo>
                                  <a:lnTo>
                                    <a:pt x="0" y="86"/>
                                  </a:lnTo>
                                  <a:lnTo>
                                    <a:pt x="2" y="93"/>
                                  </a:lnTo>
                                  <a:lnTo>
                                    <a:pt x="8" y="99"/>
                                  </a:lnTo>
                                  <a:lnTo>
                                    <a:pt x="18" y="97"/>
                                  </a:lnTo>
                                  <a:lnTo>
                                    <a:pt x="29" y="93"/>
                                  </a:lnTo>
                                  <a:lnTo>
                                    <a:pt x="41" y="96"/>
                                  </a:lnTo>
                                  <a:lnTo>
                                    <a:pt x="56" y="97"/>
                                  </a:lnTo>
                                  <a:lnTo>
                                    <a:pt x="70" y="96"/>
                                  </a:lnTo>
                                  <a:lnTo>
                                    <a:pt x="88" y="93"/>
                                  </a:lnTo>
                                  <a:lnTo>
                                    <a:pt x="97" y="92"/>
                                  </a:lnTo>
                                  <a:lnTo>
                                    <a:pt x="111" y="93"/>
                                  </a:lnTo>
                                  <a:lnTo>
                                    <a:pt x="120" y="93"/>
                                  </a:lnTo>
                                  <a:lnTo>
                                    <a:pt x="134" y="96"/>
                                  </a:lnTo>
                                  <a:lnTo>
                                    <a:pt x="142" y="93"/>
                                  </a:lnTo>
                                  <a:lnTo>
                                    <a:pt x="146" y="89"/>
                                  </a:lnTo>
                                  <a:lnTo>
                                    <a:pt x="150" y="88"/>
                                  </a:lnTo>
                                  <a:lnTo>
                                    <a:pt x="150" y="79"/>
                                  </a:lnTo>
                                  <a:lnTo>
                                    <a:pt x="146" y="69"/>
                                  </a:lnTo>
                                  <a:lnTo>
                                    <a:pt x="146" y="59"/>
                                  </a:lnTo>
                                  <a:lnTo>
                                    <a:pt x="148" y="54"/>
                                  </a:lnTo>
                                  <a:lnTo>
                                    <a:pt x="150" y="42"/>
                                  </a:lnTo>
                                  <a:lnTo>
                                    <a:pt x="152" y="33"/>
                                  </a:lnTo>
                                  <a:lnTo>
                                    <a:pt x="152" y="21"/>
                                  </a:lnTo>
                                  <a:lnTo>
                                    <a:pt x="150" y="4"/>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g:cNvPr id="1761" name="Group 909"/>
                          <wpg:cNvGrpSpPr>
                            <a:grpSpLocks/>
                          </wpg:cNvGrpSpPr>
                          <wpg:grpSpPr bwMode="auto">
                            <a:xfrm>
                              <a:off x="4634" y="3532"/>
                              <a:ext cx="1131" cy="199"/>
                              <a:chOff x="1343" y="4215"/>
                              <a:chExt cx="1155" cy="290"/>
                            </a:xfrm>
                          </wpg:grpSpPr>
                          <wps:wsp>
                            <wps:cNvPr id="1762" name="Freeform 910"/>
                            <wps:cNvSpPr>
                              <a:spLocks/>
                            </wps:cNvSpPr>
                            <wps:spPr bwMode="auto">
                              <a:xfrm>
                                <a:off x="1406" y="4356"/>
                                <a:ext cx="226" cy="2"/>
                              </a:xfrm>
                              <a:custGeom>
                                <a:avLst/>
                                <a:gdLst>
                                  <a:gd name="T0" fmla="*/ 0 w 226"/>
                                  <a:gd name="T1" fmla="*/ 1 h 2"/>
                                  <a:gd name="T2" fmla="*/ 225 w 226"/>
                                  <a:gd name="T3" fmla="*/ 0 h 2"/>
                                  <a:gd name="T4" fmla="*/ 0 w 226"/>
                                  <a:gd name="T5" fmla="*/ 1 h 2"/>
                                  <a:gd name="T6" fmla="*/ 0 60000 65536"/>
                                  <a:gd name="T7" fmla="*/ 0 60000 65536"/>
                                  <a:gd name="T8" fmla="*/ 0 60000 65536"/>
                                </a:gdLst>
                                <a:ahLst/>
                                <a:cxnLst>
                                  <a:cxn ang="T6">
                                    <a:pos x="T0" y="T1"/>
                                  </a:cxn>
                                  <a:cxn ang="T7">
                                    <a:pos x="T2" y="T3"/>
                                  </a:cxn>
                                  <a:cxn ang="T8">
                                    <a:pos x="T4" y="T5"/>
                                  </a:cxn>
                                </a:cxnLst>
                                <a:rect l="0" t="0" r="r" b="b"/>
                                <a:pathLst>
                                  <a:path w="226" h="2">
                                    <a:moveTo>
                                      <a:pt x="0" y="1"/>
                                    </a:moveTo>
                                    <a:lnTo>
                                      <a:pt x="225" y="0"/>
                                    </a:lnTo>
                                    <a:lnTo>
                                      <a:pt x="0" y="1"/>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3" name="Freeform 911"/>
                            <wps:cNvSpPr>
                              <a:spLocks/>
                            </wps:cNvSpPr>
                            <wps:spPr bwMode="auto">
                              <a:xfrm>
                                <a:off x="1406" y="4354"/>
                                <a:ext cx="228" cy="5"/>
                              </a:xfrm>
                              <a:custGeom>
                                <a:avLst/>
                                <a:gdLst>
                                  <a:gd name="T0" fmla="*/ 0 w 228"/>
                                  <a:gd name="T1" fmla="*/ 4 h 5"/>
                                  <a:gd name="T2" fmla="*/ 227 w 228"/>
                                  <a:gd name="T3" fmla="*/ 0 h 5"/>
                                  <a:gd name="T4" fmla="*/ 0 w 228"/>
                                  <a:gd name="T5" fmla="*/ 4 h 5"/>
                                  <a:gd name="T6" fmla="*/ 0 60000 65536"/>
                                  <a:gd name="T7" fmla="*/ 0 60000 65536"/>
                                  <a:gd name="T8" fmla="*/ 0 60000 65536"/>
                                </a:gdLst>
                                <a:ahLst/>
                                <a:cxnLst>
                                  <a:cxn ang="T6">
                                    <a:pos x="T0" y="T1"/>
                                  </a:cxn>
                                  <a:cxn ang="T7">
                                    <a:pos x="T2" y="T3"/>
                                  </a:cxn>
                                  <a:cxn ang="T8">
                                    <a:pos x="T4" y="T5"/>
                                  </a:cxn>
                                </a:cxnLst>
                                <a:rect l="0" t="0" r="r" b="b"/>
                                <a:pathLst>
                                  <a:path w="228" h="5">
                                    <a:moveTo>
                                      <a:pt x="0" y="4"/>
                                    </a:moveTo>
                                    <a:lnTo>
                                      <a:pt x="227" y="0"/>
                                    </a:lnTo>
                                    <a:lnTo>
                                      <a:pt x="0" y="4"/>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4" name="Freeform 912"/>
                            <wps:cNvSpPr>
                              <a:spLocks/>
                            </wps:cNvSpPr>
                            <wps:spPr bwMode="auto">
                              <a:xfrm>
                                <a:off x="1385" y="4333"/>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5" name="Freeform 913"/>
                            <wps:cNvSpPr>
                              <a:spLocks/>
                            </wps:cNvSpPr>
                            <wps:spPr bwMode="auto">
                              <a:xfrm>
                                <a:off x="1398" y="4356"/>
                                <a:ext cx="1" cy="56"/>
                              </a:xfrm>
                              <a:custGeom>
                                <a:avLst/>
                                <a:gdLst>
                                  <a:gd name="T0" fmla="*/ 0 w 1"/>
                                  <a:gd name="T1" fmla="*/ 0 h 56"/>
                                  <a:gd name="T2" fmla="*/ 0 w 1"/>
                                  <a:gd name="T3" fmla="*/ 55 h 56"/>
                                  <a:gd name="T4" fmla="*/ 0 w 1"/>
                                  <a:gd name="T5" fmla="*/ 0 h 56"/>
                                  <a:gd name="T6" fmla="*/ 0 60000 65536"/>
                                  <a:gd name="T7" fmla="*/ 0 60000 65536"/>
                                  <a:gd name="T8" fmla="*/ 0 60000 65536"/>
                                </a:gdLst>
                                <a:ahLst/>
                                <a:cxnLst>
                                  <a:cxn ang="T6">
                                    <a:pos x="T0" y="T1"/>
                                  </a:cxn>
                                  <a:cxn ang="T7">
                                    <a:pos x="T2" y="T3"/>
                                  </a:cxn>
                                  <a:cxn ang="T8">
                                    <a:pos x="T4" y="T5"/>
                                  </a:cxn>
                                </a:cxnLst>
                                <a:rect l="0" t="0" r="r" b="b"/>
                                <a:pathLst>
                                  <a:path w="1" h="56">
                                    <a:moveTo>
                                      <a:pt x="0" y="0"/>
                                    </a:moveTo>
                                    <a:lnTo>
                                      <a:pt x="0" y="5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6" name="Freeform 914"/>
                            <wps:cNvSpPr>
                              <a:spLocks/>
                            </wps:cNvSpPr>
                            <wps:spPr bwMode="auto">
                              <a:xfrm>
                                <a:off x="1377" y="4386"/>
                                <a:ext cx="1" cy="24"/>
                              </a:xfrm>
                              <a:custGeom>
                                <a:avLst/>
                                <a:gdLst>
                                  <a:gd name="T0" fmla="*/ 0 w 1"/>
                                  <a:gd name="T1" fmla="*/ 0 h 24"/>
                                  <a:gd name="T2" fmla="*/ 0 w 1"/>
                                  <a:gd name="T3" fmla="*/ 23 h 24"/>
                                  <a:gd name="T4" fmla="*/ 0 w 1"/>
                                  <a:gd name="T5" fmla="*/ 0 h 24"/>
                                  <a:gd name="T6" fmla="*/ 0 60000 65536"/>
                                  <a:gd name="T7" fmla="*/ 0 60000 65536"/>
                                  <a:gd name="T8" fmla="*/ 0 60000 65536"/>
                                </a:gdLst>
                                <a:ahLst/>
                                <a:cxnLst>
                                  <a:cxn ang="T6">
                                    <a:pos x="T0" y="T1"/>
                                  </a:cxn>
                                  <a:cxn ang="T7">
                                    <a:pos x="T2" y="T3"/>
                                  </a:cxn>
                                  <a:cxn ang="T8">
                                    <a:pos x="T4" y="T5"/>
                                  </a:cxn>
                                </a:cxnLst>
                                <a:rect l="0" t="0" r="r" b="b"/>
                                <a:pathLst>
                                  <a:path w="1" h="24">
                                    <a:moveTo>
                                      <a:pt x="0" y="0"/>
                                    </a:moveTo>
                                    <a:lnTo>
                                      <a:pt x="0" y="23"/>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7" name="Freeform 915"/>
                            <wps:cNvSpPr>
                              <a:spLocks/>
                            </wps:cNvSpPr>
                            <wps:spPr bwMode="auto">
                              <a:xfrm>
                                <a:off x="1753" y="4291"/>
                                <a:ext cx="441" cy="13"/>
                              </a:xfrm>
                              <a:custGeom>
                                <a:avLst/>
                                <a:gdLst>
                                  <a:gd name="T0" fmla="*/ 0 w 441"/>
                                  <a:gd name="T1" fmla="*/ 12 h 13"/>
                                  <a:gd name="T2" fmla="*/ 440 w 441"/>
                                  <a:gd name="T3" fmla="*/ 0 h 13"/>
                                  <a:gd name="T4" fmla="*/ 0 w 441"/>
                                  <a:gd name="T5" fmla="*/ 12 h 13"/>
                                  <a:gd name="T6" fmla="*/ 0 60000 65536"/>
                                  <a:gd name="T7" fmla="*/ 0 60000 65536"/>
                                  <a:gd name="T8" fmla="*/ 0 60000 65536"/>
                                </a:gdLst>
                                <a:ahLst/>
                                <a:cxnLst>
                                  <a:cxn ang="T6">
                                    <a:pos x="T0" y="T1"/>
                                  </a:cxn>
                                  <a:cxn ang="T7">
                                    <a:pos x="T2" y="T3"/>
                                  </a:cxn>
                                  <a:cxn ang="T8">
                                    <a:pos x="T4" y="T5"/>
                                  </a:cxn>
                                </a:cxnLst>
                                <a:rect l="0" t="0" r="r" b="b"/>
                                <a:pathLst>
                                  <a:path w="441" h="13">
                                    <a:moveTo>
                                      <a:pt x="0" y="12"/>
                                    </a:moveTo>
                                    <a:lnTo>
                                      <a:pt x="440" y="0"/>
                                    </a:lnTo>
                                    <a:lnTo>
                                      <a:pt x="0" y="12"/>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8" name="Freeform 916"/>
                            <wps:cNvSpPr>
                              <a:spLocks/>
                            </wps:cNvSpPr>
                            <wps:spPr bwMode="auto">
                              <a:xfrm>
                                <a:off x="1753" y="4329"/>
                                <a:ext cx="443" cy="18"/>
                              </a:xfrm>
                              <a:custGeom>
                                <a:avLst/>
                                <a:gdLst>
                                  <a:gd name="T0" fmla="*/ 0 w 443"/>
                                  <a:gd name="T1" fmla="*/ 17 h 18"/>
                                  <a:gd name="T2" fmla="*/ 442 w 443"/>
                                  <a:gd name="T3" fmla="*/ 0 h 18"/>
                                  <a:gd name="T4" fmla="*/ 0 w 443"/>
                                  <a:gd name="T5" fmla="*/ 17 h 18"/>
                                  <a:gd name="T6" fmla="*/ 0 60000 65536"/>
                                  <a:gd name="T7" fmla="*/ 0 60000 65536"/>
                                  <a:gd name="T8" fmla="*/ 0 60000 65536"/>
                                </a:gdLst>
                                <a:ahLst/>
                                <a:cxnLst>
                                  <a:cxn ang="T6">
                                    <a:pos x="T0" y="T1"/>
                                  </a:cxn>
                                  <a:cxn ang="T7">
                                    <a:pos x="T2" y="T3"/>
                                  </a:cxn>
                                  <a:cxn ang="T8">
                                    <a:pos x="T4" y="T5"/>
                                  </a:cxn>
                                </a:cxnLst>
                                <a:rect l="0" t="0" r="r" b="b"/>
                                <a:pathLst>
                                  <a:path w="443" h="18">
                                    <a:moveTo>
                                      <a:pt x="0" y="17"/>
                                    </a:moveTo>
                                    <a:lnTo>
                                      <a:pt x="442" y="0"/>
                                    </a:lnTo>
                                    <a:lnTo>
                                      <a:pt x="0" y="1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69" name="Freeform 917"/>
                            <wps:cNvSpPr>
                              <a:spLocks/>
                            </wps:cNvSpPr>
                            <wps:spPr bwMode="auto">
                              <a:xfrm>
                                <a:off x="1753" y="4370"/>
                                <a:ext cx="441" cy="28"/>
                              </a:xfrm>
                              <a:custGeom>
                                <a:avLst/>
                                <a:gdLst>
                                  <a:gd name="T0" fmla="*/ 0 w 441"/>
                                  <a:gd name="T1" fmla="*/ 27 h 28"/>
                                  <a:gd name="T2" fmla="*/ 440 w 441"/>
                                  <a:gd name="T3" fmla="*/ 0 h 28"/>
                                  <a:gd name="T4" fmla="*/ 0 w 441"/>
                                  <a:gd name="T5" fmla="*/ 27 h 28"/>
                                  <a:gd name="T6" fmla="*/ 0 60000 65536"/>
                                  <a:gd name="T7" fmla="*/ 0 60000 65536"/>
                                  <a:gd name="T8" fmla="*/ 0 60000 65536"/>
                                </a:gdLst>
                                <a:ahLst/>
                                <a:cxnLst>
                                  <a:cxn ang="T6">
                                    <a:pos x="T0" y="T1"/>
                                  </a:cxn>
                                  <a:cxn ang="T7">
                                    <a:pos x="T2" y="T3"/>
                                  </a:cxn>
                                  <a:cxn ang="T8">
                                    <a:pos x="T4" y="T5"/>
                                  </a:cxn>
                                </a:cxnLst>
                                <a:rect l="0" t="0" r="r" b="b"/>
                                <a:pathLst>
                                  <a:path w="441" h="28">
                                    <a:moveTo>
                                      <a:pt x="0" y="27"/>
                                    </a:moveTo>
                                    <a:lnTo>
                                      <a:pt x="440" y="0"/>
                                    </a:lnTo>
                                    <a:lnTo>
                                      <a:pt x="0" y="27"/>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0" name="Freeform 918"/>
                            <wps:cNvSpPr>
                              <a:spLocks/>
                            </wps:cNvSpPr>
                            <wps:spPr bwMode="auto">
                              <a:xfrm>
                                <a:off x="1753" y="4287"/>
                                <a:ext cx="441" cy="13"/>
                              </a:xfrm>
                              <a:custGeom>
                                <a:avLst/>
                                <a:gdLst>
                                  <a:gd name="T0" fmla="*/ 0 w 441"/>
                                  <a:gd name="T1" fmla="*/ 12 h 13"/>
                                  <a:gd name="T2" fmla="*/ 440 w 441"/>
                                  <a:gd name="T3" fmla="*/ 0 h 13"/>
                                  <a:gd name="T4" fmla="*/ 0 w 441"/>
                                  <a:gd name="T5" fmla="*/ 12 h 13"/>
                                  <a:gd name="T6" fmla="*/ 0 60000 65536"/>
                                  <a:gd name="T7" fmla="*/ 0 60000 65536"/>
                                  <a:gd name="T8" fmla="*/ 0 60000 65536"/>
                                </a:gdLst>
                                <a:ahLst/>
                                <a:cxnLst>
                                  <a:cxn ang="T6">
                                    <a:pos x="T0" y="T1"/>
                                  </a:cxn>
                                  <a:cxn ang="T7">
                                    <a:pos x="T2" y="T3"/>
                                  </a:cxn>
                                  <a:cxn ang="T8">
                                    <a:pos x="T4" y="T5"/>
                                  </a:cxn>
                                </a:cxnLst>
                                <a:rect l="0" t="0" r="r" b="b"/>
                                <a:pathLst>
                                  <a:path w="441" h="13">
                                    <a:moveTo>
                                      <a:pt x="0" y="12"/>
                                    </a:moveTo>
                                    <a:lnTo>
                                      <a:pt x="440" y="0"/>
                                    </a:lnTo>
                                    <a:lnTo>
                                      <a:pt x="0" y="12"/>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1" name="Freeform 919"/>
                            <wps:cNvSpPr>
                              <a:spLocks/>
                            </wps:cNvSpPr>
                            <wps:spPr bwMode="auto">
                              <a:xfrm>
                                <a:off x="1753" y="4327"/>
                                <a:ext cx="443" cy="17"/>
                              </a:xfrm>
                              <a:custGeom>
                                <a:avLst/>
                                <a:gdLst>
                                  <a:gd name="T0" fmla="*/ 0 w 443"/>
                                  <a:gd name="T1" fmla="*/ 16 h 17"/>
                                  <a:gd name="T2" fmla="*/ 442 w 443"/>
                                  <a:gd name="T3" fmla="*/ 0 h 17"/>
                                  <a:gd name="T4" fmla="*/ 0 w 443"/>
                                  <a:gd name="T5" fmla="*/ 16 h 17"/>
                                  <a:gd name="T6" fmla="*/ 0 60000 65536"/>
                                  <a:gd name="T7" fmla="*/ 0 60000 65536"/>
                                  <a:gd name="T8" fmla="*/ 0 60000 65536"/>
                                </a:gdLst>
                                <a:ahLst/>
                                <a:cxnLst>
                                  <a:cxn ang="T6">
                                    <a:pos x="T0" y="T1"/>
                                  </a:cxn>
                                  <a:cxn ang="T7">
                                    <a:pos x="T2" y="T3"/>
                                  </a:cxn>
                                  <a:cxn ang="T8">
                                    <a:pos x="T4" y="T5"/>
                                  </a:cxn>
                                </a:cxnLst>
                                <a:rect l="0" t="0" r="r" b="b"/>
                                <a:pathLst>
                                  <a:path w="443" h="17">
                                    <a:moveTo>
                                      <a:pt x="0" y="16"/>
                                    </a:moveTo>
                                    <a:lnTo>
                                      <a:pt x="442" y="0"/>
                                    </a:lnTo>
                                    <a:lnTo>
                                      <a:pt x="0" y="16"/>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2" name="Freeform 920"/>
                            <wps:cNvSpPr>
                              <a:spLocks/>
                            </wps:cNvSpPr>
                            <wps:spPr bwMode="auto">
                              <a:xfrm>
                                <a:off x="1753" y="4367"/>
                                <a:ext cx="441" cy="28"/>
                              </a:xfrm>
                              <a:custGeom>
                                <a:avLst/>
                                <a:gdLst>
                                  <a:gd name="T0" fmla="*/ 0 w 441"/>
                                  <a:gd name="T1" fmla="*/ 27 h 28"/>
                                  <a:gd name="T2" fmla="*/ 440 w 441"/>
                                  <a:gd name="T3" fmla="*/ 0 h 28"/>
                                  <a:gd name="T4" fmla="*/ 0 w 441"/>
                                  <a:gd name="T5" fmla="*/ 27 h 28"/>
                                  <a:gd name="T6" fmla="*/ 0 60000 65536"/>
                                  <a:gd name="T7" fmla="*/ 0 60000 65536"/>
                                  <a:gd name="T8" fmla="*/ 0 60000 65536"/>
                                </a:gdLst>
                                <a:ahLst/>
                                <a:cxnLst>
                                  <a:cxn ang="T6">
                                    <a:pos x="T0" y="T1"/>
                                  </a:cxn>
                                  <a:cxn ang="T7">
                                    <a:pos x="T2" y="T3"/>
                                  </a:cxn>
                                  <a:cxn ang="T8">
                                    <a:pos x="T4" y="T5"/>
                                  </a:cxn>
                                </a:cxnLst>
                                <a:rect l="0" t="0" r="r" b="b"/>
                                <a:pathLst>
                                  <a:path w="441" h="28">
                                    <a:moveTo>
                                      <a:pt x="0" y="27"/>
                                    </a:moveTo>
                                    <a:lnTo>
                                      <a:pt x="440" y="0"/>
                                    </a:lnTo>
                                    <a:lnTo>
                                      <a:pt x="0" y="27"/>
                                    </a:lnTo>
                                  </a:path>
                                </a:pathLst>
                              </a:custGeom>
                              <a:noFill/>
                              <a:ln w="31750" cap="flat" cmpd="sng">
                                <a:solidFill>
                                  <a:srgbClr val="FFC281"/>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3" name="Freeform 921"/>
                            <wps:cNvSpPr>
                              <a:spLocks/>
                            </wps:cNvSpPr>
                            <wps:spPr bwMode="auto">
                              <a:xfrm>
                                <a:off x="1756" y="4289"/>
                                <a:ext cx="440" cy="13"/>
                              </a:xfrm>
                              <a:custGeom>
                                <a:avLst/>
                                <a:gdLst>
                                  <a:gd name="T0" fmla="*/ 0 w 440"/>
                                  <a:gd name="T1" fmla="*/ 12 h 13"/>
                                  <a:gd name="T2" fmla="*/ 439 w 440"/>
                                  <a:gd name="T3" fmla="*/ 0 h 13"/>
                                  <a:gd name="T4" fmla="*/ 0 w 440"/>
                                  <a:gd name="T5" fmla="*/ 12 h 13"/>
                                  <a:gd name="T6" fmla="*/ 0 60000 65536"/>
                                  <a:gd name="T7" fmla="*/ 0 60000 65536"/>
                                  <a:gd name="T8" fmla="*/ 0 60000 65536"/>
                                </a:gdLst>
                                <a:ahLst/>
                                <a:cxnLst>
                                  <a:cxn ang="T6">
                                    <a:pos x="T0" y="T1"/>
                                  </a:cxn>
                                  <a:cxn ang="T7">
                                    <a:pos x="T2" y="T3"/>
                                  </a:cxn>
                                  <a:cxn ang="T8">
                                    <a:pos x="T4" y="T5"/>
                                  </a:cxn>
                                </a:cxnLst>
                                <a:rect l="0" t="0" r="r" b="b"/>
                                <a:pathLst>
                                  <a:path w="440" h="13">
                                    <a:moveTo>
                                      <a:pt x="0" y="12"/>
                                    </a:moveTo>
                                    <a:lnTo>
                                      <a:pt x="439" y="0"/>
                                    </a:lnTo>
                                    <a:lnTo>
                                      <a:pt x="0" y="12"/>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4" name="Freeform 922"/>
                            <wps:cNvSpPr>
                              <a:spLocks/>
                            </wps:cNvSpPr>
                            <wps:spPr bwMode="auto">
                              <a:xfrm>
                                <a:off x="1753" y="4327"/>
                                <a:ext cx="443" cy="19"/>
                              </a:xfrm>
                              <a:custGeom>
                                <a:avLst/>
                                <a:gdLst>
                                  <a:gd name="T0" fmla="*/ 0 w 443"/>
                                  <a:gd name="T1" fmla="*/ 18 h 19"/>
                                  <a:gd name="T2" fmla="*/ 442 w 443"/>
                                  <a:gd name="T3" fmla="*/ 0 h 19"/>
                                  <a:gd name="T4" fmla="*/ 0 w 443"/>
                                  <a:gd name="T5" fmla="*/ 18 h 19"/>
                                  <a:gd name="T6" fmla="*/ 0 60000 65536"/>
                                  <a:gd name="T7" fmla="*/ 0 60000 65536"/>
                                  <a:gd name="T8" fmla="*/ 0 60000 65536"/>
                                </a:gdLst>
                                <a:ahLst/>
                                <a:cxnLst>
                                  <a:cxn ang="T6">
                                    <a:pos x="T0" y="T1"/>
                                  </a:cxn>
                                  <a:cxn ang="T7">
                                    <a:pos x="T2" y="T3"/>
                                  </a:cxn>
                                  <a:cxn ang="T8">
                                    <a:pos x="T4" y="T5"/>
                                  </a:cxn>
                                </a:cxnLst>
                                <a:rect l="0" t="0" r="r" b="b"/>
                                <a:pathLst>
                                  <a:path w="443" h="19">
                                    <a:moveTo>
                                      <a:pt x="0" y="18"/>
                                    </a:moveTo>
                                    <a:lnTo>
                                      <a:pt x="442" y="0"/>
                                    </a:lnTo>
                                    <a:lnTo>
                                      <a:pt x="0" y="1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5" name="Freeform 923"/>
                            <wps:cNvSpPr>
                              <a:spLocks/>
                            </wps:cNvSpPr>
                            <wps:spPr bwMode="auto">
                              <a:xfrm>
                                <a:off x="1756" y="4368"/>
                                <a:ext cx="438" cy="29"/>
                              </a:xfrm>
                              <a:custGeom>
                                <a:avLst/>
                                <a:gdLst>
                                  <a:gd name="T0" fmla="*/ 0 w 438"/>
                                  <a:gd name="T1" fmla="*/ 28 h 29"/>
                                  <a:gd name="T2" fmla="*/ 437 w 438"/>
                                  <a:gd name="T3" fmla="*/ 0 h 29"/>
                                  <a:gd name="T4" fmla="*/ 0 w 438"/>
                                  <a:gd name="T5" fmla="*/ 28 h 29"/>
                                  <a:gd name="T6" fmla="*/ 0 60000 65536"/>
                                  <a:gd name="T7" fmla="*/ 0 60000 65536"/>
                                  <a:gd name="T8" fmla="*/ 0 60000 65536"/>
                                </a:gdLst>
                                <a:ahLst/>
                                <a:cxnLst>
                                  <a:cxn ang="T6">
                                    <a:pos x="T0" y="T1"/>
                                  </a:cxn>
                                  <a:cxn ang="T7">
                                    <a:pos x="T2" y="T3"/>
                                  </a:cxn>
                                  <a:cxn ang="T8">
                                    <a:pos x="T4" y="T5"/>
                                  </a:cxn>
                                </a:cxnLst>
                                <a:rect l="0" t="0" r="r" b="b"/>
                                <a:pathLst>
                                  <a:path w="438" h="29">
                                    <a:moveTo>
                                      <a:pt x="0" y="28"/>
                                    </a:moveTo>
                                    <a:lnTo>
                                      <a:pt x="437" y="0"/>
                                    </a:lnTo>
                                    <a:lnTo>
                                      <a:pt x="0" y="2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6" name="Freeform 924"/>
                            <wps:cNvSpPr>
                              <a:spLocks/>
                            </wps:cNvSpPr>
                            <wps:spPr bwMode="auto">
                              <a:xfrm>
                                <a:off x="1437" y="4240"/>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7" name="Freeform 925"/>
                            <wps:cNvSpPr>
                              <a:spLocks/>
                            </wps:cNvSpPr>
                            <wps:spPr bwMode="auto">
                              <a:xfrm>
                                <a:off x="1470" y="4240"/>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8" name="Freeform 926"/>
                            <wps:cNvSpPr>
                              <a:spLocks/>
                            </wps:cNvSpPr>
                            <wps:spPr bwMode="auto">
                              <a:xfrm>
                                <a:off x="1544" y="4237"/>
                                <a:ext cx="1" cy="180"/>
                              </a:xfrm>
                              <a:custGeom>
                                <a:avLst/>
                                <a:gdLst>
                                  <a:gd name="T0" fmla="*/ 0 w 1"/>
                                  <a:gd name="T1" fmla="*/ 0 h 180"/>
                                  <a:gd name="T2" fmla="*/ 0 w 1"/>
                                  <a:gd name="T3" fmla="*/ 179 h 180"/>
                                  <a:gd name="T4" fmla="*/ 0 w 1"/>
                                  <a:gd name="T5" fmla="*/ 0 h 180"/>
                                  <a:gd name="T6" fmla="*/ 0 60000 65536"/>
                                  <a:gd name="T7" fmla="*/ 0 60000 65536"/>
                                  <a:gd name="T8" fmla="*/ 0 60000 65536"/>
                                </a:gdLst>
                                <a:ahLst/>
                                <a:cxnLst>
                                  <a:cxn ang="T6">
                                    <a:pos x="T0" y="T1"/>
                                  </a:cxn>
                                  <a:cxn ang="T7">
                                    <a:pos x="T2" y="T3"/>
                                  </a:cxn>
                                  <a:cxn ang="T8">
                                    <a:pos x="T4" y="T5"/>
                                  </a:cxn>
                                </a:cxnLst>
                                <a:rect l="0" t="0" r="r" b="b"/>
                                <a:pathLst>
                                  <a:path w="1" h="180">
                                    <a:moveTo>
                                      <a:pt x="0" y="0"/>
                                    </a:moveTo>
                                    <a:lnTo>
                                      <a:pt x="0" y="179"/>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79" name="Freeform 927"/>
                            <wps:cNvSpPr>
                              <a:spLocks/>
                            </wps:cNvSpPr>
                            <wps:spPr bwMode="auto">
                              <a:xfrm>
                                <a:off x="1577" y="4240"/>
                                <a:ext cx="1" cy="177"/>
                              </a:xfrm>
                              <a:custGeom>
                                <a:avLst/>
                                <a:gdLst>
                                  <a:gd name="T0" fmla="*/ 0 w 1"/>
                                  <a:gd name="T1" fmla="*/ 0 h 177"/>
                                  <a:gd name="T2" fmla="*/ 0 w 1"/>
                                  <a:gd name="T3" fmla="*/ 176 h 177"/>
                                  <a:gd name="T4" fmla="*/ 0 w 1"/>
                                  <a:gd name="T5" fmla="*/ 0 h 177"/>
                                  <a:gd name="T6" fmla="*/ 0 60000 65536"/>
                                  <a:gd name="T7" fmla="*/ 0 60000 65536"/>
                                  <a:gd name="T8" fmla="*/ 0 60000 65536"/>
                                </a:gdLst>
                                <a:ahLst/>
                                <a:cxnLst>
                                  <a:cxn ang="T6">
                                    <a:pos x="T0" y="T1"/>
                                  </a:cxn>
                                  <a:cxn ang="T7">
                                    <a:pos x="T2" y="T3"/>
                                  </a:cxn>
                                  <a:cxn ang="T8">
                                    <a:pos x="T4" y="T5"/>
                                  </a:cxn>
                                </a:cxnLst>
                                <a:rect l="0" t="0" r="r" b="b"/>
                                <a:pathLst>
                                  <a:path w="1" h="177">
                                    <a:moveTo>
                                      <a:pt x="0" y="0"/>
                                    </a:moveTo>
                                    <a:lnTo>
                                      <a:pt x="0" y="176"/>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0" name="Freeform 928"/>
                            <wps:cNvSpPr>
                              <a:spLocks/>
                            </wps:cNvSpPr>
                            <wps:spPr bwMode="auto">
                              <a:xfrm>
                                <a:off x="1439" y="4240"/>
                                <a:ext cx="1" cy="177"/>
                              </a:xfrm>
                              <a:custGeom>
                                <a:avLst/>
                                <a:gdLst>
                                  <a:gd name="T0" fmla="*/ 0 w 1"/>
                                  <a:gd name="T1" fmla="*/ 0 h 177"/>
                                  <a:gd name="T2" fmla="*/ 0 w 1"/>
                                  <a:gd name="T3" fmla="*/ 176 h 177"/>
                                  <a:gd name="T4" fmla="*/ 0 w 1"/>
                                  <a:gd name="T5" fmla="*/ 0 h 177"/>
                                  <a:gd name="T6" fmla="*/ 0 60000 65536"/>
                                  <a:gd name="T7" fmla="*/ 0 60000 65536"/>
                                  <a:gd name="T8" fmla="*/ 0 60000 65536"/>
                                </a:gdLst>
                                <a:ahLst/>
                                <a:cxnLst>
                                  <a:cxn ang="T6">
                                    <a:pos x="T0" y="T1"/>
                                  </a:cxn>
                                  <a:cxn ang="T7">
                                    <a:pos x="T2" y="T3"/>
                                  </a:cxn>
                                  <a:cxn ang="T8">
                                    <a:pos x="T4" y="T5"/>
                                  </a:cxn>
                                </a:cxnLst>
                                <a:rect l="0" t="0" r="r" b="b"/>
                                <a:pathLst>
                                  <a:path w="1" h="177">
                                    <a:moveTo>
                                      <a:pt x="0" y="0"/>
                                    </a:moveTo>
                                    <a:lnTo>
                                      <a:pt x="0" y="17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1" name="Freeform 929"/>
                            <wps:cNvSpPr>
                              <a:spLocks/>
                            </wps:cNvSpPr>
                            <wps:spPr bwMode="auto">
                              <a:xfrm>
                                <a:off x="1472" y="4240"/>
                                <a:ext cx="1" cy="177"/>
                              </a:xfrm>
                              <a:custGeom>
                                <a:avLst/>
                                <a:gdLst>
                                  <a:gd name="T0" fmla="*/ 0 w 1"/>
                                  <a:gd name="T1" fmla="*/ 0 h 177"/>
                                  <a:gd name="T2" fmla="*/ 0 w 1"/>
                                  <a:gd name="T3" fmla="*/ 176 h 177"/>
                                  <a:gd name="T4" fmla="*/ 0 w 1"/>
                                  <a:gd name="T5" fmla="*/ 0 h 177"/>
                                  <a:gd name="T6" fmla="*/ 0 60000 65536"/>
                                  <a:gd name="T7" fmla="*/ 0 60000 65536"/>
                                  <a:gd name="T8" fmla="*/ 0 60000 65536"/>
                                </a:gdLst>
                                <a:ahLst/>
                                <a:cxnLst>
                                  <a:cxn ang="T6">
                                    <a:pos x="T0" y="T1"/>
                                  </a:cxn>
                                  <a:cxn ang="T7">
                                    <a:pos x="T2" y="T3"/>
                                  </a:cxn>
                                  <a:cxn ang="T8">
                                    <a:pos x="T4" y="T5"/>
                                  </a:cxn>
                                </a:cxnLst>
                                <a:rect l="0" t="0" r="r" b="b"/>
                                <a:pathLst>
                                  <a:path w="1" h="177">
                                    <a:moveTo>
                                      <a:pt x="0" y="0"/>
                                    </a:moveTo>
                                    <a:lnTo>
                                      <a:pt x="0" y="176"/>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2" name="Freeform 930"/>
                            <wps:cNvSpPr>
                              <a:spLocks/>
                            </wps:cNvSpPr>
                            <wps:spPr bwMode="auto">
                              <a:xfrm>
                                <a:off x="1544" y="4237"/>
                                <a:ext cx="1" cy="179"/>
                              </a:xfrm>
                              <a:custGeom>
                                <a:avLst/>
                                <a:gdLst>
                                  <a:gd name="T0" fmla="*/ 0 w 1"/>
                                  <a:gd name="T1" fmla="*/ 0 h 179"/>
                                  <a:gd name="T2" fmla="*/ 0 w 1"/>
                                  <a:gd name="T3" fmla="*/ 178 h 179"/>
                                  <a:gd name="T4" fmla="*/ 0 w 1"/>
                                  <a:gd name="T5" fmla="*/ 0 h 179"/>
                                  <a:gd name="T6" fmla="*/ 0 60000 65536"/>
                                  <a:gd name="T7" fmla="*/ 0 60000 65536"/>
                                  <a:gd name="T8" fmla="*/ 0 60000 65536"/>
                                </a:gdLst>
                                <a:ahLst/>
                                <a:cxnLst>
                                  <a:cxn ang="T6">
                                    <a:pos x="T0" y="T1"/>
                                  </a:cxn>
                                  <a:cxn ang="T7">
                                    <a:pos x="T2" y="T3"/>
                                  </a:cxn>
                                  <a:cxn ang="T8">
                                    <a:pos x="T4" y="T5"/>
                                  </a:cxn>
                                </a:cxnLst>
                                <a:rect l="0" t="0" r="r" b="b"/>
                                <a:pathLst>
                                  <a:path w="1" h="179">
                                    <a:moveTo>
                                      <a:pt x="0" y="0"/>
                                    </a:moveTo>
                                    <a:lnTo>
                                      <a:pt x="0" y="178"/>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3" name="Freeform 931"/>
                            <wps:cNvSpPr>
                              <a:spLocks/>
                            </wps:cNvSpPr>
                            <wps:spPr bwMode="auto">
                              <a:xfrm>
                                <a:off x="1577" y="4240"/>
                                <a:ext cx="1" cy="176"/>
                              </a:xfrm>
                              <a:custGeom>
                                <a:avLst/>
                                <a:gdLst>
                                  <a:gd name="T0" fmla="*/ 0 w 1"/>
                                  <a:gd name="T1" fmla="*/ 0 h 176"/>
                                  <a:gd name="T2" fmla="*/ 0 w 1"/>
                                  <a:gd name="T3" fmla="*/ 175 h 176"/>
                                  <a:gd name="T4" fmla="*/ 0 w 1"/>
                                  <a:gd name="T5" fmla="*/ 0 h 176"/>
                                  <a:gd name="T6" fmla="*/ 0 60000 65536"/>
                                  <a:gd name="T7" fmla="*/ 0 60000 65536"/>
                                  <a:gd name="T8" fmla="*/ 0 60000 65536"/>
                                </a:gdLst>
                                <a:ahLst/>
                                <a:cxnLst>
                                  <a:cxn ang="T6">
                                    <a:pos x="T0" y="T1"/>
                                  </a:cxn>
                                  <a:cxn ang="T7">
                                    <a:pos x="T2" y="T3"/>
                                  </a:cxn>
                                  <a:cxn ang="T8">
                                    <a:pos x="T4" y="T5"/>
                                  </a:cxn>
                                </a:cxnLst>
                                <a:rect l="0" t="0" r="r" b="b"/>
                                <a:pathLst>
                                  <a:path w="1" h="176">
                                    <a:moveTo>
                                      <a:pt x="0" y="0"/>
                                    </a:moveTo>
                                    <a:lnTo>
                                      <a:pt x="0" y="17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4" name="Freeform 932"/>
                            <wps:cNvSpPr>
                              <a:spLocks/>
                            </wps:cNvSpPr>
                            <wps:spPr bwMode="auto">
                              <a:xfrm>
                                <a:off x="1622" y="4339"/>
                                <a:ext cx="1" cy="71"/>
                              </a:xfrm>
                              <a:custGeom>
                                <a:avLst/>
                                <a:gdLst>
                                  <a:gd name="T0" fmla="*/ 0 w 1"/>
                                  <a:gd name="T1" fmla="*/ 70 h 71"/>
                                  <a:gd name="T2" fmla="*/ 0 w 1"/>
                                  <a:gd name="T3" fmla="*/ 0 h 71"/>
                                  <a:gd name="T4" fmla="*/ 0 w 1"/>
                                  <a:gd name="T5" fmla="*/ 70 h 71"/>
                                  <a:gd name="T6" fmla="*/ 0 60000 65536"/>
                                  <a:gd name="T7" fmla="*/ 0 60000 65536"/>
                                  <a:gd name="T8" fmla="*/ 0 60000 65536"/>
                                </a:gdLst>
                                <a:ahLst/>
                                <a:cxnLst>
                                  <a:cxn ang="T6">
                                    <a:pos x="T0" y="T1"/>
                                  </a:cxn>
                                  <a:cxn ang="T7">
                                    <a:pos x="T2" y="T3"/>
                                  </a:cxn>
                                  <a:cxn ang="T8">
                                    <a:pos x="T4" y="T5"/>
                                  </a:cxn>
                                </a:cxnLst>
                                <a:rect l="0" t="0" r="r" b="b"/>
                                <a:pathLst>
                                  <a:path w="1" h="71">
                                    <a:moveTo>
                                      <a:pt x="0" y="70"/>
                                    </a:moveTo>
                                    <a:lnTo>
                                      <a:pt x="0" y="0"/>
                                    </a:lnTo>
                                    <a:lnTo>
                                      <a:pt x="0" y="7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5" name="Freeform 933"/>
                            <wps:cNvSpPr>
                              <a:spLocks/>
                            </wps:cNvSpPr>
                            <wps:spPr bwMode="auto">
                              <a:xfrm>
                                <a:off x="1637" y="4323"/>
                                <a:ext cx="1" cy="47"/>
                              </a:xfrm>
                              <a:custGeom>
                                <a:avLst/>
                                <a:gdLst>
                                  <a:gd name="T0" fmla="*/ 0 w 1"/>
                                  <a:gd name="T1" fmla="*/ 46 h 47"/>
                                  <a:gd name="T2" fmla="*/ 0 w 1"/>
                                  <a:gd name="T3" fmla="*/ 0 h 47"/>
                                  <a:gd name="T4" fmla="*/ 0 w 1"/>
                                  <a:gd name="T5" fmla="*/ 46 h 47"/>
                                  <a:gd name="T6" fmla="*/ 0 60000 65536"/>
                                  <a:gd name="T7" fmla="*/ 0 60000 65536"/>
                                  <a:gd name="T8" fmla="*/ 0 60000 65536"/>
                                </a:gdLst>
                                <a:ahLst/>
                                <a:cxnLst>
                                  <a:cxn ang="T6">
                                    <a:pos x="T0" y="T1"/>
                                  </a:cxn>
                                  <a:cxn ang="T7">
                                    <a:pos x="T2" y="T3"/>
                                  </a:cxn>
                                  <a:cxn ang="T8">
                                    <a:pos x="T4" y="T5"/>
                                  </a:cxn>
                                </a:cxnLst>
                                <a:rect l="0" t="0" r="r" b="b"/>
                                <a:pathLst>
                                  <a:path w="1" h="47">
                                    <a:moveTo>
                                      <a:pt x="0" y="46"/>
                                    </a:moveTo>
                                    <a:lnTo>
                                      <a:pt x="0" y="0"/>
                                    </a:lnTo>
                                    <a:lnTo>
                                      <a:pt x="0" y="46"/>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6" name="Freeform 934"/>
                            <wps:cNvSpPr>
                              <a:spLocks/>
                            </wps:cNvSpPr>
                            <wps:spPr bwMode="auto">
                              <a:xfrm>
                                <a:off x="1514" y="4319"/>
                                <a:ext cx="1" cy="41"/>
                              </a:xfrm>
                              <a:custGeom>
                                <a:avLst/>
                                <a:gdLst>
                                  <a:gd name="T0" fmla="*/ 0 w 1"/>
                                  <a:gd name="T1" fmla="*/ 0 h 41"/>
                                  <a:gd name="T2" fmla="*/ 0 w 1"/>
                                  <a:gd name="T3" fmla="*/ 40 h 41"/>
                                  <a:gd name="T4" fmla="*/ 0 w 1"/>
                                  <a:gd name="T5" fmla="*/ 0 h 41"/>
                                  <a:gd name="T6" fmla="*/ 0 60000 65536"/>
                                  <a:gd name="T7" fmla="*/ 0 60000 65536"/>
                                  <a:gd name="T8" fmla="*/ 0 60000 65536"/>
                                </a:gdLst>
                                <a:ahLst/>
                                <a:cxnLst>
                                  <a:cxn ang="T6">
                                    <a:pos x="T0" y="T1"/>
                                  </a:cxn>
                                  <a:cxn ang="T7">
                                    <a:pos x="T2" y="T3"/>
                                  </a:cxn>
                                  <a:cxn ang="T8">
                                    <a:pos x="T4" y="T5"/>
                                  </a:cxn>
                                </a:cxnLst>
                                <a:rect l="0" t="0" r="r" b="b"/>
                                <a:pathLst>
                                  <a:path w="1" h="41">
                                    <a:moveTo>
                                      <a:pt x="0" y="0"/>
                                    </a:moveTo>
                                    <a:lnTo>
                                      <a:pt x="0" y="40"/>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7" name="Freeform 935"/>
                            <wps:cNvSpPr>
                              <a:spLocks/>
                            </wps:cNvSpPr>
                            <wps:spPr bwMode="auto">
                              <a:xfrm>
                                <a:off x="1509" y="4359"/>
                                <a:ext cx="1" cy="25"/>
                              </a:xfrm>
                              <a:custGeom>
                                <a:avLst/>
                                <a:gdLst>
                                  <a:gd name="T0" fmla="*/ 0 w 1"/>
                                  <a:gd name="T1" fmla="*/ 0 h 25"/>
                                  <a:gd name="T2" fmla="*/ 0 w 1"/>
                                  <a:gd name="T3" fmla="*/ 24 h 25"/>
                                  <a:gd name="T4" fmla="*/ 0 w 1"/>
                                  <a:gd name="T5" fmla="*/ 0 h 25"/>
                                  <a:gd name="T6" fmla="*/ 0 60000 65536"/>
                                  <a:gd name="T7" fmla="*/ 0 60000 65536"/>
                                  <a:gd name="T8" fmla="*/ 0 60000 65536"/>
                                </a:gdLst>
                                <a:ahLst/>
                                <a:cxnLst>
                                  <a:cxn ang="T6">
                                    <a:pos x="T0" y="T1"/>
                                  </a:cxn>
                                  <a:cxn ang="T7">
                                    <a:pos x="T2" y="T3"/>
                                  </a:cxn>
                                  <a:cxn ang="T8">
                                    <a:pos x="T4" y="T5"/>
                                  </a:cxn>
                                </a:cxnLst>
                                <a:rect l="0" t="0" r="r" b="b"/>
                                <a:pathLst>
                                  <a:path w="1" h="25">
                                    <a:moveTo>
                                      <a:pt x="0" y="0"/>
                                    </a:moveTo>
                                    <a:lnTo>
                                      <a:pt x="0" y="24"/>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8" name="Freeform 936"/>
                            <wps:cNvSpPr>
                              <a:spLocks/>
                            </wps:cNvSpPr>
                            <wps:spPr bwMode="auto">
                              <a:xfrm>
                                <a:off x="1753" y="4247"/>
                                <a:ext cx="427" cy="207"/>
                              </a:xfrm>
                              <a:custGeom>
                                <a:avLst/>
                                <a:gdLst>
                                  <a:gd name="T0" fmla="*/ 0 w 427"/>
                                  <a:gd name="T1" fmla="*/ 0 h 207"/>
                                  <a:gd name="T2" fmla="*/ 0 w 427"/>
                                  <a:gd name="T3" fmla="*/ 206 h 207"/>
                                  <a:gd name="T4" fmla="*/ 426 w 427"/>
                                  <a:gd name="T5" fmla="*/ 173 h 207"/>
                                  <a:gd name="T6" fmla="*/ 426 w 427"/>
                                  <a:gd name="T7" fmla="*/ 6 h 207"/>
                                  <a:gd name="T8" fmla="*/ 0 w 427"/>
                                  <a:gd name="T9" fmla="*/ 0 h 207"/>
                                  <a:gd name="T10" fmla="*/ 0 w 427"/>
                                  <a:gd name="T11" fmla="*/ 0 h 207"/>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7" h="207">
                                    <a:moveTo>
                                      <a:pt x="0" y="0"/>
                                    </a:moveTo>
                                    <a:lnTo>
                                      <a:pt x="0" y="206"/>
                                    </a:lnTo>
                                    <a:lnTo>
                                      <a:pt x="426" y="173"/>
                                    </a:lnTo>
                                    <a:lnTo>
                                      <a:pt x="426" y="6"/>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89" name="AutoShape 937"/>
                            <wps:cNvSpPr>
                              <a:spLocks noChangeArrowheads="1"/>
                            </wps:cNvSpPr>
                            <wps:spPr bwMode="auto">
                              <a:xfrm flipV="1">
                                <a:off x="2177" y="4253"/>
                                <a:ext cx="44" cy="31"/>
                              </a:xfrm>
                              <a:prstGeom prst="roundRect">
                                <a:avLst>
                                  <a:gd name="adj" fmla="val 0"/>
                                </a:avLst>
                              </a:prstGeom>
                              <a:solidFill>
                                <a:srgbClr val="FF81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0" name="Freeform 938"/>
                            <wps:cNvSpPr>
                              <a:spLocks/>
                            </wps:cNvSpPr>
                            <wps:spPr bwMode="auto">
                              <a:xfrm>
                                <a:off x="1753" y="4240"/>
                                <a:ext cx="427" cy="52"/>
                              </a:xfrm>
                              <a:custGeom>
                                <a:avLst/>
                                <a:gdLst>
                                  <a:gd name="T0" fmla="*/ 0 w 427"/>
                                  <a:gd name="T1" fmla="*/ 0 h 52"/>
                                  <a:gd name="T2" fmla="*/ 426 w 427"/>
                                  <a:gd name="T3" fmla="*/ 9 h 52"/>
                                  <a:gd name="T4" fmla="*/ 426 w 427"/>
                                  <a:gd name="T5" fmla="*/ 41 h 52"/>
                                  <a:gd name="T6" fmla="*/ 0 w 427"/>
                                  <a:gd name="T7" fmla="*/ 51 h 52"/>
                                  <a:gd name="T8" fmla="*/ 0 w 427"/>
                                  <a:gd name="T9" fmla="*/ 0 h 52"/>
                                  <a:gd name="T10" fmla="*/ 0 w 427"/>
                                  <a:gd name="T11" fmla="*/ 0 h 5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7" h="52">
                                    <a:moveTo>
                                      <a:pt x="0" y="0"/>
                                    </a:moveTo>
                                    <a:lnTo>
                                      <a:pt x="426" y="9"/>
                                    </a:lnTo>
                                    <a:lnTo>
                                      <a:pt x="426" y="41"/>
                                    </a:lnTo>
                                    <a:lnTo>
                                      <a:pt x="0" y="51"/>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1" name="Freeform 939"/>
                            <wps:cNvSpPr>
                              <a:spLocks/>
                            </wps:cNvSpPr>
                            <wps:spPr bwMode="auto">
                              <a:xfrm>
                                <a:off x="1749" y="4245"/>
                                <a:ext cx="8" cy="213"/>
                              </a:xfrm>
                              <a:custGeom>
                                <a:avLst/>
                                <a:gdLst>
                                  <a:gd name="T0" fmla="*/ 7 w 8"/>
                                  <a:gd name="T1" fmla="*/ 6 h 213"/>
                                  <a:gd name="T2" fmla="*/ 7 w 8"/>
                                  <a:gd name="T3" fmla="*/ 208 h 213"/>
                                  <a:gd name="T4" fmla="*/ 0 w 8"/>
                                  <a:gd name="T5" fmla="*/ 212 h 213"/>
                                  <a:gd name="T6" fmla="*/ 0 w 8"/>
                                  <a:gd name="T7" fmla="*/ 0 h 213"/>
                                  <a:gd name="T8" fmla="*/ 7 w 8"/>
                                  <a:gd name="T9" fmla="*/ 6 h 213"/>
                                  <a:gd name="T10" fmla="*/ 7 w 8"/>
                                  <a:gd name="T11" fmla="*/ 6 h 21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 h="213">
                                    <a:moveTo>
                                      <a:pt x="7" y="6"/>
                                    </a:moveTo>
                                    <a:lnTo>
                                      <a:pt x="7" y="208"/>
                                    </a:lnTo>
                                    <a:lnTo>
                                      <a:pt x="0" y="212"/>
                                    </a:lnTo>
                                    <a:lnTo>
                                      <a:pt x="0" y="0"/>
                                    </a:lnTo>
                                    <a:lnTo>
                                      <a:pt x="7" y="6"/>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2" name="Freeform 940"/>
                            <wps:cNvSpPr>
                              <a:spLocks/>
                            </wps:cNvSpPr>
                            <wps:spPr bwMode="auto">
                              <a:xfrm>
                                <a:off x="2177" y="4281"/>
                                <a:ext cx="5" cy="144"/>
                              </a:xfrm>
                              <a:custGeom>
                                <a:avLst/>
                                <a:gdLst>
                                  <a:gd name="T0" fmla="*/ 0 w 5"/>
                                  <a:gd name="T1" fmla="*/ 139 h 144"/>
                                  <a:gd name="T2" fmla="*/ 4 w 5"/>
                                  <a:gd name="T3" fmla="*/ 143 h 144"/>
                                  <a:gd name="T4" fmla="*/ 4 w 5"/>
                                  <a:gd name="T5" fmla="*/ 0 h 144"/>
                                  <a:gd name="T6" fmla="*/ 0 w 5"/>
                                  <a:gd name="T7" fmla="*/ 0 h 144"/>
                                  <a:gd name="T8" fmla="*/ 0 w 5"/>
                                  <a:gd name="T9" fmla="*/ 139 h 144"/>
                                  <a:gd name="T10" fmla="*/ 0 w 5"/>
                                  <a:gd name="T11" fmla="*/ 139 h 14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144">
                                    <a:moveTo>
                                      <a:pt x="0" y="139"/>
                                    </a:moveTo>
                                    <a:lnTo>
                                      <a:pt x="4" y="143"/>
                                    </a:lnTo>
                                    <a:lnTo>
                                      <a:pt x="4" y="0"/>
                                    </a:lnTo>
                                    <a:lnTo>
                                      <a:pt x="0" y="0"/>
                                    </a:lnTo>
                                    <a:lnTo>
                                      <a:pt x="0" y="139"/>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3" name="Freeform 941"/>
                            <wps:cNvSpPr>
                              <a:spLocks/>
                            </wps:cNvSpPr>
                            <wps:spPr bwMode="auto">
                              <a:xfrm>
                                <a:off x="2177" y="4261"/>
                                <a:ext cx="5" cy="21"/>
                              </a:xfrm>
                              <a:custGeom>
                                <a:avLst/>
                                <a:gdLst>
                                  <a:gd name="T0" fmla="*/ 0 w 5"/>
                                  <a:gd name="T1" fmla="*/ 20 h 21"/>
                                  <a:gd name="T2" fmla="*/ 4 w 5"/>
                                  <a:gd name="T3" fmla="*/ 20 h 21"/>
                                  <a:gd name="T4" fmla="*/ 4 w 5"/>
                                  <a:gd name="T5" fmla="*/ 0 h 21"/>
                                  <a:gd name="T6" fmla="*/ 0 w 5"/>
                                  <a:gd name="T7" fmla="*/ 0 h 21"/>
                                  <a:gd name="T8" fmla="*/ 0 w 5"/>
                                  <a:gd name="T9" fmla="*/ 20 h 21"/>
                                  <a:gd name="T10" fmla="*/ 0 w 5"/>
                                  <a:gd name="T11" fmla="*/ 20 h 2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 h="21">
                                    <a:moveTo>
                                      <a:pt x="0" y="20"/>
                                    </a:moveTo>
                                    <a:lnTo>
                                      <a:pt x="4" y="20"/>
                                    </a:lnTo>
                                    <a:lnTo>
                                      <a:pt x="4" y="0"/>
                                    </a:lnTo>
                                    <a:lnTo>
                                      <a:pt x="0" y="0"/>
                                    </a:lnTo>
                                    <a:lnTo>
                                      <a:pt x="0" y="2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4" name="Freeform 942"/>
                            <wps:cNvSpPr>
                              <a:spLocks/>
                            </wps:cNvSpPr>
                            <wps:spPr bwMode="auto">
                              <a:xfrm>
                                <a:off x="1951" y="4422"/>
                                <a:ext cx="34" cy="11"/>
                              </a:xfrm>
                              <a:custGeom>
                                <a:avLst/>
                                <a:gdLst>
                                  <a:gd name="T0" fmla="*/ 0 w 34"/>
                                  <a:gd name="T1" fmla="*/ 4 h 11"/>
                                  <a:gd name="T2" fmla="*/ 8 w 34"/>
                                  <a:gd name="T3" fmla="*/ 10 h 11"/>
                                  <a:gd name="T4" fmla="*/ 28 w 34"/>
                                  <a:gd name="T5" fmla="*/ 7 h 11"/>
                                  <a:gd name="T6" fmla="*/ 33 w 34"/>
                                  <a:gd name="T7" fmla="*/ 0 h 11"/>
                                  <a:gd name="T8" fmla="*/ 28 w 34"/>
                                  <a:gd name="T9" fmla="*/ 0 h 11"/>
                                  <a:gd name="T10" fmla="*/ 26 w 34"/>
                                  <a:gd name="T11" fmla="*/ 4 h 11"/>
                                  <a:gd name="T12" fmla="*/ 11 w 34"/>
                                  <a:gd name="T13" fmla="*/ 6 h 11"/>
                                  <a:gd name="T14" fmla="*/ 6 w 34"/>
                                  <a:gd name="T15" fmla="*/ 2 h 11"/>
                                  <a:gd name="T16" fmla="*/ 0 w 34"/>
                                  <a:gd name="T17" fmla="*/ 4 h 11"/>
                                  <a:gd name="T18" fmla="*/ 0 w 34"/>
                                  <a:gd name="T19" fmla="*/ 4 h 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4" h="11">
                                    <a:moveTo>
                                      <a:pt x="0" y="4"/>
                                    </a:moveTo>
                                    <a:lnTo>
                                      <a:pt x="8" y="10"/>
                                    </a:lnTo>
                                    <a:lnTo>
                                      <a:pt x="28" y="7"/>
                                    </a:lnTo>
                                    <a:lnTo>
                                      <a:pt x="33" y="0"/>
                                    </a:lnTo>
                                    <a:lnTo>
                                      <a:pt x="28" y="0"/>
                                    </a:lnTo>
                                    <a:lnTo>
                                      <a:pt x="26" y="4"/>
                                    </a:lnTo>
                                    <a:lnTo>
                                      <a:pt x="11" y="6"/>
                                    </a:lnTo>
                                    <a:lnTo>
                                      <a:pt x="6" y="2"/>
                                    </a:lnTo>
                                    <a:lnTo>
                                      <a:pt x="0" y="4"/>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5" name="Freeform 943"/>
                            <wps:cNvSpPr>
                              <a:spLocks/>
                            </wps:cNvSpPr>
                            <wps:spPr bwMode="auto">
                              <a:xfrm>
                                <a:off x="1949" y="4422"/>
                                <a:ext cx="36" cy="8"/>
                              </a:xfrm>
                              <a:custGeom>
                                <a:avLst/>
                                <a:gdLst>
                                  <a:gd name="T0" fmla="*/ 0 w 36"/>
                                  <a:gd name="T1" fmla="*/ 2 h 8"/>
                                  <a:gd name="T2" fmla="*/ 10 w 36"/>
                                  <a:gd name="T3" fmla="*/ 7 h 8"/>
                                  <a:gd name="T4" fmla="*/ 30 w 36"/>
                                  <a:gd name="T5" fmla="*/ 6 h 8"/>
                                  <a:gd name="T6" fmla="*/ 35 w 36"/>
                                  <a:gd name="T7" fmla="*/ 0 h 8"/>
                                  <a:gd name="T8" fmla="*/ 30 w 36"/>
                                  <a:gd name="T9" fmla="*/ 0 h 8"/>
                                  <a:gd name="T10" fmla="*/ 28 w 36"/>
                                  <a:gd name="T11" fmla="*/ 2 h 8"/>
                                  <a:gd name="T12" fmla="*/ 13 w 36"/>
                                  <a:gd name="T13" fmla="*/ 4 h 8"/>
                                  <a:gd name="T14" fmla="*/ 6 w 36"/>
                                  <a:gd name="T15" fmla="*/ 0 h 8"/>
                                  <a:gd name="T16" fmla="*/ 0 w 36"/>
                                  <a:gd name="T17" fmla="*/ 2 h 8"/>
                                  <a:gd name="T18" fmla="*/ 0 w 36"/>
                                  <a:gd name="T19" fmla="*/ 2 h 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6" h="8">
                                    <a:moveTo>
                                      <a:pt x="0" y="2"/>
                                    </a:moveTo>
                                    <a:lnTo>
                                      <a:pt x="10" y="7"/>
                                    </a:lnTo>
                                    <a:lnTo>
                                      <a:pt x="30" y="6"/>
                                    </a:lnTo>
                                    <a:lnTo>
                                      <a:pt x="35" y="0"/>
                                    </a:lnTo>
                                    <a:lnTo>
                                      <a:pt x="30" y="0"/>
                                    </a:lnTo>
                                    <a:lnTo>
                                      <a:pt x="28" y="2"/>
                                    </a:lnTo>
                                    <a:lnTo>
                                      <a:pt x="13" y="4"/>
                                    </a:lnTo>
                                    <a:lnTo>
                                      <a:pt x="6" y="0"/>
                                    </a:lnTo>
                                    <a:lnTo>
                                      <a:pt x="0" y="2"/>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6" name="Freeform 944"/>
                            <wps:cNvSpPr>
                              <a:spLocks/>
                            </wps:cNvSpPr>
                            <wps:spPr bwMode="auto">
                              <a:xfrm>
                                <a:off x="1749" y="4420"/>
                                <a:ext cx="435" cy="38"/>
                              </a:xfrm>
                              <a:custGeom>
                                <a:avLst/>
                                <a:gdLst>
                                  <a:gd name="T0" fmla="*/ 4 w 435"/>
                                  <a:gd name="T1" fmla="*/ 33 h 38"/>
                                  <a:gd name="T2" fmla="*/ 430 w 435"/>
                                  <a:gd name="T3" fmla="*/ 0 h 38"/>
                                  <a:gd name="T4" fmla="*/ 434 w 435"/>
                                  <a:gd name="T5" fmla="*/ 4 h 38"/>
                                  <a:gd name="T6" fmla="*/ 0 w 435"/>
                                  <a:gd name="T7" fmla="*/ 37 h 38"/>
                                  <a:gd name="T8" fmla="*/ 4 w 435"/>
                                  <a:gd name="T9" fmla="*/ 33 h 38"/>
                                  <a:gd name="T10" fmla="*/ 4 w 435"/>
                                  <a:gd name="T11" fmla="*/ 33 h 3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5" h="38">
                                    <a:moveTo>
                                      <a:pt x="4" y="33"/>
                                    </a:moveTo>
                                    <a:lnTo>
                                      <a:pt x="430" y="0"/>
                                    </a:lnTo>
                                    <a:lnTo>
                                      <a:pt x="434" y="4"/>
                                    </a:lnTo>
                                    <a:lnTo>
                                      <a:pt x="0" y="37"/>
                                    </a:lnTo>
                                    <a:lnTo>
                                      <a:pt x="4" y="33"/>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7" name="Freeform 945"/>
                            <wps:cNvSpPr>
                              <a:spLocks/>
                            </wps:cNvSpPr>
                            <wps:spPr bwMode="auto">
                              <a:xfrm>
                                <a:off x="1343" y="4220"/>
                                <a:ext cx="313" cy="209"/>
                              </a:xfrm>
                              <a:custGeom>
                                <a:avLst/>
                                <a:gdLst>
                                  <a:gd name="T0" fmla="*/ 0 w 313"/>
                                  <a:gd name="T1" fmla="*/ 0 h 209"/>
                                  <a:gd name="T2" fmla="*/ 312 w 313"/>
                                  <a:gd name="T3" fmla="*/ 0 h 209"/>
                                  <a:gd name="T4" fmla="*/ 312 w 313"/>
                                  <a:gd name="T5" fmla="*/ 17 h 209"/>
                                  <a:gd name="T6" fmla="*/ 292 w 313"/>
                                  <a:gd name="T7" fmla="*/ 17 h 209"/>
                                  <a:gd name="T8" fmla="*/ 292 w 313"/>
                                  <a:gd name="T9" fmla="*/ 181 h 209"/>
                                  <a:gd name="T10" fmla="*/ 312 w 313"/>
                                  <a:gd name="T11" fmla="*/ 181 h 209"/>
                                  <a:gd name="T12" fmla="*/ 312 w 313"/>
                                  <a:gd name="T13" fmla="*/ 198 h 209"/>
                                  <a:gd name="T14" fmla="*/ 0 w 313"/>
                                  <a:gd name="T15" fmla="*/ 208 h 209"/>
                                  <a:gd name="T16" fmla="*/ 0 w 313"/>
                                  <a:gd name="T17" fmla="*/ 191 h 209"/>
                                  <a:gd name="T18" fmla="*/ 18 w 313"/>
                                  <a:gd name="T19" fmla="*/ 191 h 209"/>
                                  <a:gd name="T20" fmla="*/ 18 w 313"/>
                                  <a:gd name="T21" fmla="*/ 20 h 209"/>
                                  <a:gd name="T22" fmla="*/ 0 w 313"/>
                                  <a:gd name="T23" fmla="*/ 20 h 209"/>
                                  <a:gd name="T24" fmla="*/ 0 w 313"/>
                                  <a:gd name="T25" fmla="*/ 0 h 209"/>
                                  <a:gd name="T26" fmla="*/ 0 w 313"/>
                                  <a:gd name="T27" fmla="*/ 0 h 20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3" h="209">
                                    <a:moveTo>
                                      <a:pt x="0" y="0"/>
                                    </a:moveTo>
                                    <a:lnTo>
                                      <a:pt x="312" y="0"/>
                                    </a:lnTo>
                                    <a:lnTo>
                                      <a:pt x="312" y="17"/>
                                    </a:lnTo>
                                    <a:lnTo>
                                      <a:pt x="292" y="17"/>
                                    </a:lnTo>
                                    <a:lnTo>
                                      <a:pt x="292" y="181"/>
                                    </a:lnTo>
                                    <a:lnTo>
                                      <a:pt x="312" y="181"/>
                                    </a:lnTo>
                                    <a:lnTo>
                                      <a:pt x="312" y="198"/>
                                    </a:lnTo>
                                    <a:lnTo>
                                      <a:pt x="0" y="208"/>
                                    </a:lnTo>
                                    <a:lnTo>
                                      <a:pt x="0" y="191"/>
                                    </a:lnTo>
                                    <a:lnTo>
                                      <a:pt x="18" y="191"/>
                                    </a:lnTo>
                                    <a:lnTo>
                                      <a:pt x="18" y="20"/>
                                    </a:lnTo>
                                    <a:lnTo>
                                      <a:pt x="0" y="20"/>
                                    </a:lnTo>
                                    <a:lnTo>
                                      <a:pt x="0" y="0"/>
                                    </a:lnTo>
                                  </a:path>
                                </a:pathLst>
                              </a:custGeom>
                              <a:solidFill>
                                <a:srgbClr val="4120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8" name="Freeform 946"/>
                            <wps:cNvSpPr>
                              <a:spLocks/>
                            </wps:cNvSpPr>
                            <wps:spPr bwMode="auto">
                              <a:xfrm>
                                <a:off x="1350" y="4215"/>
                                <a:ext cx="311" cy="208"/>
                              </a:xfrm>
                              <a:custGeom>
                                <a:avLst/>
                                <a:gdLst>
                                  <a:gd name="T0" fmla="*/ 0 w 311"/>
                                  <a:gd name="T1" fmla="*/ 2 h 208"/>
                                  <a:gd name="T2" fmla="*/ 310 w 311"/>
                                  <a:gd name="T3" fmla="*/ 0 h 208"/>
                                  <a:gd name="T4" fmla="*/ 310 w 311"/>
                                  <a:gd name="T5" fmla="*/ 17 h 208"/>
                                  <a:gd name="T6" fmla="*/ 293 w 311"/>
                                  <a:gd name="T7" fmla="*/ 17 h 208"/>
                                  <a:gd name="T8" fmla="*/ 293 w 311"/>
                                  <a:gd name="T9" fmla="*/ 182 h 208"/>
                                  <a:gd name="T10" fmla="*/ 310 w 311"/>
                                  <a:gd name="T11" fmla="*/ 182 h 208"/>
                                  <a:gd name="T12" fmla="*/ 310 w 311"/>
                                  <a:gd name="T13" fmla="*/ 198 h 208"/>
                                  <a:gd name="T14" fmla="*/ 0 w 311"/>
                                  <a:gd name="T15" fmla="*/ 207 h 208"/>
                                  <a:gd name="T16" fmla="*/ 0 w 311"/>
                                  <a:gd name="T17" fmla="*/ 192 h 208"/>
                                  <a:gd name="T18" fmla="*/ 17 w 311"/>
                                  <a:gd name="T19" fmla="*/ 192 h 208"/>
                                  <a:gd name="T20" fmla="*/ 17 w 311"/>
                                  <a:gd name="T21" fmla="*/ 20 h 208"/>
                                  <a:gd name="T22" fmla="*/ 0 w 311"/>
                                  <a:gd name="T23" fmla="*/ 20 h 208"/>
                                  <a:gd name="T24" fmla="*/ 0 w 311"/>
                                  <a:gd name="T25" fmla="*/ 2 h 208"/>
                                  <a:gd name="T26" fmla="*/ 0 w 311"/>
                                  <a:gd name="T27" fmla="*/ 2 h 20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11" h="208">
                                    <a:moveTo>
                                      <a:pt x="0" y="2"/>
                                    </a:moveTo>
                                    <a:lnTo>
                                      <a:pt x="310" y="0"/>
                                    </a:lnTo>
                                    <a:lnTo>
                                      <a:pt x="310" y="17"/>
                                    </a:lnTo>
                                    <a:lnTo>
                                      <a:pt x="293" y="17"/>
                                    </a:lnTo>
                                    <a:lnTo>
                                      <a:pt x="293" y="182"/>
                                    </a:lnTo>
                                    <a:lnTo>
                                      <a:pt x="310" y="182"/>
                                    </a:lnTo>
                                    <a:lnTo>
                                      <a:pt x="310" y="198"/>
                                    </a:lnTo>
                                    <a:lnTo>
                                      <a:pt x="0" y="207"/>
                                    </a:lnTo>
                                    <a:lnTo>
                                      <a:pt x="0" y="192"/>
                                    </a:lnTo>
                                    <a:lnTo>
                                      <a:pt x="17" y="192"/>
                                    </a:lnTo>
                                    <a:lnTo>
                                      <a:pt x="17" y="20"/>
                                    </a:lnTo>
                                    <a:lnTo>
                                      <a:pt x="0" y="20"/>
                                    </a:lnTo>
                                    <a:lnTo>
                                      <a:pt x="0" y="2"/>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799" name="Freeform 947"/>
                            <wps:cNvSpPr>
                              <a:spLocks/>
                            </wps:cNvSpPr>
                            <wps:spPr bwMode="auto">
                              <a:xfrm>
                                <a:off x="1409" y="4237"/>
                                <a:ext cx="93" cy="165"/>
                              </a:xfrm>
                              <a:custGeom>
                                <a:avLst/>
                                <a:gdLst>
                                  <a:gd name="T0" fmla="*/ 0 w 93"/>
                                  <a:gd name="T1" fmla="*/ 3 h 165"/>
                                  <a:gd name="T2" fmla="*/ 92 w 93"/>
                                  <a:gd name="T3" fmla="*/ 0 h 165"/>
                                  <a:gd name="T4" fmla="*/ 92 w 93"/>
                                  <a:gd name="T5" fmla="*/ 162 h 165"/>
                                  <a:gd name="T6" fmla="*/ 0 w 93"/>
                                  <a:gd name="T7" fmla="*/ 164 h 165"/>
                                  <a:gd name="T8" fmla="*/ 0 w 93"/>
                                  <a:gd name="T9" fmla="*/ 3 h 165"/>
                                  <a:gd name="T10" fmla="*/ 0 w 93"/>
                                  <a:gd name="T11" fmla="*/ 3 h 1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3" h="165">
                                    <a:moveTo>
                                      <a:pt x="0" y="3"/>
                                    </a:moveTo>
                                    <a:lnTo>
                                      <a:pt x="92" y="0"/>
                                    </a:lnTo>
                                    <a:lnTo>
                                      <a:pt x="92" y="162"/>
                                    </a:lnTo>
                                    <a:lnTo>
                                      <a:pt x="0" y="164"/>
                                    </a:lnTo>
                                    <a:lnTo>
                                      <a:pt x="0" y="3"/>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0" name="Freeform 948"/>
                            <wps:cNvSpPr>
                              <a:spLocks/>
                            </wps:cNvSpPr>
                            <wps:spPr bwMode="auto">
                              <a:xfrm>
                                <a:off x="1404" y="4249"/>
                                <a:ext cx="88" cy="149"/>
                              </a:xfrm>
                              <a:custGeom>
                                <a:avLst/>
                                <a:gdLst>
                                  <a:gd name="T0" fmla="*/ 0 w 88"/>
                                  <a:gd name="T1" fmla="*/ 0 h 149"/>
                                  <a:gd name="T2" fmla="*/ 87 w 88"/>
                                  <a:gd name="T3" fmla="*/ 0 h 149"/>
                                  <a:gd name="T4" fmla="*/ 87 w 88"/>
                                  <a:gd name="T5" fmla="*/ 148 h 149"/>
                                  <a:gd name="T6" fmla="*/ 0 w 88"/>
                                  <a:gd name="T7" fmla="*/ 148 h 149"/>
                                  <a:gd name="T8" fmla="*/ 0 w 88"/>
                                  <a:gd name="T9" fmla="*/ 0 h 149"/>
                                  <a:gd name="T10" fmla="*/ 0 w 88"/>
                                  <a:gd name="T11" fmla="*/ 0 h 14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149">
                                    <a:moveTo>
                                      <a:pt x="0" y="0"/>
                                    </a:moveTo>
                                    <a:lnTo>
                                      <a:pt x="87" y="0"/>
                                    </a:lnTo>
                                    <a:lnTo>
                                      <a:pt x="87" y="148"/>
                                    </a:lnTo>
                                    <a:lnTo>
                                      <a:pt x="0" y="148"/>
                                    </a:lnTo>
                                    <a:lnTo>
                                      <a:pt x="0" y="0"/>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1" name="Freeform 949"/>
                            <wps:cNvSpPr>
                              <a:spLocks/>
                            </wps:cNvSpPr>
                            <wps:spPr bwMode="auto">
                              <a:xfrm>
                                <a:off x="1517" y="4235"/>
                                <a:ext cx="94" cy="165"/>
                              </a:xfrm>
                              <a:custGeom>
                                <a:avLst/>
                                <a:gdLst>
                                  <a:gd name="T0" fmla="*/ 0 w 94"/>
                                  <a:gd name="T1" fmla="*/ 2 h 165"/>
                                  <a:gd name="T2" fmla="*/ 93 w 94"/>
                                  <a:gd name="T3" fmla="*/ 0 h 165"/>
                                  <a:gd name="T4" fmla="*/ 93 w 94"/>
                                  <a:gd name="T5" fmla="*/ 162 h 165"/>
                                  <a:gd name="T6" fmla="*/ 0 w 94"/>
                                  <a:gd name="T7" fmla="*/ 164 h 165"/>
                                  <a:gd name="T8" fmla="*/ 0 w 94"/>
                                  <a:gd name="T9" fmla="*/ 2 h 165"/>
                                  <a:gd name="T10" fmla="*/ 0 w 94"/>
                                  <a:gd name="T11" fmla="*/ 2 h 1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94" h="165">
                                    <a:moveTo>
                                      <a:pt x="0" y="2"/>
                                    </a:moveTo>
                                    <a:lnTo>
                                      <a:pt x="93" y="0"/>
                                    </a:lnTo>
                                    <a:lnTo>
                                      <a:pt x="93" y="162"/>
                                    </a:lnTo>
                                    <a:lnTo>
                                      <a:pt x="0" y="164"/>
                                    </a:lnTo>
                                    <a:lnTo>
                                      <a:pt x="0" y="2"/>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2" name="Freeform 950"/>
                            <wps:cNvSpPr>
                              <a:spLocks/>
                            </wps:cNvSpPr>
                            <wps:spPr bwMode="auto">
                              <a:xfrm>
                                <a:off x="1510" y="4245"/>
                                <a:ext cx="89" cy="153"/>
                              </a:xfrm>
                              <a:custGeom>
                                <a:avLst/>
                                <a:gdLst>
                                  <a:gd name="T0" fmla="*/ 0 w 89"/>
                                  <a:gd name="T1" fmla="*/ 2 h 153"/>
                                  <a:gd name="T2" fmla="*/ 88 w 89"/>
                                  <a:gd name="T3" fmla="*/ 0 h 153"/>
                                  <a:gd name="T4" fmla="*/ 88 w 89"/>
                                  <a:gd name="T5" fmla="*/ 151 h 153"/>
                                  <a:gd name="T6" fmla="*/ 0 w 89"/>
                                  <a:gd name="T7" fmla="*/ 152 h 153"/>
                                  <a:gd name="T8" fmla="*/ 0 w 89"/>
                                  <a:gd name="T9" fmla="*/ 2 h 153"/>
                                  <a:gd name="T10" fmla="*/ 0 w 89"/>
                                  <a:gd name="T11" fmla="*/ 2 h 1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9" h="153">
                                    <a:moveTo>
                                      <a:pt x="0" y="2"/>
                                    </a:moveTo>
                                    <a:lnTo>
                                      <a:pt x="88" y="0"/>
                                    </a:lnTo>
                                    <a:lnTo>
                                      <a:pt x="88" y="151"/>
                                    </a:lnTo>
                                    <a:lnTo>
                                      <a:pt x="0" y="152"/>
                                    </a:lnTo>
                                    <a:lnTo>
                                      <a:pt x="0" y="2"/>
                                    </a:lnTo>
                                  </a:path>
                                </a:pathLst>
                              </a:custGeom>
                              <a:solidFill>
                                <a:srgbClr val="B1B1D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3" name="Freeform 951"/>
                            <wps:cNvSpPr>
                              <a:spLocks/>
                            </wps:cNvSpPr>
                            <wps:spPr bwMode="auto">
                              <a:xfrm>
                                <a:off x="1363" y="4234"/>
                                <a:ext cx="287" cy="172"/>
                              </a:xfrm>
                              <a:custGeom>
                                <a:avLst/>
                                <a:gdLst>
                                  <a:gd name="T0" fmla="*/ 0 w 287"/>
                                  <a:gd name="T1" fmla="*/ 1 h 172"/>
                                  <a:gd name="T2" fmla="*/ 43 w 287"/>
                                  <a:gd name="T3" fmla="*/ 1 h 172"/>
                                  <a:gd name="T4" fmla="*/ 43 w 287"/>
                                  <a:gd name="T5" fmla="*/ 167 h 172"/>
                                  <a:gd name="T6" fmla="*/ 136 w 287"/>
                                  <a:gd name="T7" fmla="*/ 165 h 172"/>
                                  <a:gd name="T8" fmla="*/ 136 w 287"/>
                                  <a:gd name="T9" fmla="*/ 0 h 172"/>
                                  <a:gd name="T10" fmla="*/ 154 w 287"/>
                                  <a:gd name="T11" fmla="*/ 0 h 172"/>
                                  <a:gd name="T12" fmla="*/ 154 w 287"/>
                                  <a:gd name="T13" fmla="*/ 165 h 172"/>
                                  <a:gd name="T14" fmla="*/ 243 w 287"/>
                                  <a:gd name="T15" fmla="*/ 163 h 172"/>
                                  <a:gd name="T16" fmla="*/ 243 w 287"/>
                                  <a:gd name="T17" fmla="*/ 0 h 172"/>
                                  <a:gd name="T18" fmla="*/ 286 w 287"/>
                                  <a:gd name="T19" fmla="*/ 0 h 172"/>
                                  <a:gd name="T20" fmla="*/ 286 w 287"/>
                                  <a:gd name="T21" fmla="*/ 167 h 172"/>
                                  <a:gd name="T22" fmla="*/ 0 w 287"/>
                                  <a:gd name="T23" fmla="*/ 171 h 172"/>
                                  <a:gd name="T24" fmla="*/ 0 w 287"/>
                                  <a:gd name="T25" fmla="*/ 1 h 172"/>
                                  <a:gd name="T26" fmla="*/ 0 w 287"/>
                                  <a:gd name="T27" fmla="*/ 1 h 17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7" h="172">
                                    <a:moveTo>
                                      <a:pt x="0" y="1"/>
                                    </a:moveTo>
                                    <a:lnTo>
                                      <a:pt x="43" y="1"/>
                                    </a:lnTo>
                                    <a:lnTo>
                                      <a:pt x="43" y="167"/>
                                    </a:lnTo>
                                    <a:lnTo>
                                      <a:pt x="136" y="165"/>
                                    </a:lnTo>
                                    <a:lnTo>
                                      <a:pt x="136" y="0"/>
                                    </a:lnTo>
                                    <a:lnTo>
                                      <a:pt x="154" y="0"/>
                                    </a:lnTo>
                                    <a:lnTo>
                                      <a:pt x="154" y="165"/>
                                    </a:lnTo>
                                    <a:lnTo>
                                      <a:pt x="243" y="163"/>
                                    </a:lnTo>
                                    <a:lnTo>
                                      <a:pt x="243" y="0"/>
                                    </a:lnTo>
                                    <a:lnTo>
                                      <a:pt x="286" y="0"/>
                                    </a:lnTo>
                                    <a:lnTo>
                                      <a:pt x="286" y="167"/>
                                    </a:lnTo>
                                    <a:lnTo>
                                      <a:pt x="0" y="171"/>
                                    </a:lnTo>
                                    <a:lnTo>
                                      <a:pt x="0" y="1"/>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4" name="Freeform 952"/>
                            <wps:cNvSpPr>
                              <a:spLocks/>
                            </wps:cNvSpPr>
                            <wps:spPr bwMode="auto">
                              <a:xfrm>
                                <a:off x="1367" y="4232"/>
                                <a:ext cx="286" cy="174"/>
                              </a:xfrm>
                              <a:custGeom>
                                <a:avLst/>
                                <a:gdLst>
                                  <a:gd name="T0" fmla="*/ 0 w 286"/>
                                  <a:gd name="T1" fmla="*/ 2 h 174"/>
                                  <a:gd name="T2" fmla="*/ 41 w 286"/>
                                  <a:gd name="T3" fmla="*/ 2 h 174"/>
                                  <a:gd name="T4" fmla="*/ 42 w 286"/>
                                  <a:gd name="T5" fmla="*/ 169 h 174"/>
                                  <a:gd name="T6" fmla="*/ 134 w 286"/>
                                  <a:gd name="T7" fmla="*/ 167 h 174"/>
                                  <a:gd name="T8" fmla="*/ 134 w 286"/>
                                  <a:gd name="T9" fmla="*/ 0 h 174"/>
                                  <a:gd name="T10" fmla="*/ 154 w 286"/>
                                  <a:gd name="T11" fmla="*/ 0 h 174"/>
                                  <a:gd name="T12" fmla="*/ 154 w 286"/>
                                  <a:gd name="T13" fmla="*/ 165 h 174"/>
                                  <a:gd name="T14" fmla="*/ 241 w 286"/>
                                  <a:gd name="T15" fmla="*/ 165 h 174"/>
                                  <a:gd name="T16" fmla="*/ 241 w 286"/>
                                  <a:gd name="T17" fmla="*/ 0 h 174"/>
                                  <a:gd name="T18" fmla="*/ 285 w 286"/>
                                  <a:gd name="T19" fmla="*/ 0 h 174"/>
                                  <a:gd name="T20" fmla="*/ 285 w 286"/>
                                  <a:gd name="T21" fmla="*/ 169 h 174"/>
                                  <a:gd name="T22" fmla="*/ 0 w 286"/>
                                  <a:gd name="T23" fmla="*/ 173 h 174"/>
                                  <a:gd name="T24" fmla="*/ 0 w 286"/>
                                  <a:gd name="T25" fmla="*/ 2 h 174"/>
                                  <a:gd name="T26" fmla="*/ 0 w 286"/>
                                  <a:gd name="T27" fmla="*/ 2 h 1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86" h="174">
                                    <a:moveTo>
                                      <a:pt x="0" y="2"/>
                                    </a:moveTo>
                                    <a:lnTo>
                                      <a:pt x="41" y="2"/>
                                    </a:lnTo>
                                    <a:lnTo>
                                      <a:pt x="42" y="169"/>
                                    </a:lnTo>
                                    <a:lnTo>
                                      <a:pt x="134" y="167"/>
                                    </a:lnTo>
                                    <a:lnTo>
                                      <a:pt x="134" y="0"/>
                                    </a:lnTo>
                                    <a:lnTo>
                                      <a:pt x="154" y="0"/>
                                    </a:lnTo>
                                    <a:lnTo>
                                      <a:pt x="154" y="165"/>
                                    </a:lnTo>
                                    <a:lnTo>
                                      <a:pt x="241" y="165"/>
                                    </a:lnTo>
                                    <a:lnTo>
                                      <a:pt x="241" y="0"/>
                                    </a:lnTo>
                                    <a:lnTo>
                                      <a:pt x="285" y="0"/>
                                    </a:lnTo>
                                    <a:lnTo>
                                      <a:pt x="285" y="169"/>
                                    </a:lnTo>
                                    <a:lnTo>
                                      <a:pt x="0" y="173"/>
                                    </a:lnTo>
                                    <a:lnTo>
                                      <a:pt x="0" y="2"/>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5" name="Freeform 953"/>
                            <wps:cNvSpPr>
                              <a:spLocks/>
                            </wps:cNvSpPr>
                            <wps:spPr bwMode="auto">
                              <a:xfrm>
                                <a:off x="2212" y="4323"/>
                                <a:ext cx="286" cy="127"/>
                              </a:xfrm>
                              <a:custGeom>
                                <a:avLst/>
                                <a:gdLst>
                                  <a:gd name="T0" fmla="*/ 5 w 286"/>
                                  <a:gd name="T1" fmla="*/ 6 h 127"/>
                                  <a:gd name="T2" fmla="*/ 19 w 286"/>
                                  <a:gd name="T3" fmla="*/ 2 h 127"/>
                                  <a:gd name="T4" fmla="*/ 31 w 286"/>
                                  <a:gd name="T5" fmla="*/ 0 h 127"/>
                                  <a:gd name="T6" fmla="*/ 44 w 286"/>
                                  <a:gd name="T7" fmla="*/ 4 h 127"/>
                                  <a:gd name="T8" fmla="*/ 56 w 286"/>
                                  <a:gd name="T9" fmla="*/ 8 h 127"/>
                                  <a:gd name="T10" fmla="*/ 67 w 286"/>
                                  <a:gd name="T11" fmla="*/ 13 h 127"/>
                                  <a:gd name="T12" fmla="*/ 79 w 286"/>
                                  <a:gd name="T13" fmla="*/ 10 h 127"/>
                                  <a:gd name="T14" fmla="*/ 91 w 286"/>
                                  <a:gd name="T15" fmla="*/ 13 h 127"/>
                                  <a:gd name="T16" fmla="*/ 103 w 286"/>
                                  <a:gd name="T17" fmla="*/ 16 h 127"/>
                                  <a:gd name="T18" fmla="*/ 109 w 286"/>
                                  <a:gd name="T19" fmla="*/ 23 h 127"/>
                                  <a:gd name="T20" fmla="*/ 110 w 286"/>
                                  <a:gd name="T21" fmla="*/ 33 h 127"/>
                                  <a:gd name="T22" fmla="*/ 113 w 286"/>
                                  <a:gd name="T23" fmla="*/ 36 h 127"/>
                                  <a:gd name="T24" fmla="*/ 122 w 286"/>
                                  <a:gd name="T25" fmla="*/ 33 h 127"/>
                                  <a:gd name="T26" fmla="*/ 128 w 286"/>
                                  <a:gd name="T27" fmla="*/ 29 h 127"/>
                                  <a:gd name="T28" fmla="*/ 135 w 286"/>
                                  <a:gd name="T29" fmla="*/ 29 h 127"/>
                                  <a:gd name="T30" fmla="*/ 147 w 286"/>
                                  <a:gd name="T31" fmla="*/ 33 h 127"/>
                                  <a:gd name="T32" fmla="*/ 158 w 286"/>
                                  <a:gd name="T33" fmla="*/ 38 h 127"/>
                                  <a:gd name="T34" fmla="*/ 158 w 286"/>
                                  <a:gd name="T35" fmla="*/ 46 h 127"/>
                                  <a:gd name="T36" fmla="*/ 159 w 286"/>
                                  <a:gd name="T37" fmla="*/ 48 h 127"/>
                                  <a:gd name="T38" fmla="*/ 165 w 286"/>
                                  <a:gd name="T39" fmla="*/ 44 h 127"/>
                                  <a:gd name="T40" fmla="*/ 171 w 286"/>
                                  <a:gd name="T41" fmla="*/ 42 h 127"/>
                                  <a:gd name="T42" fmla="*/ 182 w 286"/>
                                  <a:gd name="T43" fmla="*/ 44 h 127"/>
                                  <a:gd name="T44" fmla="*/ 190 w 286"/>
                                  <a:gd name="T45" fmla="*/ 48 h 127"/>
                                  <a:gd name="T46" fmla="*/ 198 w 286"/>
                                  <a:gd name="T47" fmla="*/ 52 h 127"/>
                                  <a:gd name="T48" fmla="*/ 204 w 286"/>
                                  <a:gd name="T49" fmla="*/ 60 h 127"/>
                                  <a:gd name="T50" fmla="*/ 206 w 286"/>
                                  <a:gd name="T51" fmla="*/ 50 h 127"/>
                                  <a:gd name="T52" fmla="*/ 207 w 286"/>
                                  <a:gd name="T53" fmla="*/ 44 h 127"/>
                                  <a:gd name="T54" fmla="*/ 213 w 286"/>
                                  <a:gd name="T55" fmla="*/ 40 h 127"/>
                                  <a:gd name="T56" fmla="*/ 223 w 286"/>
                                  <a:gd name="T57" fmla="*/ 42 h 127"/>
                                  <a:gd name="T58" fmla="*/ 225 w 286"/>
                                  <a:gd name="T59" fmla="*/ 40 h 127"/>
                                  <a:gd name="T60" fmla="*/ 233 w 286"/>
                                  <a:gd name="T61" fmla="*/ 38 h 127"/>
                                  <a:gd name="T62" fmla="*/ 243 w 286"/>
                                  <a:gd name="T63" fmla="*/ 44 h 127"/>
                                  <a:gd name="T64" fmla="*/ 248 w 286"/>
                                  <a:gd name="T65" fmla="*/ 50 h 127"/>
                                  <a:gd name="T66" fmla="*/ 255 w 286"/>
                                  <a:gd name="T67" fmla="*/ 53 h 127"/>
                                  <a:gd name="T68" fmla="*/ 260 w 286"/>
                                  <a:gd name="T69" fmla="*/ 63 h 127"/>
                                  <a:gd name="T70" fmla="*/ 276 w 286"/>
                                  <a:gd name="T71" fmla="*/ 74 h 127"/>
                                  <a:gd name="T72" fmla="*/ 283 w 286"/>
                                  <a:gd name="T73" fmla="*/ 88 h 127"/>
                                  <a:gd name="T74" fmla="*/ 285 w 286"/>
                                  <a:gd name="T75" fmla="*/ 99 h 127"/>
                                  <a:gd name="T76" fmla="*/ 285 w 286"/>
                                  <a:gd name="T77" fmla="*/ 109 h 127"/>
                                  <a:gd name="T78" fmla="*/ 281 w 286"/>
                                  <a:gd name="T79" fmla="*/ 118 h 127"/>
                                  <a:gd name="T80" fmla="*/ 271 w 286"/>
                                  <a:gd name="T81" fmla="*/ 126 h 127"/>
                                  <a:gd name="T82" fmla="*/ 251 w 286"/>
                                  <a:gd name="T83" fmla="*/ 122 h 127"/>
                                  <a:gd name="T84" fmla="*/ 231 w 286"/>
                                  <a:gd name="T85" fmla="*/ 120 h 127"/>
                                  <a:gd name="T86" fmla="*/ 207 w 286"/>
                                  <a:gd name="T87" fmla="*/ 120 h 127"/>
                                  <a:gd name="T88" fmla="*/ 180 w 286"/>
                                  <a:gd name="T89" fmla="*/ 122 h 127"/>
                                  <a:gd name="T90" fmla="*/ 153 w 286"/>
                                  <a:gd name="T91" fmla="*/ 120 h 127"/>
                                  <a:gd name="T92" fmla="*/ 124 w 286"/>
                                  <a:gd name="T93" fmla="*/ 118 h 127"/>
                                  <a:gd name="T94" fmla="*/ 105 w 286"/>
                                  <a:gd name="T95" fmla="*/ 116 h 127"/>
                                  <a:gd name="T96" fmla="*/ 77 w 286"/>
                                  <a:gd name="T97" fmla="*/ 118 h 127"/>
                                  <a:gd name="T98" fmla="*/ 60 w 286"/>
                                  <a:gd name="T99" fmla="*/ 120 h 127"/>
                                  <a:gd name="T100" fmla="*/ 35 w 286"/>
                                  <a:gd name="T101" fmla="*/ 120 h 127"/>
                                  <a:gd name="T102" fmla="*/ 21 w 286"/>
                                  <a:gd name="T103" fmla="*/ 118 h 127"/>
                                  <a:gd name="T104" fmla="*/ 11 w 286"/>
                                  <a:gd name="T105" fmla="*/ 115 h 127"/>
                                  <a:gd name="T106" fmla="*/ 4 w 286"/>
                                  <a:gd name="T107" fmla="*/ 110 h 127"/>
                                  <a:gd name="T108" fmla="*/ 8 w 286"/>
                                  <a:gd name="T109" fmla="*/ 99 h 127"/>
                                  <a:gd name="T110" fmla="*/ 13 w 286"/>
                                  <a:gd name="T111" fmla="*/ 88 h 127"/>
                                  <a:gd name="T112" fmla="*/ 11 w 286"/>
                                  <a:gd name="T113" fmla="*/ 74 h 127"/>
                                  <a:gd name="T114" fmla="*/ 9 w 286"/>
                                  <a:gd name="T115" fmla="*/ 67 h 127"/>
                                  <a:gd name="T116" fmla="*/ 4 w 286"/>
                                  <a:gd name="T117" fmla="*/ 53 h 127"/>
                                  <a:gd name="T118" fmla="*/ 2 w 286"/>
                                  <a:gd name="T119" fmla="*/ 40 h 127"/>
                                  <a:gd name="T120" fmla="*/ 0 w 286"/>
                                  <a:gd name="T121" fmla="*/ 24 h 127"/>
                                  <a:gd name="T122" fmla="*/ 5 w 286"/>
                                  <a:gd name="T123" fmla="*/ 6 h 127"/>
                                  <a:gd name="T124" fmla="*/ 5 w 286"/>
                                  <a:gd name="T125" fmla="*/ 6 h 127"/>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27">
                                    <a:moveTo>
                                      <a:pt x="5" y="6"/>
                                    </a:moveTo>
                                    <a:lnTo>
                                      <a:pt x="19" y="2"/>
                                    </a:lnTo>
                                    <a:lnTo>
                                      <a:pt x="31" y="0"/>
                                    </a:lnTo>
                                    <a:lnTo>
                                      <a:pt x="44" y="4"/>
                                    </a:lnTo>
                                    <a:lnTo>
                                      <a:pt x="56" y="8"/>
                                    </a:lnTo>
                                    <a:lnTo>
                                      <a:pt x="67" y="13"/>
                                    </a:lnTo>
                                    <a:lnTo>
                                      <a:pt x="79" y="10"/>
                                    </a:lnTo>
                                    <a:lnTo>
                                      <a:pt x="91" y="13"/>
                                    </a:lnTo>
                                    <a:lnTo>
                                      <a:pt x="103" y="16"/>
                                    </a:lnTo>
                                    <a:lnTo>
                                      <a:pt x="109" y="23"/>
                                    </a:lnTo>
                                    <a:lnTo>
                                      <a:pt x="110" y="33"/>
                                    </a:lnTo>
                                    <a:lnTo>
                                      <a:pt x="113" y="36"/>
                                    </a:lnTo>
                                    <a:lnTo>
                                      <a:pt x="122" y="33"/>
                                    </a:lnTo>
                                    <a:lnTo>
                                      <a:pt x="128" y="29"/>
                                    </a:lnTo>
                                    <a:lnTo>
                                      <a:pt x="135" y="29"/>
                                    </a:lnTo>
                                    <a:lnTo>
                                      <a:pt x="147" y="33"/>
                                    </a:lnTo>
                                    <a:lnTo>
                                      <a:pt x="158" y="38"/>
                                    </a:lnTo>
                                    <a:lnTo>
                                      <a:pt x="158" y="46"/>
                                    </a:lnTo>
                                    <a:lnTo>
                                      <a:pt x="159" y="48"/>
                                    </a:lnTo>
                                    <a:lnTo>
                                      <a:pt x="165" y="44"/>
                                    </a:lnTo>
                                    <a:lnTo>
                                      <a:pt x="171" y="42"/>
                                    </a:lnTo>
                                    <a:lnTo>
                                      <a:pt x="182" y="44"/>
                                    </a:lnTo>
                                    <a:lnTo>
                                      <a:pt x="190" y="48"/>
                                    </a:lnTo>
                                    <a:lnTo>
                                      <a:pt x="198" y="52"/>
                                    </a:lnTo>
                                    <a:lnTo>
                                      <a:pt x="204" y="60"/>
                                    </a:lnTo>
                                    <a:lnTo>
                                      <a:pt x="206" y="50"/>
                                    </a:lnTo>
                                    <a:lnTo>
                                      <a:pt x="207" y="44"/>
                                    </a:lnTo>
                                    <a:lnTo>
                                      <a:pt x="213" y="40"/>
                                    </a:lnTo>
                                    <a:lnTo>
                                      <a:pt x="223" y="42"/>
                                    </a:lnTo>
                                    <a:lnTo>
                                      <a:pt x="225" y="40"/>
                                    </a:lnTo>
                                    <a:lnTo>
                                      <a:pt x="233" y="38"/>
                                    </a:lnTo>
                                    <a:lnTo>
                                      <a:pt x="243" y="44"/>
                                    </a:lnTo>
                                    <a:lnTo>
                                      <a:pt x="248" y="50"/>
                                    </a:lnTo>
                                    <a:lnTo>
                                      <a:pt x="255" y="53"/>
                                    </a:lnTo>
                                    <a:lnTo>
                                      <a:pt x="260" y="63"/>
                                    </a:lnTo>
                                    <a:lnTo>
                                      <a:pt x="276" y="74"/>
                                    </a:lnTo>
                                    <a:lnTo>
                                      <a:pt x="283" y="88"/>
                                    </a:lnTo>
                                    <a:lnTo>
                                      <a:pt x="285" y="99"/>
                                    </a:lnTo>
                                    <a:lnTo>
                                      <a:pt x="285" y="109"/>
                                    </a:lnTo>
                                    <a:lnTo>
                                      <a:pt x="281" y="118"/>
                                    </a:lnTo>
                                    <a:lnTo>
                                      <a:pt x="271" y="126"/>
                                    </a:lnTo>
                                    <a:lnTo>
                                      <a:pt x="251" y="122"/>
                                    </a:lnTo>
                                    <a:lnTo>
                                      <a:pt x="231" y="120"/>
                                    </a:lnTo>
                                    <a:lnTo>
                                      <a:pt x="207" y="120"/>
                                    </a:lnTo>
                                    <a:lnTo>
                                      <a:pt x="180" y="122"/>
                                    </a:lnTo>
                                    <a:lnTo>
                                      <a:pt x="153" y="120"/>
                                    </a:lnTo>
                                    <a:lnTo>
                                      <a:pt x="124" y="118"/>
                                    </a:lnTo>
                                    <a:lnTo>
                                      <a:pt x="105" y="116"/>
                                    </a:lnTo>
                                    <a:lnTo>
                                      <a:pt x="77" y="118"/>
                                    </a:lnTo>
                                    <a:lnTo>
                                      <a:pt x="60" y="120"/>
                                    </a:lnTo>
                                    <a:lnTo>
                                      <a:pt x="35" y="120"/>
                                    </a:lnTo>
                                    <a:lnTo>
                                      <a:pt x="21" y="118"/>
                                    </a:lnTo>
                                    <a:lnTo>
                                      <a:pt x="11" y="115"/>
                                    </a:lnTo>
                                    <a:lnTo>
                                      <a:pt x="4" y="110"/>
                                    </a:lnTo>
                                    <a:lnTo>
                                      <a:pt x="8" y="99"/>
                                    </a:lnTo>
                                    <a:lnTo>
                                      <a:pt x="13" y="88"/>
                                    </a:lnTo>
                                    <a:lnTo>
                                      <a:pt x="11" y="74"/>
                                    </a:lnTo>
                                    <a:lnTo>
                                      <a:pt x="9" y="67"/>
                                    </a:lnTo>
                                    <a:lnTo>
                                      <a:pt x="4" y="53"/>
                                    </a:lnTo>
                                    <a:lnTo>
                                      <a:pt x="2" y="40"/>
                                    </a:lnTo>
                                    <a:lnTo>
                                      <a:pt x="0" y="24"/>
                                    </a:lnTo>
                                    <a:lnTo>
                                      <a:pt x="5"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6" name="Freeform 954"/>
                            <wps:cNvSpPr>
                              <a:spLocks/>
                            </wps:cNvSpPr>
                            <wps:spPr bwMode="auto">
                              <a:xfrm>
                                <a:off x="2204" y="4327"/>
                                <a:ext cx="286" cy="125"/>
                              </a:xfrm>
                              <a:custGeom>
                                <a:avLst/>
                                <a:gdLst>
                                  <a:gd name="T0" fmla="*/ 5 w 286"/>
                                  <a:gd name="T1" fmla="*/ 6 h 125"/>
                                  <a:gd name="T2" fmla="*/ 17 w 286"/>
                                  <a:gd name="T3" fmla="*/ 0 h 125"/>
                                  <a:gd name="T4" fmla="*/ 31 w 286"/>
                                  <a:gd name="T5" fmla="*/ 0 h 125"/>
                                  <a:gd name="T6" fmla="*/ 43 w 286"/>
                                  <a:gd name="T7" fmla="*/ 2 h 125"/>
                                  <a:gd name="T8" fmla="*/ 56 w 286"/>
                                  <a:gd name="T9" fmla="*/ 6 h 125"/>
                                  <a:gd name="T10" fmla="*/ 66 w 286"/>
                                  <a:gd name="T11" fmla="*/ 12 h 125"/>
                                  <a:gd name="T12" fmla="*/ 78 w 286"/>
                                  <a:gd name="T13" fmla="*/ 9 h 125"/>
                                  <a:gd name="T14" fmla="*/ 89 w 286"/>
                                  <a:gd name="T15" fmla="*/ 12 h 125"/>
                                  <a:gd name="T16" fmla="*/ 101 w 286"/>
                                  <a:gd name="T17" fmla="*/ 15 h 125"/>
                                  <a:gd name="T18" fmla="*/ 109 w 286"/>
                                  <a:gd name="T19" fmla="*/ 20 h 125"/>
                                  <a:gd name="T20" fmla="*/ 109 w 286"/>
                                  <a:gd name="T21" fmla="*/ 30 h 125"/>
                                  <a:gd name="T22" fmla="*/ 111 w 286"/>
                                  <a:gd name="T23" fmla="*/ 36 h 125"/>
                                  <a:gd name="T24" fmla="*/ 121 w 286"/>
                                  <a:gd name="T25" fmla="*/ 30 h 125"/>
                                  <a:gd name="T26" fmla="*/ 129 w 286"/>
                                  <a:gd name="T27" fmla="*/ 29 h 125"/>
                                  <a:gd name="T28" fmla="*/ 134 w 286"/>
                                  <a:gd name="T29" fmla="*/ 27 h 125"/>
                                  <a:gd name="T30" fmla="*/ 145 w 286"/>
                                  <a:gd name="T31" fmla="*/ 30 h 125"/>
                                  <a:gd name="T32" fmla="*/ 155 w 286"/>
                                  <a:gd name="T33" fmla="*/ 36 h 125"/>
                                  <a:gd name="T34" fmla="*/ 157 w 286"/>
                                  <a:gd name="T35" fmla="*/ 46 h 125"/>
                                  <a:gd name="T36" fmla="*/ 159 w 286"/>
                                  <a:gd name="T37" fmla="*/ 48 h 125"/>
                                  <a:gd name="T38" fmla="*/ 163 w 286"/>
                                  <a:gd name="T39" fmla="*/ 42 h 125"/>
                                  <a:gd name="T40" fmla="*/ 171 w 286"/>
                                  <a:gd name="T41" fmla="*/ 42 h 125"/>
                                  <a:gd name="T42" fmla="*/ 181 w 286"/>
                                  <a:gd name="T43" fmla="*/ 42 h 125"/>
                                  <a:gd name="T44" fmla="*/ 188 w 286"/>
                                  <a:gd name="T45" fmla="*/ 46 h 125"/>
                                  <a:gd name="T46" fmla="*/ 196 w 286"/>
                                  <a:gd name="T47" fmla="*/ 49 h 125"/>
                                  <a:gd name="T48" fmla="*/ 202 w 286"/>
                                  <a:gd name="T49" fmla="*/ 57 h 125"/>
                                  <a:gd name="T50" fmla="*/ 204 w 286"/>
                                  <a:gd name="T51" fmla="*/ 49 h 125"/>
                                  <a:gd name="T52" fmla="*/ 206 w 286"/>
                                  <a:gd name="T53" fmla="*/ 42 h 125"/>
                                  <a:gd name="T54" fmla="*/ 214 w 286"/>
                                  <a:gd name="T55" fmla="*/ 38 h 125"/>
                                  <a:gd name="T56" fmla="*/ 221 w 286"/>
                                  <a:gd name="T57" fmla="*/ 42 h 125"/>
                                  <a:gd name="T58" fmla="*/ 225 w 286"/>
                                  <a:gd name="T59" fmla="*/ 40 h 125"/>
                                  <a:gd name="T60" fmla="*/ 231 w 286"/>
                                  <a:gd name="T61" fmla="*/ 38 h 125"/>
                                  <a:gd name="T62" fmla="*/ 241 w 286"/>
                                  <a:gd name="T63" fmla="*/ 42 h 125"/>
                                  <a:gd name="T64" fmla="*/ 247 w 286"/>
                                  <a:gd name="T65" fmla="*/ 48 h 125"/>
                                  <a:gd name="T66" fmla="*/ 252 w 286"/>
                                  <a:gd name="T67" fmla="*/ 53 h 125"/>
                                  <a:gd name="T68" fmla="*/ 259 w 286"/>
                                  <a:gd name="T69" fmla="*/ 61 h 125"/>
                                  <a:gd name="T70" fmla="*/ 274 w 286"/>
                                  <a:gd name="T71" fmla="*/ 74 h 125"/>
                                  <a:gd name="T72" fmla="*/ 281 w 286"/>
                                  <a:gd name="T73" fmla="*/ 88 h 125"/>
                                  <a:gd name="T74" fmla="*/ 285 w 286"/>
                                  <a:gd name="T75" fmla="*/ 99 h 125"/>
                                  <a:gd name="T76" fmla="*/ 285 w 286"/>
                                  <a:gd name="T77" fmla="*/ 106 h 125"/>
                                  <a:gd name="T78" fmla="*/ 281 w 286"/>
                                  <a:gd name="T79" fmla="*/ 116 h 125"/>
                                  <a:gd name="T80" fmla="*/ 270 w 286"/>
                                  <a:gd name="T81" fmla="*/ 124 h 125"/>
                                  <a:gd name="T82" fmla="*/ 251 w 286"/>
                                  <a:gd name="T83" fmla="*/ 122 h 125"/>
                                  <a:gd name="T84" fmla="*/ 229 w 286"/>
                                  <a:gd name="T85" fmla="*/ 118 h 125"/>
                                  <a:gd name="T86" fmla="*/ 206 w 286"/>
                                  <a:gd name="T87" fmla="*/ 120 h 125"/>
                                  <a:gd name="T88" fmla="*/ 179 w 286"/>
                                  <a:gd name="T89" fmla="*/ 122 h 125"/>
                                  <a:gd name="T90" fmla="*/ 152 w 286"/>
                                  <a:gd name="T91" fmla="*/ 120 h 125"/>
                                  <a:gd name="T92" fmla="*/ 123 w 286"/>
                                  <a:gd name="T93" fmla="*/ 116 h 125"/>
                                  <a:gd name="T94" fmla="*/ 103 w 286"/>
                                  <a:gd name="T95" fmla="*/ 116 h 125"/>
                                  <a:gd name="T96" fmla="*/ 75 w 286"/>
                                  <a:gd name="T97" fmla="*/ 116 h 125"/>
                                  <a:gd name="T98" fmla="*/ 57 w 286"/>
                                  <a:gd name="T99" fmla="*/ 118 h 125"/>
                                  <a:gd name="T100" fmla="*/ 33 w 286"/>
                                  <a:gd name="T101" fmla="*/ 120 h 125"/>
                                  <a:gd name="T102" fmla="*/ 19 w 286"/>
                                  <a:gd name="T103" fmla="*/ 118 h 125"/>
                                  <a:gd name="T104" fmla="*/ 12 w 286"/>
                                  <a:gd name="T105" fmla="*/ 114 h 125"/>
                                  <a:gd name="T106" fmla="*/ 4 w 286"/>
                                  <a:gd name="T107" fmla="*/ 111 h 125"/>
                                  <a:gd name="T108" fmla="*/ 5 w 286"/>
                                  <a:gd name="T109" fmla="*/ 97 h 125"/>
                                  <a:gd name="T110" fmla="*/ 12 w 286"/>
                                  <a:gd name="T111" fmla="*/ 88 h 125"/>
                                  <a:gd name="T112" fmla="*/ 12 w 286"/>
                                  <a:gd name="T113" fmla="*/ 74 h 125"/>
                                  <a:gd name="T114" fmla="*/ 8 w 286"/>
                                  <a:gd name="T115" fmla="*/ 67 h 125"/>
                                  <a:gd name="T116" fmla="*/ 4 w 286"/>
                                  <a:gd name="T117" fmla="*/ 53 h 125"/>
                                  <a:gd name="T118" fmla="*/ 0 w 286"/>
                                  <a:gd name="T119" fmla="*/ 40 h 125"/>
                                  <a:gd name="T120" fmla="*/ 0 w 286"/>
                                  <a:gd name="T121" fmla="*/ 25 h 125"/>
                                  <a:gd name="T122" fmla="*/ 5 w 286"/>
                                  <a:gd name="T123" fmla="*/ 6 h 125"/>
                                  <a:gd name="T124" fmla="*/ 5 w 286"/>
                                  <a:gd name="T125" fmla="*/ 6 h 125"/>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86" h="125">
                                    <a:moveTo>
                                      <a:pt x="5" y="6"/>
                                    </a:moveTo>
                                    <a:lnTo>
                                      <a:pt x="17" y="0"/>
                                    </a:lnTo>
                                    <a:lnTo>
                                      <a:pt x="31" y="0"/>
                                    </a:lnTo>
                                    <a:lnTo>
                                      <a:pt x="43" y="2"/>
                                    </a:lnTo>
                                    <a:lnTo>
                                      <a:pt x="56" y="6"/>
                                    </a:lnTo>
                                    <a:lnTo>
                                      <a:pt x="66" y="12"/>
                                    </a:lnTo>
                                    <a:lnTo>
                                      <a:pt x="78" y="9"/>
                                    </a:lnTo>
                                    <a:lnTo>
                                      <a:pt x="89" y="12"/>
                                    </a:lnTo>
                                    <a:lnTo>
                                      <a:pt x="101" y="15"/>
                                    </a:lnTo>
                                    <a:lnTo>
                                      <a:pt x="109" y="20"/>
                                    </a:lnTo>
                                    <a:lnTo>
                                      <a:pt x="109" y="30"/>
                                    </a:lnTo>
                                    <a:lnTo>
                                      <a:pt x="111" y="36"/>
                                    </a:lnTo>
                                    <a:lnTo>
                                      <a:pt x="121" y="30"/>
                                    </a:lnTo>
                                    <a:lnTo>
                                      <a:pt x="129" y="29"/>
                                    </a:lnTo>
                                    <a:lnTo>
                                      <a:pt x="134" y="27"/>
                                    </a:lnTo>
                                    <a:lnTo>
                                      <a:pt x="145" y="30"/>
                                    </a:lnTo>
                                    <a:lnTo>
                                      <a:pt x="155" y="36"/>
                                    </a:lnTo>
                                    <a:lnTo>
                                      <a:pt x="157" y="46"/>
                                    </a:lnTo>
                                    <a:lnTo>
                                      <a:pt x="159" y="48"/>
                                    </a:lnTo>
                                    <a:lnTo>
                                      <a:pt x="163" y="42"/>
                                    </a:lnTo>
                                    <a:lnTo>
                                      <a:pt x="171" y="42"/>
                                    </a:lnTo>
                                    <a:lnTo>
                                      <a:pt x="181" y="42"/>
                                    </a:lnTo>
                                    <a:lnTo>
                                      <a:pt x="188" y="46"/>
                                    </a:lnTo>
                                    <a:lnTo>
                                      <a:pt x="196" y="49"/>
                                    </a:lnTo>
                                    <a:lnTo>
                                      <a:pt x="202" y="57"/>
                                    </a:lnTo>
                                    <a:lnTo>
                                      <a:pt x="204" y="49"/>
                                    </a:lnTo>
                                    <a:lnTo>
                                      <a:pt x="206" y="42"/>
                                    </a:lnTo>
                                    <a:lnTo>
                                      <a:pt x="214" y="38"/>
                                    </a:lnTo>
                                    <a:lnTo>
                                      <a:pt x="221" y="42"/>
                                    </a:lnTo>
                                    <a:lnTo>
                                      <a:pt x="225" y="40"/>
                                    </a:lnTo>
                                    <a:lnTo>
                                      <a:pt x="231" y="38"/>
                                    </a:lnTo>
                                    <a:lnTo>
                                      <a:pt x="241" y="42"/>
                                    </a:lnTo>
                                    <a:lnTo>
                                      <a:pt x="247" y="48"/>
                                    </a:lnTo>
                                    <a:lnTo>
                                      <a:pt x="252" y="53"/>
                                    </a:lnTo>
                                    <a:lnTo>
                                      <a:pt x="259" y="61"/>
                                    </a:lnTo>
                                    <a:lnTo>
                                      <a:pt x="274" y="74"/>
                                    </a:lnTo>
                                    <a:lnTo>
                                      <a:pt x="281" y="88"/>
                                    </a:lnTo>
                                    <a:lnTo>
                                      <a:pt x="285" y="99"/>
                                    </a:lnTo>
                                    <a:lnTo>
                                      <a:pt x="285" y="106"/>
                                    </a:lnTo>
                                    <a:lnTo>
                                      <a:pt x="281" y="116"/>
                                    </a:lnTo>
                                    <a:lnTo>
                                      <a:pt x="270" y="124"/>
                                    </a:lnTo>
                                    <a:lnTo>
                                      <a:pt x="251" y="122"/>
                                    </a:lnTo>
                                    <a:lnTo>
                                      <a:pt x="229" y="118"/>
                                    </a:lnTo>
                                    <a:lnTo>
                                      <a:pt x="206" y="120"/>
                                    </a:lnTo>
                                    <a:lnTo>
                                      <a:pt x="179" y="122"/>
                                    </a:lnTo>
                                    <a:lnTo>
                                      <a:pt x="152" y="120"/>
                                    </a:lnTo>
                                    <a:lnTo>
                                      <a:pt x="123" y="116"/>
                                    </a:lnTo>
                                    <a:lnTo>
                                      <a:pt x="103" y="116"/>
                                    </a:lnTo>
                                    <a:lnTo>
                                      <a:pt x="75" y="116"/>
                                    </a:lnTo>
                                    <a:lnTo>
                                      <a:pt x="57" y="118"/>
                                    </a:lnTo>
                                    <a:lnTo>
                                      <a:pt x="33" y="120"/>
                                    </a:lnTo>
                                    <a:lnTo>
                                      <a:pt x="19" y="118"/>
                                    </a:lnTo>
                                    <a:lnTo>
                                      <a:pt x="12" y="114"/>
                                    </a:lnTo>
                                    <a:lnTo>
                                      <a:pt x="4" y="111"/>
                                    </a:lnTo>
                                    <a:lnTo>
                                      <a:pt x="5" y="97"/>
                                    </a:lnTo>
                                    <a:lnTo>
                                      <a:pt x="12" y="88"/>
                                    </a:lnTo>
                                    <a:lnTo>
                                      <a:pt x="12" y="74"/>
                                    </a:lnTo>
                                    <a:lnTo>
                                      <a:pt x="8" y="67"/>
                                    </a:lnTo>
                                    <a:lnTo>
                                      <a:pt x="4" y="53"/>
                                    </a:lnTo>
                                    <a:lnTo>
                                      <a:pt x="0" y="40"/>
                                    </a:lnTo>
                                    <a:lnTo>
                                      <a:pt x="0" y="25"/>
                                    </a:lnTo>
                                    <a:lnTo>
                                      <a:pt x="5" y="6"/>
                                    </a:lnTo>
                                  </a:path>
                                </a:pathLst>
                              </a:custGeom>
                              <a:solidFill>
                                <a:srgbClr val="82823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7" name="Freeform 955"/>
                            <wps:cNvSpPr>
                              <a:spLocks/>
                            </wps:cNvSpPr>
                            <wps:spPr bwMode="auto">
                              <a:xfrm>
                                <a:off x="2318" y="4361"/>
                                <a:ext cx="153" cy="100"/>
                              </a:xfrm>
                              <a:custGeom>
                                <a:avLst/>
                                <a:gdLst>
                                  <a:gd name="T0" fmla="*/ 4 w 153"/>
                                  <a:gd name="T1" fmla="*/ 6 h 100"/>
                                  <a:gd name="T2" fmla="*/ 11 w 153"/>
                                  <a:gd name="T3" fmla="*/ 2 h 100"/>
                                  <a:gd name="T4" fmla="*/ 16 w 153"/>
                                  <a:gd name="T5" fmla="*/ 0 h 100"/>
                                  <a:gd name="T6" fmla="*/ 24 w 153"/>
                                  <a:gd name="T7" fmla="*/ 2 h 100"/>
                                  <a:gd name="T8" fmla="*/ 29 w 153"/>
                                  <a:gd name="T9" fmla="*/ 6 h 100"/>
                                  <a:gd name="T10" fmla="*/ 36 w 153"/>
                                  <a:gd name="T11" fmla="*/ 10 h 100"/>
                                  <a:gd name="T12" fmla="*/ 41 w 153"/>
                                  <a:gd name="T13" fmla="*/ 8 h 100"/>
                                  <a:gd name="T14" fmla="*/ 49 w 153"/>
                                  <a:gd name="T15" fmla="*/ 10 h 100"/>
                                  <a:gd name="T16" fmla="*/ 55 w 153"/>
                                  <a:gd name="T17" fmla="*/ 14 h 100"/>
                                  <a:gd name="T18" fmla="*/ 59 w 153"/>
                                  <a:gd name="T19" fmla="*/ 19 h 100"/>
                                  <a:gd name="T20" fmla="*/ 59 w 153"/>
                                  <a:gd name="T21" fmla="*/ 25 h 100"/>
                                  <a:gd name="T22" fmla="*/ 61 w 153"/>
                                  <a:gd name="T23" fmla="*/ 30 h 100"/>
                                  <a:gd name="T24" fmla="*/ 65 w 153"/>
                                  <a:gd name="T25" fmla="*/ 25 h 100"/>
                                  <a:gd name="T26" fmla="*/ 69 w 153"/>
                                  <a:gd name="T27" fmla="*/ 23 h 100"/>
                                  <a:gd name="T28" fmla="*/ 72 w 153"/>
                                  <a:gd name="T29" fmla="*/ 23 h 100"/>
                                  <a:gd name="T30" fmla="*/ 78 w 153"/>
                                  <a:gd name="T31" fmla="*/ 25 h 100"/>
                                  <a:gd name="T32" fmla="*/ 84 w 153"/>
                                  <a:gd name="T33" fmla="*/ 30 h 100"/>
                                  <a:gd name="T34" fmla="*/ 84 w 153"/>
                                  <a:gd name="T35" fmla="*/ 36 h 100"/>
                                  <a:gd name="T36" fmla="*/ 86 w 153"/>
                                  <a:gd name="T37" fmla="*/ 38 h 100"/>
                                  <a:gd name="T38" fmla="*/ 88 w 153"/>
                                  <a:gd name="T39" fmla="*/ 35 h 100"/>
                                  <a:gd name="T40" fmla="*/ 92 w 153"/>
                                  <a:gd name="T41" fmla="*/ 35 h 100"/>
                                  <a:gd name="T42" fmla="*/ 98 w 153"/>
                                  <a:gd name="T43" fmla="*/ 35 h 100"/>
                                  <a:gd name="T44" fmla="*/ 101 w 153"/>
                                  <a:gd name="T45" fmla="*/ 38 h 100"/>
                                  <a:gd name="T46" fmla="*/ 105 w 153"/>
                                  <a:gd name="T47" fmla="*/ 40 h 100"/>
                                  <a:gd name="T48" fmla="*/ 109 w 153"/>
                                  <a:gd name="T49" fmla="*/ 46 h 100"/>
                                  <a:gd name="T50" fmla="*/ 109 w 153"/>
                                  <a:gd name="T51" fmla="*/ 40 h 100"/>
                                  <a:gd name="T52" fmla="*/ 111 w 153"/>
                                  <a:gd name="T53" fmla="*/ 35 h 100"/>
                                  <a:gd name="T54" fmla="*/ 115 w 153"/>
                                  <a:gd name="T55" fmla="*/ 30 h 100"/>
                                  <a:gd name="T56" fmla="*/ 119 w 153"/>
                                  <a:gd name="T57" fmla="*/ 35 h 100"/>
                                  <a:gd name="T58" fmla="*/ 121 w 153"/>
                                  <a:gd name="T59" fmla="*/ 33 h 100"/>
                                  <a:gd name="T60" fmla="*/ 125 w 153"/>
                                  <a:gd name="T61" fmla="*/ 30 h 100"/>
                                  <a:gd name="T62" fmla="*/ 129 w 153"/>
                                  <a:gd name="T63" fmla="*/ 35 h 100"/>
                                  <a:gd name="T64" fmla="*/ 133 w 153"/>
                                  <a:gd name="T65" fmla="*/ 40 h 100"/>
                                  <a:gd name="T66" fmla="*/ 137 w 153"/>
                                  <a:gd name="T67" fmla="*/ 44 h 100"/>
                                  <a:gd name="T68" fmla="*/ 138 w 153"/>
                                  <a:gd name="T69" fmla="*/ 50 h 100"/>
                                  <a:gd name="T70" fmla="*/ 146 w 153"/>
                                  <a:gd name="T71" fmla="*/ 59 h 100"/>
                                  <a:gd name="T72" fmla="*/ 152 w 153"/>
                                  <a:gd name="T73" fmla="*/ 71 h 100"/>
                                  <a:gd name="T74" fmla="*/ 152 w 153"/>
                                  <a:gd name="T75" fmla="*/ 80 h 100"/>
                                  <a:gd name="T76" fmla="*/ 152 w 153"/>
                                  <a:gd name="T77" fmla="*/ 86 h 100"/>
                                  <a:gd name="T78" fmla="*/ 150 w 153"/>
                                  <a:gd name="T79" fmla="*/ 94 h 100"/>
                                  <a:gd name="T80" fmla="*/ 145 w 153"/>
                                  <a:gd name="T81" fmla="*/ 99 h 100"/>
                                  <a:gd name="T82" fmla="*/ 134 w 153"/>
                                  <a:gd name="T83" fmla="*/ 97 h 100"/>
                                  <a:gd name="T84" fmla="*/ 123 w 153"/>
                                  <a:gd name="T85" fmla="*/ 96 h 100"/>
                                  <a:gd name="T86" fmla="*/ 111 w 153"/>
                                  <a:gd name="T87" fmla="*/ 96 h 100"/>
                                  <a:gd name="T88" fmla="*/ 96 w 153"/>
                                  <a:gd name="T89" fmla="*/ 97 h 100"/>
                                  <a:gd name="T90" fmla="*/ 82 w 153"/>
                                  <a:gd name="T91" fmla="*/ 96 h 100"/>
                                  <a:gd name="T92" fmla="*/ 67 w 153"/>
                                  <a:gd name="T93" fmla="*/ 94 h 100"/>
                                  <a:gd name="T94" fmla="*/ 57 w 153"/>
                                  <a:gd name="T95" fmla="*/ 92 h 100"/>
                                  <a:gd name="T96" fmla="*/ 41 w 153"/>
                                  <a:gd name="T97" fmla="*/ 94 h 100"/>
                                  <a:gd name="T98" fmla="*/ 31 w 153"/>
                                  <a:gd name="T99" fmla="*/ 96 h 100"/>
                                  <a:gd name="T100" fmla="*/ 18 w 153"/>
                                  <a:gd name="T101" fmla="*/ 96 h 100"/>
                                  <a:gd name="T102" fmla="*/ 12 w 153"/>
                                  <a:gd name="T103" fmla="*/ 96 h 100"/>
                                  <a:gd name="T104" fmla="*/ 7 w 153"/>
                                  <a:gd name="T105" fmla="*/ 92 h 100"/>
                                  <a:gd name="T106" fmla="*/ 3 w 153"/>
                                  <a:gd name="T107" fmla="*/ 88 h 100"/>
                                  <a:gd name="T108" fmla="*/ 4 w 153"/>
                                  <a:gd name="T109" fmla="*/ 78 h 100"/>
                                  <a:gd name="T110" fmla="*/ 7 w 153"/>
                                  <a:gd name="T111" fmla="*/ 71 h 100"/>
                                  <a:gd name="T112" fmla="*/ 7 w 153"/>
                                  <a:gd name="T113" fmla="*/ 59 h 100"/>
                                  <a:gd name="T114" fmla="*/ 4 w 153"/>
                                  <a:gd name="T115" fmla="*/ 54 h 100"/>
                                  <a:gd name="T116" fmla="*/ 3 w 153"/>
                                  <a:gd name="T117" fmla="*/ 44 h 100"/>
                                  <a:gd name="T118" fmla="*/ 0 w 153"/>
                                  <a:gd name="T119" fmla="*/ 33 h 100"/>
                                  <a:gd name="T120" fmla="*/ 0 w 153"/>
                                  <a:gd name="T121" fmla="*/ 22 h 100"/>
                                  <a:gd name="T122" fmla="*/ 4 w 153"/>
                                  <a:gd name="T123" fmla="*/ 6 h 100"/>
                                  <a:gd name="T124" fmla="*/ 4 w 153"/>
                                  <a:gd name="T125" fmla="*/ 6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00">
                                    <a:moveTo>
                                      <a:pt x="4" y="6"/>
                                    </a:moveTo>
                                    <a:lnTo>
                                      <a:pt x="11" y="2"/>
                                    </a:lnTo>
                                    <a:lnTo>
                                      <a:pt x="16" y="0"/>
                                    </a:lnTo>
                                    <a:lnTo>
                                      <a:pt x="24" y="2"/>
                                    </a:lnTo>
                                    <a:lnTo>
                                      <a:pt x="29" y="6"/>
                                    </a:lnTo>
                                    <a:lnTo>
                                      <a:pt x="36" y="10"/>
                                    </a:lnTo>
                                    <a:lnTo>
                                      <a:pt x="41" y="8"/>
                                    </a:lnTo>
                                    <a:lnTo>
                                      <a:pt x="49" y="10"/>
                                    </a:lnTo>
                                    <a:lnTo>
                                      <a:pt x="55" y="14"/>
                                    </a:lnTo>
                                    <a:lnTo>
                                      <a:pt x="59" y="19"/>
                                    </a:lnTo>
                                    <a:lnTo>
                                      <a:pt x="59" y="25"/>
                                    </a:lnTo>
                                    <a:lnTo>
                                      <a:pt x="61" y="30"/>
                                    </a:lnTo>
                                    <a:lnTo>
                                      <a:pt x="65" y="25"/>
                                    </a:lnTo>
                                    <a:lnTo>
                                      <a:pt x="69" y="23"/>
                                    </a:lnTo>
                                    <a:lnTo>
                                      <a:pt x="72" y="23"/>
                                    </a:lnTo>
                                    <a:lnTo>
                                      <a:pt x="78" y="25"/>
                                    </a:lnTo>
                                    <a:lnTo>
                                      <a:pt x="84" y="30"/>
                                    </a:lnTo>
                                    <a:lnTo>
                                      <a:pt x="84" y="36"/>
                                    </a:lnTo>
                                    <a:lnTo>
                                      <a:pt x="86" y="38"/>
                                    </a:lnTo>
                                    <a:lnTo>
                                      <a:pt x="88" y="35"/>
                                    </a:lnTo>
                                    <a:lnTo>
                                      <a:pt x="92" y="35"/>
                                    </a:lnTo>
                                    <a:lnTo>
                                      <a:pt x="98" y="35"/>
                                    </a:lnTo>
                                    <a:lnTo>
                                      <a:pt x="101" y="38"/>
                                    </a:lnTo>
                                    <a:lnTo>
                                      <a:pt x="105" y="40"/>
                                    </a:lnTo>
                                    <a:lnTo>
                                      <a:pt x="109" y="46"/>
                                    </a:lnTo>
                                    <a:lnTo>
                                      <a:pt x="109" y="40"/>
                                    </a:lnTo>
                                    <a:lnTo>
                                      <a:pt x="111" y="35"/>
                                    </a:lnTo>
                                    <a:lnTo>
                                      <a:pt x="115" y="30"/>
                                    </a:lnTo>
                                    <a:lnTo>
                                      <a:pt x="119" y="35"/>
                                    </a:lnTo>
                                    <a:lnTo>
                                      <a:pt x="121" y="33"/>
                                    </a:lnTo>
                                    <a:lnTo>
                                      <a:pt x="125" y="30"/>
                                    </a:lnTo>
                                    <a:lnTo>
                                      <a:pt x="129" y="35"/>
                                    </a:lnTo>
                                    <a:lnTo>
                                      <a:pt x="133" y="40"/>
                                    </a:lnTo>
                                    <a:lnTo>
                                      <a:pt x="137" y="44"/>
                                    </a:lnTo>
                                    <a:lnTo>
                                      <a:pt x="138" y="50"/>
                                    </a:lnTo>
                                    <a:lnTo>
                                      <a:pt x="146" y="59"/>
                                    </a:lnTo>
                                    <a:lnTo>
                                      <a:pt x="152" y="71"/>
                                    </a:lnTo>
                                    <a:lnTo>
                                      <a:pt x="152" y="80"/>
                                    </a:lnTo>
                                    <a:lnTo>
                                      <a:pt x="152" y="86"/>
                                    </a:lnTo>
                                    <a:lnTo>
                                      <a:pt x="150" y="94"/>
                                    </a:lnTo>
                                    <a:lnTo>
                                      <a:pt x="145" y="99"/>
                                    </a:lnTo>
                                    <a:lnTo>
                                      <a:pt x="134" y="97"/>
                                    </a:lnTo>
                                    <a:lnTo>
                                      <a:pt x="123" y="96"/>
                                    </a:lnTo>
                                    <a:lnTo>
                                      <a:pt x="111" y="96"/>
                                    </a:lnTo>
                                    <a:lnTo>
                                      <a:pt x="96" y="97"/>
                                    </a:lnTo>
                                    <a:lnTo>
                                      <a:pt x="82" y="96"/>
                                    </a:lnTo>
                                    <a:lnTo>
                                      <a:pt x="67" y="94"/>
                                    </a:lnTo>
                                    <a:lnTo>
                                      <a:pt x="57" y="92"/>
                                    </a:lnTo>
                                    <a:lnTo>
                                      <a:pt x="41" y="94"/>
                                    </a:lnTo>
                                    <a:lnTo>
                                      <a:pt x="31" y="96"/>
                                    </a:lnTo>
                                    <a:lnTo>
                                      <a:pt x="18" y="96"/>
                                    </a:lnTo>
                                    <a:lnTo>
                                      <a:pt x="12" y="96"/>
                                    </a:lnTo>
                                    <a:lnTo>
                                      <a:pt x="7" y="92"/>
                                    </a:lnTo>
                                    <a:lnTo>
                                      <a:pt x="3" y="88"/>
                                    </a:lnTo>
                                    <a:lnTo>
                                      <a:pt x="4" y="78"/>
                                    </a:lnTo>
                                    <a:lnTo>
                                      <a:pt x="7" y="71"/>
                                    </a:lnTo>
                                    <a:lnTo>
                                      <a:pt x="7" y="59"/>
                                    </a:lnTo>
                                    <a:lnTo>
                                      <a:pt x="4" y="54"/>
                                    </a:lnTo>
                                    <a:lnTo>
                                      <a:pt x="3" y="44"/>
                                    </a:lnTo>
                                    <a:lnTo>
                                      <a:pt x="0" y="33"/>
                                    </a:lnTo>
                                    <a:lnTo>
                                      <a:pt x="0" y="22"/>
                                    </a:lnTo>
                                    <a:lnTo>
                                      <a:pt x="4" y="6"/>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8" name="Freeform 956"/>
                            <wps:cNvSpPr>
                              <a:spLocks/>
                            </wps:cNvSpPr>
                            <wps:spPr bwMode="auto">
                              <a:xfrm>
                                <a:off x="2227" y="4359"/>
                                <a:ext cx="153" cy="99"/>
                              </a:xfrm>
                              <a:custGeom>
                                <a:avLst/>
                                <a:gdLst>
                                  <a:gd name="T0" fmla="*/ 148 w 153"/>
                                  <a:gd name="T1" fmla="*/ 4 h 99"/>
                                  <a:gd name="T2" fmla="*/ 143 w 153"/>
                                  <a:gd name="T3" fmla="*/ 0 h 99"/>
                                  <a:gd name="T4" fmla="*/ 136 w 153"/>
                                  <a:gd name="T5" fmla="*/ 0 h 99"/>
                                  <a:gd name="T6" fmla="*/ 129 w 153"/>
                                  <a:gd name="T7" fmla="*/ 2 h 99"/>
                                  <a:gd name="T8" fmla="*/ 122 w 153"/>
                                  <a:gd name="T9" fmla="*/ 4 h 99"/>
                                  <a:gd name="T10" fmla="*/ 116 w 153"/>
                                  <a:gd name="T11" fmla="*/ 10 h 99"/>
                                  <a:gd name="T12" fmla="*/ 111 w 153"/>
                                  <a:gd name="T13" fmla="*/ 8 h 99"/>
                                  <a:gd name="T14" fmla="*/ 103 w 153"/>
                                  <a:gd name="T15" fmla="*/ 10 h 99"/>
                                  <a:gd name="T16" fmla="*/ 98 w 153"/>
                                  <a:gd name="T17" fmla="*/ 12 h 99"/>
                                  <a:gd name="T18" fmla="*/ 94 w 153"/>
                                  <a:gd name="T19" fmla="*/ 17 h 99"/>
                                  <a:gd name="T20" fmla="*/ 94 w 153"/>
                                  <a:gd name="T21" fmla="*/ 25 h 99"/>
                                  <a:gd name="T22" fmla="*/ 94 w 153"/>
                                  <a:gd name="T23" fmla="*/ 29 h 99"/>
                                  <a:gd name="T24" fmla="*/ 88 w 153"/>
                                  <a:gd name="T25" fmla="*/ 25 h 99"/>
                                  <a:gd name="T26" fmla="*/ 84 w 153"/>
                                  <a:gd name="T27" fmla="*/ 24 h 99"/>
                                  <a:gd name="T28" fmla="*/ 80 w 153"/>
                                  <a:gd name="T29" fmla="*/ 21 h 99"/>
                                  <a:gd name="T30" fmla="*/ 74 w 153"/>
                                  <a:gd name="T31" fmla="*/ 25 h 99"/>
                                  <a:gd name="T32" fmla="*/ 69 w 153"/>
                                  <a:gd name="T33" fmla="*/ 29 h 99"/>
                                  <a:gd name="T34" fmla="*/ 69 w 153"/>
                                  <a:gd name="T35" fmla="*/ 37 h 99"/>
                                  <a:gd name="T36" fmla="*/ 66 w 153"/>
                                  <a:gd name="T37" fmla="*/ 38 h 99"/>
                                  <a:gd name="T38" fmla="*/ 64 w 153"/>
                                  <a:gd name="T39" fmla="*/ 35 h 99"/>
                                  <a:gd name="T40" fmla="*/ 61 w 153"/>
                                  <a:gd name="T41" fmla="*/ 32 h 99"/>
                                  <a:gd name="T42" fmla="*/ 55 w 153"/>
                                  <a:gd name="T43" fmla="*/ 35 h 99"/>
                                  <a:gd name="T44" fmla="*/ 50 w 153"/>
                                  <a:gd name="T45" fmla="*/ 37 h 99"/>
                                  <a:gd name="T46" fmla="*/ 47 w 153"/>
                                  <a:gd name="T47" fmla="*/ 40 h 99"/>
                                  <a:gd name="T48" fmla="*/ 43 w 153"/>
                                  <a:gd name="T49" fmla="*/ 46 h 99"/>
                                  <a:gd name="T50" fmla="*/ 43 w 153"/>
                                  <a:gd name="T51" fmla="*/ 40 h 99"/>
                                  <a:gd name="T52" fmla="*/ 41 w 153"/>
                                  <a:gd name="T53" fmla="*/ 35 h 99"/>
                                  <a:gd name="T54" fmla="*/ 39 w 153"/>
                                  <a:gd name="T55" fmla="*/ 31 h 99"/>
                                  <a:gd name="T56" fmla="*/ 33 w 153"/>
                                  <a:gd name="T57" fmla="*/ 32 h 99"/>
                                  <a:gd name="T58" fmla="*/ 33 w 153"/>
                                  <a:gd name="T59" fmla="*/ 31 h 99"/>
                                  <a:gd name="T60" fmla="*/ 29 w 153"/>
                                  <a:gd name="T61" fmla="*/ 31 h 99"/>
                                  <a:gd name="T62" fmla="*/ 24 w 153"/>
                                  <a:gd name="T63" fmla="*/ 32 h 99"/>
                                  <a:gd name="T64" fmla="*/ 20 w 153"/>
                                  <a:gd name="T65" fmla="*/ 38 h 99"/>
                                  <a:gd name="T66" fmla="*/ 16 w 153"/>
                                  <a:gd name="T67" fmla="*/ 42 h 99"/>
                                  <a:gd name="T68" fmla="*/ 14 w 153"/>
                                  <a:gd name="T69" fmla="*/ 48 h 99"/>
                                  <a:gd name="T70" fmla="*/ 6 w 153"/>
                                  <a:gd name="T71" fmla="*/ 57 h 99"/>
                                  <a:gd name="T72" fmla="*/ 0 w 153"/>
                                  <a:gd name="T73" fmla="*/ 69 h 99"/>
                                  <a:gd name="T74" fmla="*/ 0 w 153"/>
                                  <a:gd name="T75" fmla="*/ 79 h 99"/>
                                  <a:gd name="T76" fmla="*/ 0 w 153"/>
                                  <a:gd name="T77" fmla="*/ 84 h 99"/>
                                  <a:gd name="T78" fmla="*/ 2 w 153"/>
                                  <a:gd name="T79" fmla="*/ 92 h 99"/>
                                  <a:gd name="T80" fmla="*/ 8 w 153"/>
                                  <a:gd name="T81" fmla="*/ 98 h 99"/>
                                  <a:gd name="T82" fmla="*/ 18 w 153"/>
                                  <a:gd name="T83" fmla="*/ 96 h 99"/>
                                  <a:gd name="T84" fmla="*/ 29 w 153"/>
                                  <a:gd name="T85" fmla="*/ 94 h 99"/>
                                  <a:gd name="T86" fmla="*/ 41 w 153"/>
                                  <a:gd name="T87" fmla="*/ 94 h 99"/>
                                  <a:gd name="T88" fmla="*/ 57 w 153"/>
                                  <a:gd name="T89" fmla="*/ 96 h 99"/>
                                  <a:gd name="T90" fmla="*/ 71 w 153"/>
                                  <a:gd name="T91" fmla="*/ 94 h 99"/>
                                  <a:gd name="T92" fmla="*/ 86 w 153"/>
                                  <a:gd name="T93" fmla="*/ 92 h 99"/>
                                  <a:gd name="T94" fmla="*/ 95 w 153"/>
                                  <a:gd name="T95" fmla="*/ 92 h 99"/>
                                  <a:gd name="T96" fmla="*/ 111 w 153"/>
                                  <a:gd name="T97" fmla="*/ 92 h 99"/>
                                  <a:gd name="T98" fmla="*/ 120 w 153"/>
                                  <a:gd name="T99" fmla="*/ 94 h 99"/>
                                  <a:gd name="T100" fmla="*/ 134 w 153"/>
                                  <a:gd name="T101" fmla="*/ 94 h 99"/>
                                  <a:gd name="T102" fmla="*/ 140 w 153"/>
                                  <a:gd name="T103" fmla="*/ 94 h 99"/>
                                  <a:gd name="T104" fmla="*/ 146 w 153"/>
                                  <a:gd name="T105" fmla="*/ 90 h 99"/>
                                  <a:gd name="T106" fmla="*/ 150 w 153"/>
                                  <a:gd name="T107" fmla="*/ 86 h 99"/>
                                  <a:gd name="T108" fmla="*/ 148 w 153"/>
                                  <a:gd name="T109" fmla="*/ 76 h 99"/>
                                  <a:gd name="T110" fmla="*/ 146 w 153"/>
                                  <a:gd name="T111" fmla="*/ 69 h 99"/>
                                  <a:gd name="T112" fmla="*/ 146 w 153"/>
                                  <a:gd name="T113" fmla="*/ 57 h 99"/>
                                  <a:gd name="T114" fmla="*/ 148 w 153"/>
                                  <a:gd name="T115" fmla="*/ 52 h 99"/>
                                  <a:gd name="T116" fmla="*/ 150 w 153"/>
                                  <a:gd name="T117" fmla="*/ 42 h 99"/>
                                  <a:gd name="T118" fmla="*/ 152 w 153"/>
                                  <a:gd name="T119" fmla="*/ 31 h 99"/>
                                  <a:gd name="T120" fmla="*/ 152 w 153"/>
                                  <a:gd name="T121" fmla="*/ 19 h 99"/>
                                  <a:gd name="T122" fmla="*/ 148 w 153"/>
                                  <a:gd name="T123" fmla="*/ 4 h 99"/>
                                  <a:gd name="T124" fmla="*/ 148 w 153"/>
                                  <a:gd name="T125" fmla="*/ 4 h 99"/>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99">
                                    <a:moveTo>
                                      <a:pt x="148" y="4"/>
                                    </a:moveTo>
                                    <a:lnTo>
                                      <a:pt x="143" y="0"/>
                                    </a:lnTo>
                                    <a:lnTo>
                                      <a:pt x="136" y="0"/>
                                    </a:lnTo>
                                    <a:lnTo>
                                      <a:pt x="129" y="2"/>
                                    </a:lnTo>
                                    <a:lnTo>
                                      <a:pt x="122" y="4"/>
                                    </a:lnTo>
                                    <a:lnTo>
                                      <a:pt x="116" y="10"/>
                                    </a:lnTo>
                                    <a:lnTo>
                                      <a:pt x="111" y="8"/>
                                    </a:lnTo>
                                    <a:lnTo>
                                      <a:pt x="103" y="10"/>
                                    </a:lnTo>
                                    <a:lnTo>
                                      <a:pt x="98" y="12"/>
                                    </a:lnTo>
                                    <a:lnTo>
                                      <a:pt x="94" y="17"/>
                                    </a:lnTo>
                                    <a:lnTo>
                                      <a:pt x="94" y="25"/>
                                    </a:lnTo>
                                    <a:lnTo>
                                      <a:pt x="94" y="29"/>
                                    </a:lnTo>
                                    <a:lnTo>
                                      <a:pt x="88" y="25"/>
                                    </a:lnTo>
                                    <a:lnTo>
                                      <a:pt x="84" y="24"/>
                                    </a:lnTo>
                                    <a:lnTo>
                                      <a:pt x="80" y="21"/>
                                    </a:lnTo>
                                    <a:lnTo>
                                      <a:pt x="74" y="25"/>
                                    </a:lnTo>
                                    <a:lnTo>
                                      <a:pt x="69" y="29"/>
                                    </a:lnTo>
                                    <a:lnTo>
                                      <a:pt x="69" y="37"/>
                                    </a:lnTo>
                                    <a:lnTo>
                                      <a:pt x="66" y="38"/>
                                    </a:lnTo>
                                    <a:lnTo>
                                      <a:pt x="64" y="35"/>
                                    </a:lnTo>
                                    <a:lnTo>
                                      <a:pt x="61" y="32"/>
                                    </a:lnTo>
                                    <a:lnTo>
                                      <a:pt x="55" y="35"/>
                                    </a:lnTo>
                                    <a:lnTo>
                                      <a:pt x="50" y="37"/>
                                    </a:lnTo>
                                    <a:lnTo>
                                      <a:pt x="47" y="40"/>
                                    </a:lnTo>
                                    <a:lnTo>
                                      <a:pt x="43" y="46"/>
                                    </a:lnTo>
                                    <a:lnTo>
                                      <a:pt x="43" y="40"/>
                                    </a:lnTo>
                                    <a:lnTo>
                                      <a:pt x="41" y="35"/>
                                    </a:lnTo>
                                    <a:lnTo>
                                      <a:pt x="39" y="31"/>
                                    </a:lnTo>
                                    <a:lnTo>
                                      <a:pt x="33" y="32"/>
                                    </a:lnTo>
                                    <a:lnTo>
                                      <a:pt x="33" y="31"/>
                                    </a:lnTo>
                                    <a:lnTo>
                                      <a:pt x="29" y="31"/>
                                    </a:lnTo>
                                    <a:lnTo>
                                      <a:pt x="24" y="32"/>
                                    </a:lnTo>
                                    <a:lnTo>
                                      <a:pt x="20" y="38"/>
                                    </a:lnTo>
                                    <a:lnTo>
                                      <a:pt x="16" y="42"/>
                                    </a:lnTo>
                                    <a:lnTo>
                                      <a:pt x="14" y="48"/>
                                    </a:lnTo>
                                    <a:lnTo>
                                      <a:pt x="6" y="57"/>
                                    </a:lnTo>
                                    <a:lnTo>
                                      <a:pt x="0" y="69"/>
                                    </a:lnTo>
                                    <a:lnTo>
                                      <a:pt x="0" y="79"/>
                                    </a:lnTo>
                                    <a:lnTo>
                                      <a:pt x="0" y="84"/>
                                    </a:lnTo>
                                    <a:lnTo>
                                      <a:pt x="2" y="92"/>
                                    </a:lnTo>
                                    <a:lnTo>
                                      <a:pt x="8" y="98"/>
                                    </a:lnTo>
                                    <a:lnTo>
                                      <a:pt x="18" y="96"/>
                                    </a:lnTo>
                                    <a:lnTo>
                                      <a:pt x="29" y="94"/>
                                    </a:lnTo>
                                    <a:lnTo>
                                      <a:pt x="41" y="94"/>
                                    </a:lnTo>
                                    <a:lnTo>
                                      <a:pt x="57" y="96"/>
                                    </a:lnTo>
                                    <a:lnTo>
                                      <a:pt x="71" y="94"/>
                                    </a:lnTo>
                                    <a:lnTo>
                                      <a:pt x="86" y="92"/>
                                    </a:lnTo>
                                    <a:lnTo>
                                      <a:pt x="95" y="92"/>
                                    </a:lnTo>
                                    <a:lnTo>
                                      <a:pt x="111" y="92"/>
                                    </a:lnTo>
                                    <a:lnTo>
                                      <a:pt x="120" y="94"/>
                                    </a:lnTo>
                                    <a:lnTo>
                                      <a:pt x="134" y="94"/>
                                    </a:lnTo>
                                    <a:lnTo>
                                      <a:pt x="140" y="94"/>
                                    </a:lnTo>
                                    <a:lnTo>
                                      <a:pt x="146" y="90"/>
                                    </a:lnTo>
                                    <a:lnTo>
                                      <a:pt x="150" y="86"/>
                                    </a:lnTo>
                                    <a:lnTo>
                                      <a:pt x="148" y="76"/>
                                    </a:lnTo>
                                    <a:lnTo>
                                      <a:pt x="146" y="69"/>
                                    </a:lnTo>
                                    <a:lnTo>
                                      <a:pt x="146" y="57"/>
                                    </a:lnTo>
                                    <a:lnTo>
                                      <a:pt x="148" y="52"/>
                                    </a:lnTo>
                                    <a:lnTo>
                                      <a:pt x="150" y="42"/>
                                    </a:lnTo>
                                    <a:lnTo>
                                      <a:pt x="152" y="31"/>
                                    </a:lnTo>
                                    <a:lnTo>
                                      <a:pt x="152" y="19"/>
                                    </a:lnTo>
                                    <a:lnTo>
                                      <a:pt x="148" y="4"/>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09" name="Freeform 957"/>
                            <wps:cNvSpPr>
                              <a:spLocks/>
                            </wps:cNvSpPr>
                            <wps:spPr bwMode="auto">
                              <a:xfrm>
                                <a:off x="1587" y="4403"/>
                                <a:ext cx="153" cy="100"/>
                              </a:xfrm>
                              <a:custGeom>
                                <a:avLst/>
                                <a:gdLst>
                                  <a:gd name="T0" fmla="*/ 3 w 153"/>
                                  <a:gd name="T1" fmla="*/ 6 h 100"/>
                                  <a:gd name="T2" fmla="*/ 9 w 153"/>
                                  <a:gd name="T3" fmla="*/ 2 h 100"/>
                                  <a:gd name="T4" fmla="*/ 15 w 153"/>
                                  <a:gd name="T5" fmla="*/ 0 h 100"/>
                                  <a:gd name="T6" fmla="*/ 21 w 153"/>
                                  <a:gd name="T7" fmla="*/ 2 h 100"/>
                                  <a:gd name="T8" fmla="*/ 28 w 153"/>
                                  <a:gd name="T9" fmla="*/ 6 h 100"/>
                                  <a:gd name="T10" fmla="*/ 35 w 153"/>
                                  <a:gd name="T11" fmla="*/ 10 h 100"/>
                                  <a:gd name="T12" fmla="*/ 40 w 153"/>
                                  <a:gd name="T13" fmla="*/ 10 h 100"/>
                                  <a:gd name="T14" fmla="*/ 48 w 153"/>
                                  <a:gd name="T15" fmla="*/ 10 h 100"/>
                                  <a:gd name="T16" fmla="*/ 54 w 153"/>
                                  <a:gd name="T17" fmla="*/ 13 h 100"/>
                                  <a:gd name="T18" fmla="*/ 56 w 153"/>
                                  <a:gd name="T19" fmla="*/ 19 h 100"/>
                                  <a:gd name="T20" fmla="*/ 58 w 153"/>
                                  <a:gd name="T21" fmla="*/ 25 h 100"/>
                                  <a:gd name="T22" fmla="*/ 58 w 153"/>
                                  <a:gd name="T23" fmla="*/ 29 h 100"/>
                                  <a:gd name="T24" fmla="*/ 64 w 153"/>
                                  <a:gd name="T25" fmla="*/ 25 h 100"/>
                                  <a:gd name="T26" fmla="*/ 68 w 153"/>
                                  <a:gd name="T27" fmla="*/ 23 h 100"/>
                                  <a:gd name="T28" fmla="*/ 71 w 153"/>
                                  <a:gd name="T29" fmla="*/ 23 h 100"/>
                                  <a:gd name="T30" fmla="*/ 78 w 153"/>
                                  <a:gd name="T31" fmla="*/ 25 h 100"/>
                                  <a:gd name="T32" fmla="*/ 81 w 153"/>
                                  <a:gd name="T33" fmla="*/ 30 h 100"/>
                                  <a:gd name="T34" fmla="*/ 82 w 153"/>
                                  <a:gd name="T35" fmla="*/ 36 h 100"/>
                                  <a:gd name="T36" fmla="*/ 82 w 153"/>
                                  <a:gd name="T37" fmla="*/ 38 h 100"/>
                                  <a:gd name="T38" fmla="*/ 86 w 153"/>
                                  <a:gd name="T39" fmla="*/ 35 h 100"/>
                                  <a:gd name="T40" fmla="*/ 91 w 153"/>
                                  <a:gd name="T41" fmla="*/ 35 h 100"/>
                                  <a:gd name="T42" fmla="*/ 97 w 153"/>
                                  <a:gd name="T43" fmla="*/ 35 h 100"/>
                                  <a:gd name="T44" fmla="*/ 101 w 153"/>
                                  <a:gd name="T45" fmla="*/ 38 h 100"/>
                                  <a:gd name="T46" fmla="*/ 104 w 153"/>
                                  <a:gd name="T47" fmla="*/ 40 h 100"/>
                                  <a:gd name="T48" fmla="*/ 108 w 153"/>
                                  <a:gd name="T49" fmla="*/ 46 h 100"/>
                                  <a:gd name="T50" fmla="*/ 108 w 153"/>
                                  <a:gd name="T51" fmla="*/ 40 h 100"/>
                                  <a:gd name="T52" fmla="*/ 108 w 153"/>
                                  <a:gd name="T53" fmla="*/ 35 h 100"/>
                                  <a:gd name="T54" fmla="*/ 112 w 153"/>
                                  <a:gd name="T55" fmla="*/ 30 h 100"/>
                                  <a:gd name="T56" fmla="*/ 118 w 153"/>
                                  <a:gd name="T57" fmla="*/ 35 h 100"/>
                                  <a:gd name="T58" fmla="*/ 118 w 153"/>
                                  <a:gd name="T59" fmla="*/ 32 h 100"/>
                                  <a:gd name="T60" fmla="*/ 122 w 153"/>
                                  <a:gd name="T61" fmla="*/ 30 h 100"/>
                                  <a:gd name="T62" fmla="*/ 127 w 153"/>
                                  <a:gd name="T63" fmla="*/ 35 h 100"/>
                                  <a:gd name="T64" fmla="*/ 131 w 153"/>
                                  <a:gd name="T65" fmla="*/ 38 h 100"/>
                                  <a:gd name="T66" fmla="*/ 134 w 153"/>
                                  <a:gd name="T67" fmla="*/ 44 h 100"/>
                                  <a:gd name="T68" fmla="*/ 138 w 153"/>
                                  <a:gd name="T69" fmla="*/ 50 h 100"/>
                                  <a:gd name="T70" fmla="*/ 145 w 153"/>
                                  <a:gd name="T71" fmla="*/ 59 h 100"/>
                                  <a:gd name="T72" fmla="*/ 148 w 153"/>
                                  <a:gd name="T73" fmla="*/ 70 h 100"/>
                                  <a:gd name="T74" fmla="*/ 152 w 153"/>
                                  <a:gd name="T75" fmla="*/ 78 h 100"/>
                                  <a:gd name="T76" fmla="*/ 152 w 153"/>
                                  <a:gd name="T77" fmla="*/ 86 h 100"/>
                                  <a:gd name="T78" fmla="*/ 148 w 153"/>
                                  <a:gd name="T79" fmla="*/ 94 h 100"/>
                                  <a:gd name="T80" fmla="*/ 143 w 153"/>
                                  <a:gd name="T81" fmla="*/ 99 h 100"/>
                                  <a:gd name="T82" fmla="*/ 134 w 153"/>
                                  <a:gd name="T83" fmla="*/ 97 h 100"/>
                                  <a:gd name="T84" fmla="*/ 122 w 153"/>
                                  <a:gd name="T85" fmla="*/ 95 h 100"/>
                                  <a:gd name="T86" fmla="*/ 110 w 153"/>
                                  <a:gd name="T87" fmla="*/ 95 h 100"/>
                                  <a:gd name="T88" fmla="*/ 94 w 153"/>
                                  <a:gd name="T89" fmla="*/ 97 h 100"/>
                                  <a:gd name="T90" fmla="*/ 81 w 153"/>
                                  <a:gd name="T91" fmla="*/ 95 h 100"/>
                                  <a:gd name="T92" fmla="*/ 65 w 153"/>
                                  <a:gd name="T93" fmla="*/ 94 h 100"/>
                                  <a:gd name="T94" fmla="*/ 56 w 153"/>
                                  <a:gd name="T95" fmla="*/ 92 h 100"/>
                                  <a:gd name="T96" fmla="*/ 40 w 153"/>
                                  <a:gd name="T97" fmla="*/ 94 h 100"/>
                                  <a:gd name="T98" fmla="*/ 30 w 153"/>
                                  <a:gd name="T99" fmla="*/ 95 h 100"/>
                                  <a:gd name="T100" fmla="*/ 17 w 153"/>
                                  <a:gd name="T101" fmla="*/ 95 h 100"/>
                                  <a:gd name="T102" fmla="*/ 11 w 153"/>
                                  <a:gd name="T103" fmla="*/ 94 h 100"/>
                                  <a:gd name="T104" fmla="*/ 5 w 153"/>
                                  <a:gd name="T105" fmla="*/ 92 h 100"/>
                                  <a:gd name="T106" fmla="*/ 1 w 153"/>
                                  <a:gd name="T107" fmla="*/ 87 h 100"/>
                                  <a:gd name="T108" fmla="*/ 3 w 153"/>
                                  <a:gd name="T109" fmla="*/ 78 h 100"/>
                                  <a:gd name="T110" fmla="*/ 5 w 153"/>
                                  <a:gd name="T111" fmla="*/ 70 h 100"/>
                                  <a:gd name="T112" fmla="*/ 5 w 153"/>
                                  <a:gd name="T113" fmla="*/ 59 h 100"/>
                                  <a:gd name="T114" fmla="*/ 3 w 153"/>
                                  <a:gd name="T115" fmla="*/ 54 h 100"/>
                                  <a:gd name="T116" fmla="*/ 1 w 153"/>
                                  <a:gd name="T117" fmla="*/ 44 h 100"/>
                                  <a:gd name="T118" fmla="*/ 0 w 153"/>
                                  <a:gd name="T119" fmla="*/ 32 h 100"/>
                                  <a:gd name="T120" fmla="*/ 0 w 153"/>
                                  <a:gd name="T121" fmla="*/ 21 h 100"/>
                                  <a:gd name="T122" fmla="*/ 3 w 153"/>
                                  <a:gd name="T123" fmla="*/ 6 h 100"/>
                                  <a:gd name="T124" fmla="*/ 3 w 153"/>
                                  <a:gd name="T125" fmla="*/ 6 h 1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53" h="100">
                                    <a:moveTo>
                                      <a:pt x="3" y="6"/>
                                    </a:moveTo>
                                    <a:lnTo>
                                      <a:pt x="9" y="2"/>
                                    </a:lnTo>
                                    <a:lnTo>
                                      <a:pt x="15" y="0"/>
                                    </a:lnTo>
                                    <a:lnTo>
                                      <a:pt x="21" y="2"/>
                                    </a:lnTo>
                                    <a:lnTo>
                                      <a:pt x="28" y="6"/>
                                    </a:lnTo>
                                    <a:lnTo>
                                      <a:pt x="35" y="10"/>
                                    </a:lnTo>
                                    <a:lnTo>
                                      <a:pt x="40" y="10"/>
                                    </a:lnTo>
                                    <a:lnTo>
                                      <a:pt x="48" y="10"/>
                                    </a:lnTo>
                                    <a:lnTo>
                                      <a:pt x="54" y="13"/>
                                    </a:lnTo>
                                    <a:lnTo>
                                      <a:pt x="56" y="19"/>
                                    </a:lnTo>
                                    <a:lnTo>
                                      <a:pt x="58" y="25"/>
                                    </a:lnTo>
                                    <a:lnTo>
                                      <a:pt x="58" y="29"/>
                                    </a:lnTo>
                                    <a:lnTo>
                                      <a:pt x="64" y="25"/>
                                    </a:lnTo>
                                    <a:lnTo>
                                      <a:pt x="68" y="23"/>
                                    </a:lnTo>
                                    <a:lnTo>
                                      <a:pt x="71" y="23"/>
                                    </a:lnTo>
                                    <a:lnTo>
                                      <a:pt x="78" y="25"/>
                                    </a:lnTo>
                                    <a:lnTo>
                                      <a:pt x="81" y="30"/>
                                    </a:lnTo>
                                    <a:lnTo>
                                      <a:pt x="82" y="36"/>
                                    </a:lnTo>
                                    <a:lnTo>
                                      <a:pt x="82" y="38"/>
                                    </a:lnTo>
                                    <a:lnTo>
                                      <a:pt x="86" y="35"/>
                                    </a:lnTo>
                                    <a:lnTo>
                                      <a:pt x="91" y="35"/>
                                    </a:lnTo>
                                    <a:lnTo>
                                      <a:pt x="97" y="35"/>
                                    </a:lnTo>
                                    <a:lnTo>
                                      <a:pt x="101" y="38"/>
                                    </a:lnTo>
                                    <a:lnTo>
                                      <a:pt x="104" y="40"/>
                                    </a:lnTo>
                                    <a:lnTo>
                                      <a:pt x="108" y="46"/>
                                    </a:lnTo>
                                    <a:lnTo>
                                      <a:pt x="108" y="40"/>
                                    </a:lnTo>
                                    <a:lnTo>
                                      <a:pt x="108" y="35"/>
                                    </a:lnTo>
                                    <a:lnTo>
                                      <a:pt x="112" y="30"/>
                                    </a:lnTo>
                                    <a:lnTo>
                                      <a:pt x="118" y="35"/>
                                    </a:lnTo>
                                    <a:lnTo>
                                      <a:pt x="118" y="32"/>
                                    </a:lnTo>
                                    <a:lnTo>
                                      <a:pt x="122" y="30"/>
                                    </a:lnTo>
                                    <a:lnTo>
                                      <a:pt x="127" y="35"/>
                                    </a:lnTo>
                                    <a:lnTo>
                                      <a:pt x="131" y="38"/>
                                    </a:lnTo>
                                    <a:lnTo>
                                      <a:pt x="134" y="44"/>
                                    </a:lnTo>
                                    <a:lnTo>
                                      <a:pt x="138" y="50"/>
                                    </a:lnTo>
                                    <a:lnTo>
                                      <a:pt x="145" y="59"/>
                                    </a:lnTo>
                                    <a:lnTo>
                                      <a:pt x="148" y="70"/>
                                    </a:lnTo>
                                    <a:lnTo>
                                      <a:pt x="152" y="78"/>
                                    </a:lnTo>
                                    <a:lnTo>
                                      <a:pt x="152" y="86"/>
                                    </a:lnTo>
                                    <a:lnTo>
                                      <a:pt x="148" y="94"/>
                                    </a:lnTo>
                                    <a:lnTo>
                                      <a:pt x="143" y="99"/>
                                    </a:lnTo>
                                    <a:lnTo>
                                      <a:pt x="134" y="97"/>
                                    </a:lnTo>
                                    <a:lnTo>
                                      <a:pt x="122" y="95"/>
                                    </a:lnTo>
                                    <a:lnTo>
                                      <a:pt x="110" y="95"/>
                                    </a:lnTo>
                                    <a:lnTo>
                                      <a:pt x="94" y="97"/>
                                    </a:lnTo>
                                    <a:lnTo>
                                      <a:pt x="81" y="95"/>
                                    </a:lnTo>
                                    <a:lnTo>
                                      <a:pt x="65" y="94"/>
                                    </a:lnTo>
                                    <a:lnTo>
                                      <a:pt x="56" y="92"/>
                                    </a:lnTo>
                                    <a:lnTo>
                                      <a:pt x="40" y="94"/>
                                    </a:lnTo>
                                    <a:lnTo>
                                      <a:pt x="30" y="95"/>
                                    </a:lnTo>
                                    <a:lnTo>
                                      <a:pt x="17" y="95"/>
                                    </a:lnTo>
                                    <a:lnTo>
                                      <a:pt x="11" y="94"/>
                                    </a:lnTo>
                                    <a:lnTo>
                                      <a:pt x="5" y="92"/>
                                    </a:lnTo>
                                    <a:lnTo>
                                      <a:pt x="1" y="87"/>
                                    </a:lnTo>
                                    <a:lnTo>
                                      <a:pt x="3" y="78"/>
                                    </a:lnTo>
                                    <a:lnTo>
                                      <a:pt x="5" y="70"/>
                                    </a:lnTo>
                                    <a:lnTo>
                                      <a:pt x="5" y="59"/>
                                    </a:lnTo>
                                    <a:lnTo>
                                      <a:pt x="3" y="54"/>
                                    </a:lnTo>
                                    <a:lnTo>
                                      <a:pt x="1" y="44"/>
                                    </a:lnTo>
                                    <a:lnTo>
                                      <a:pt x="0" y="32"/>
                                    </a:lnTo>
                                    <a:lnTo>
                                      <a:pt x="0" y="21"/>
                                    </a:lnTo>
                                    <a:lnTo>
                                      <a:pt x="3" y="6"/>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0" name="Freeform 958"/>
                            <wps:cNvSpPr>
                              <a:spLocks/>
                            </wps:cNvSpPr>
                            <wps:spPr bwMode="auto">
                              <a:xfrm>
                                <a:off x="1420" y="4409"/>
                                <a:ext cx="113" cy="96"/>
                              </a:xfrm>
                              <a:custGeom>
                                <a:avLst/>
                                <a:gdLst>
                                  <a:gd name="T0" fmla="*/ 110 w 113"/>
                                  <a:gd name="T1" fmla="*/ 6 h 96"/>
                                  <a:gd name="T2" fmla="*/ 105 w 113"/>
                                  <a:gd name="T3" fmla="*/ 2 h 96"/>
                                  <a:gd name="T4" fmla="*/ 99 w 113"/>
                                  <a:gd name="T5" fmla="*/ 0 h 96"/>
                                  <a:gd name="T6" fmla="*/ 94 w 113"/>
                                  <a:gd name="T7" fmla="*/ 4 h 96"/>
                                  <a:gd name="T8" fmla="*/ 89 w 113"/>
                                  <a:gd name="T9" fmla="*/ 6 h 96"/>
                                  <a:gd name="T10" fmla="*/ 85 w 113"/>
                                  <a:gd name="T11" fmla="*/ 9 h 96"/>
                                  <a:gd name="T12" fmla="*/ 81 w 113"/>
                                  <a:gd name="T13" fmla="*/ 9 h 96"/>
                                  <a:gd name="T14" fmla="*/ 75 w 113"/>
                                  <a:gd name="T15" fmla="*/ 9 h 96"/>
                                  <a:gd name="T16" fmla="*/ 71 w 113"/>
                                  <a:gd name="T17" fmla="*/ 13 h 96"/>
                                  <a:gd name="T18" fmla="*/ 70 w 113"/>
                                  <a:gd name="T19" fmla="*/ 19 h 96"/>
                                  <a:gd name="T20" fmla="*/ 68 w 113"/>
                                  <a:gd name="T21" fmla="*/ 24 h 96"/>
                                  <a:gd name="T22" fmla="*/ 68 w 113"/>
                                  <a:gd name="T23" fmla="*/ 29 h 96"/>
                                  <a:gd name="T24" fmla="*/ 63 w 113"/>
                                  <a:gd name="T25" fmla="*/ 24 h 96"/>
                                  <a:gd name="T26" fmla="*/ 61 w 113"/>
                                  <a:gd name="T27" fmla="*/ 23 h 96"/>
                                  <a:gd name="T28" fmla="*/ 57 w 113"/>
                                  <a:gd name="T29" fmla="*/ 23 h 96"/>
                                  <a:gd name="T30" fmla="*/ 54 w 113"/>
                                  <a:gd name="T31" fmla="*/ 24 h 96"/>
                                  <a:gd name="T32" fmla="*/ 50 w 113"/>
                                  <a:gd name="T33" fmla="*/ 29 h 96"/>
                                  <a:gd name="T34" fmla="*/ 50 w 113"/>
                                  <a:gd name="T35" fmla="*/ 36 h 96"/>
                                  <a:gd name="T36" fmla="*/ 48 w 113"/>
                                  <a:gd name="T37" fmla="*/ 38 h 96"/>
                                  <a:gd name="T38" fmla="*/ 46 w 113"/>
                                  <a:gd name="T39" fmla="*/ 34 h 96"/>
                                  <a:gd name="T40" fmla="*/ 45 w 113"/>
                                  <a:gd name="T41" fmla="*/ 32 h 96"/>
                                  <a:gd name="T42" fmla="*/ 41 w 113"/>
                                  <a:gd name="T43" fmla="*/ 34 h 96"/>
                                  <a:gd name="T44" fmla="*/ 36 w 113"/>
                                  <a:gd name="T45" fmla="*/ 38 h 96"/>
                                  <a:gd name="T46" fmla="*/ 33 w 113"/>
                                  <a:gd name="T47" fmla="*/ 40 h 96"/>
                                  <a:gd name="T48" fmla="*/ 33 w 113"/>
                                  <a:gd name="T49" fmla="*/ 46 h 96"/>
                                  <a:gd name="T50" fmla="*/ 30 w 113"/>
                                  <a:gd name="T51" fmla="*/ 40 h 96"/>
                                  <a:gd name="T52" fmla="*/ 30 w 113"/>
                                  <a:gd name="T53" fmla="*/ 34 h 96"/>
                                  <a:gd name="T54" fmla="*/ 27 w 113"/>
                                  <a:gd name="T55" fmla="*/ 30 h 96"/>
                                  <a:gd name="T56" fmla="*/ 25 w 113"/>
                                  <a:gd name="T57" fmla="*/ 32 h 96"/>
                                  <a:gd name="T58" fmla="*/ 23 w 113"/>
                                  <a:gd name="T59" fmla="*/ 32 h 96"/>
                                  <a:gd name="T60" fmla="*/ 21 w 113"/>
                                  <a:gd name="T61" fmla="*/ 30 h 96"/>
                                  <a:gd name="T62" fmla="*/ 17 w 113"/>
                                  <a:gd name="T63" fmla="*/ 34 h 96"/>
                                  <a:gd name="T64" fmla="*/ 16 w 113"/>
                                  <a:gd name="T65" fmla="*/ 38 h 96"/>
                                  <a:gd name="T66" fmla="*/ 12 w 113"/>
                                  <a:gd name="T67" fmla="*/ 42 h 96"/>
                                  <a:gd name="T68" fmla="*/ 9 w 113"/>
                                  <a:gd name="T69" fmla="*/ 48 h 96"/>
                                  <a:gd name="T70" fmla="*/ 3 w 113"/>
                                  <a:gd name="T71" fmla="*/ 57 h 96"/>
                                  <a:gd name="T72" fmla="*/ 0 w 113"/>
                                  <a:gd name="T73" fmla="*/ 68 h 96"/>
                                  <a:gd name="T74" fmla="*/ 0 w 113"/>
                                  <a:gd name="T75" fmla="*/ 76 h 96"/>
                                  <a:gd name="T76" fmla="*/ 0 w 113"/>
                                  <a:gd name="T77" fmla="*/ 84 h 96"/>
                                  <a:gd name="T78" fmla="*/ 0 w 113"/>
                                  <a:gd name="T79" fmla="*/ 91 h 96"/>
                                  <a:gd name="T80" fmla="*/ 5 w 113"/>
                                  <a:gd name="T81" fmla="*/ 95 h 96"/>
                                  <a:gd name="T82" fmla="*/ 13 w 113"/>
                                  <a:gd name="T83" fmla="*/ 93 h 96"/>
                                  <a:gd name="T84" fmla="*/ 21 w 113"/>
                                  <a:gd name="T85" fmla="*/ 91 h 96"/>
                                  <a:gd name="T86" fmla="*/ 29 w 113"/>
                                  <a:gd name="T87" fmla="*/ 93 h 96"/>
                                  <a:gd name="T88" fmla="*/ 41 w 113"/>
                                  <a:gd name="T89" fmla="*/ 93 h 96"/>
                                  <a:gd name="T90" fmla="*/ 52 w 113"/>
                                  <a:gd name="T91" fmla="*/ 93 h 96"/>
                                  <a:gd name="T92" fmla="*/ 63 w 113"/>
                                  <a:gd name="T93" fmla="*/ 91 h 96"/>
                                  <a:gd name="T94" fmla="*/ 70 w 113"/>
                                  <a:gd name="T95" fmla="*/ 89 h 96"/>
                                  <a:gd name="T96" fmla="*/ 81 w 113"/>
                                  <a:gd name="T97" fmla="*/ 91 h 96"/>
                                  <a:gd name="T98" fmla="*/ 89 w 113"/>
                                  <a:gd name="T99" fmla="*/ 91 h 96"/>
                                  <a:gd name="T100" fmla="*/ 99 w 113"/>
                                  <a:gd name="T101" fmla="*/ 93 h 96"/>
                                  <a:gd name="T102" fmla="*/ 105 w 113"/>
                                  <a:gd name="T103" fmla="*/ 91 h 96"/>
                                  <a:gd name="T104" fmla="*/ 106 w 113"/>
                                  <a:gd name="T105" fmla="*/ 88 h 96"/>
                                  <a:gd name="T106" fmla="*/ 110 w 113"/>
                                  <a:gd name="T107" fmla="*/ 86 h 96"/>
                                  <a:gd name="T108" fmla="*/ 108 w 113"/>
                                  <a:gd name="T109" fmla="*/ 76 h 96"/>
                                  <a:gd name="T110" fmla="*/ 106 w 113"/>
                                  <a:gd name="T111" fmla="*/ 68 h 96"/>
                                  <a:gd name="T112" fmla="*/ 106 w 113"/>
                                  <a:gd name="T113" fmla="*/ 57 h 96"/>
                                  <a:gd name="T114" fmla="*/ 108 w 113"/>
                                  <a:gd name="T115" fmla="*/ 51 h 96"/>
                                  <a:gd name="T116" fmla="*/ 110 w 113"/>
                                  <a:gd name="T117" fmla="*/ 42 h 96"/>
                                  <a:gd name="T118" fmla="*/ 110 w 113"/>
                                  <a:gd name="T119" fmla="*/ 32 h 96"/>
                                  <a:gd name="T120" fmla="*/ 112 w 113"/>
                                  <a:gd name="T121" fmla="*/ 20 h 96"/>
                                  <a:gd name="T122" fmla="*/ 110 w 113"/>
                                  <a:gd name="T123" fmla="*/ 6 h 96"/>
                                  <a:gd name="T124" fmla="*/ 110 w 113"/>
                                  <a:gd name="T125" fmla="*/ 6 h 9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3" h="96">
                                    <a:moveTo>
                                      <a:pt x="110" y="6"/>
                                    </a:moveTo>
                                    <a:lnTo>
                                      <a:pt x="105" y="2"/>
                                    </a:lnTo>
                                    <a:lnTo>
                                      <a:pt x="99" y="0"/>
                                    </a:lnTo>
                                    <a:lnTo>
                                      <a:pt x="94" y="4"/>
                                    </a:lnTo>
                                    <a:lnTo>
                                      <a:pt x="89" y="6"/>
                                    </a:lnTo>
                                    <a:lnTo>
                                      <a:pt x="85" y="9"/>
                                    </a:lnTo>
                                    <a:lnTo>
                                      <a:pt x="81" y="9"/>
                                    </a:lnTo>
                                    <a:lnTo>
                                      <a:pt x="75" y="9"/>
                                    </a:lnTo>
                                    <a:lnTo>
                                      <a:pt x="71" y="13"/>
                                    </a:lnTo>
                                    <a:lnTo>
                                      <a:pt x="70" y="19"/>
                                    </a:lnTo>
                                    <a:lnTo>
                                      <a:pt x="68" y="24"/>
                                    </a:lnTo>
                                    <a:lnTo>
                                      <a:pt x="68" y="29"/>
                                    </a:lnTo>
                                    <a:lnTo>
                                      <a:pt x="63" y="24"/>
                                    </a:lnTo>
                                    <a:lnTo>
                                      <a:pt x="61" y="23"/>
                                    </a:lnTo>
                                    <a:lnTo>
                                      <a:pt x="57" y="23"/>
                                    </a:lnTo>
                                    <a:lnTo>
                                      <a:pt x="54" y="24"/>
                                    </a:lnTo>
                                    <a:lnTo>
                                      <a:pt x="50" y="29"/>
                                    </a:lnTo>
                                    <a:lnTo>
                                      <a:pt x="50" y="36"/>
                                    </a:lnTo>
                                    <a:lnTo>
                                      <a:pt x="48" y="38"/>
                                    </a:lnTo>
                                    <a:lnTo>
                                      <a:pt x="46" y="34"/>
                                    </a:lnTo>
                                    <a:lnTo>
                                      <a:pt x="45" y="32"/>
                                    </a:lnTo>
                                    <a:lnTo>
                                      <a:pt x="41" y="34"/>
                                    </a:lnTo>
                                    <a:lnTo>
                                      <a:pt x="36" y="38"/>
                                    </a:lnTo>
                                    <a:lnTo>
                                      <a:pt x="33" y="40"/>
                                    </a:lnTo>
                                    <a:lnTo>
                                      <a:pt x="33" y="46"/>
                                    </a:lnTo>
                                    <a:lnTo>
                                      <a:pt x="30" y="40"/>
                                    </a:lnTo>
                                    <a:lnTo>
                                      <a:pt x="30" y="34"/>
                                    </a:lnTo>
                                    <a:lnTo>
                                      <a:pt x="27" y="30"/>
                                    </a:lnTo>
                                    <a:lnTo>
                                      <a:pt x="25" y="32"/>
                                    </a:lnTo>
                                    <a:lnTo>
                                      <a:pt x="23" y="32"/>
                                    </a:lnTo>
                                    <a:lnTo>
                                      <a:pt x="21" y="30"/>
                                    </a:lnTo>
                                    <a:lnTo>
                                      <a:pt x="17" y="34"/>
                                    </a:lnTo>
                                    <a:lnTo>
                                      <a:pt x="16" y="38"/>
                                    </a:lnTo>
                                    <a:lnTo>
                                      <a:pt x="12" y="42"/>
                                    </a:lnTo>
                                    <a:lnTo>
                                      <a:pt x="9" y="48"/>
                                    </a:lnTo>
                                    <a:lnTo>
                                      <a:pt x="3" y="57"/>
                                    </a:lnTo>
                                    <a:lnTo>
                                      <a:pt x="0" y="68"/>
                                    </a:lnTo>
                                    <a:lnTo>
                                      <a:pt x="0" y="76"/>
                                    </a:lnTo>
                                    <a:lnTo>
                                      <a:pt x="0" y="84"/>
                                    </a:lnTo>
                                    <a:lnTo>
                                      <a:pt x="0" y="91"/>
                                    </a:lnTo>
                                    <a:lnTo>
                                      <a:pt x="5" y="95"/>
                                    </a:lnTo>
                                    <a:lnTo>
                                      <a:pt x="13" y="93"/>
                                    </a:lnTo>
                                    <a:lnTo>
                                      <a:pt x="21" y="91"/>
                                    </a:lnTo>
                                    <a:lnTo>
                                      <a:pt x="29" y="93"/>
                                    </a:lnTo>
                                    <a:lnTo>
                                      <a:pt x="41" y="93"/>
                                    </a:lnTo>
                                    <a:lnTo>
                                      <a:pt x="52" y="93"/>
                                    </a:lnTo>
                                    <a:lnTo>
                                      <a:pt x="63" y="91"/>
                                    </a:lnTo>
                                    <a:lnTo>
                                      <a:pt x="70" y="89"/>
                                    </a:lnTo>
                                    <a:lnTo>
                                      <a:pt x="81" y="91"/>
                                    </a:lnTo>
                                    <a:lnTo>
                                      <a:pt x="89" y="91"/>
                                    </a:lnTo>
                                    <a:lnTo>
                                      <a:pt x="99" y="93"/>
                                    </a:lnTo>
                                    <a:lnTo>
                                      <a:pt x="105" y="91"/>
                                    </a:lnTo>
                                    <a:lnTo>
                                      <a:pt x="106" y="88"/>
                                    </a:lnTo>
                                    <a:lnTo>
                                      <a:pt x="110" y="86"/>
                                    </a:lnTo>
                                    <a:lnTo>
                                      <a:pt x="108" y="76"/>
                                    </a:lnTo>
                                    <a:lnTo>
                                      <a:pt x="106" y="68"/>
                                    </a:lnTo>
                                    <a:lnTo>
                                      <a:pt x="106" y="57"/>
                                    </a:lnTo>
                                    <a:lnTo>
                                      <a:pt x="108" y="51"/>
                                    </a:lnTo>
                                    <a:lnTo>
                                      <a:pt x="110" y="42"/>
                                    </a:lnTo>
                                    <a:lnTo>
                                      <a:pt x="110" y="32"/>
                                    </a:lnTo>
                                    <a:lnTo>
                                      <a:pt x="112" y="20"/>
                                    </a:lnTo>
                                    <a:lnTo>
                                      <a:pt x="110"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1" name="Freeform 959"/>
                            <wps:cNvSpPr>
                              <a:spLocks/>
                            </wps:cNvSpPr>
                            <wps:spPr bwMode="auto">
                              <a:xfrm>
                                <a:off x="1503" y="4409"/>
                                <a:ext cx="113" cy="96"/>
                              </a:xfrm>
                              <a:custGeom>
                                <a:avLst/>
                                <a:gdLst>
                                  <a:gd name="T0" fmla="*/ 2 w 113"/>
                                  <a:gd name="T1" fmla="*/ 6 h 96"/>
                                  <a:gd name="T2" fmla="*/ 7 w 113"/>
                                  <a:gd name="T3" fmla="*/ 2 h 96"/>
                                  <a:gd name="T4" fmla="*/ 14 w 113"/>
                                  <a:gd name="T5" fmla="*/ 0 h 96"/>
                                  <a:gd name="T6" fmla="*/ 18 w 113"/>
                                  <a:gd name="T7" fmla="*/ 2 h 96"/>
                                  <a:gd name="T8" fmla="*/ 23 w 113"/>
                                  <a:gd name="T9" fmla="*/ 6 h 96"/>
                                  <a:gd name="T10" fmla="*/ 27 w 113"/>
                                  <a:gd name="T11" fmla="*/ 9 h 96"/>
                                  <a:gd name="T12" fmla="*/ 31 w 113"/>
                                  <a:gd name="T13" fmla="*/ 7 h 96"/>
                                  <a:gd name="T14" fmla="*/ 36 w 113"/>
                                  <a:gd name="T15" fmla="*/ 9 h 96"/>
                                  <a:gd name="T16" fmla="*/ 41 w 113"/>
                                  <a:gd name="T17" fmla="*/ 13 h 96"/>
                                  <a:gd name="T18" fmla="*/ 42 w 113"/>
                                  <a:gd name="T19" fmla="*/ 17 h 96"/>
                                  <a:gd name="T20" fmla="*/ 42 w 113"/>
                                  <a:gd name="T21" fmla="*/ 24 h 96"/>
                                  <a:gd name="T22" fmla="*/ 45 w 113"/>
                                  <a:gd name="T23" fmla="*/ 29 h 96"/>
                                  <a:gd name="T24" fmla="*/ 48 w 113"/>
                                  <a:gd name="T25" fmla="*/ 24 h 96"/>
                                  <a:gd name="T26" fmla="*/ 52 w 113"/>
                                  <a:gd name="T27" fmla="*/ 23 h 96"/>
                                  <a:gd name="T28" fmla="*/ 54 w 113"/>
                                  <a:gd name="T29" fmla="*/ 23 h 96"/>
                                  <a:gd name="T30" fmla="*/ 58 w 113"/>
                                  <a:gd name="T31" fmla="*/ 24 h 96"/>
                                  <a:gd name="T32" fmla="*/ 62 w 113"/>
                                  <a:gd name="T33" fmla="*/ 29 h 96"/>
                                  <a:gd name="T34" fmla="*/ 62 w 113"/>
                                  <a:gd name="T35" fmla="*/ 36 h 96"/>
                                  <a:gd name="T36" fmla="*/ 64 w 113"/>
                                  <a:gd name="T37" fmla="*/ 38 h 96"/>
                                  <a:gd name="T38" fmla="*/ 66 w 113"/>
                                  <a:gd name="T39" fmla="*/ 34 h 96"/>
                                  <a:gd name="T40" fmla="*/ 68 w 113"/>
                                  <a:gd name="T41" fmla="*/ 32 h 96"/>
                                  <a:gd name="T42" fmla="*/ 72 w 113"/>
                                  <a:gd name="T43" fmla="*/ 34 h 96"/>
                                  <a:gd name="T44" fmla="*/ 76 w 113"/>
                                  <a:gd name="T45" fmla="*/ 36 h 96"/>
                                  <a:gd name="T46" fmla="*/ 78 w 113"/>
                                  <a:gd name="T47" fmla="*/ 40 h 96"/>
                                  <a:gd name="T48" fmla="*/ 80 w 113"/>
                                  <a:gd name="T49" fmla="*/ 46 h 96"/>
                                  <a:gd name="T50" fmla="*/ 81 w 113"/>
                                  <a:gd name="T51" fmla="*/ 40 h 96"/>
                                  <a:gd name="T52" fmla="*/ 81 w 113"/>
                                  <a:gd name="T53" fmla="*/ 34 h 96"/>
                                  <a:gd name="T54" fmla="*/ 85 w 113"/>
                                  <a:gd name="T55" fmla="*/ 30 h 96"/>
                                  <a:gd name="T56" fmla="*/ 87 w 113"/>
                                  <a:gd name="T57" fmla="*/ 32 h 96"/>
                                  <a:gd name="T58" fmla="*/ 89 w 113"/>
                                  <a:gd name="T59" fmla="*/ 30 h 96"/>
                                  <a:gd name="T60" fmla="*/ 91 w 113"/>
                                  <a:gd name="T61" fmla="*/ 30 h 96"/>
                                  <a:gd name="T62" fmla="*/ 95 w 113"/>
                                  <a:gd name="T63" fmla="*/ 32 h 96"/>
                                  <a:gd name="T64" fmla="*/ 97 w 113"/>
                                  <a:gd name="T65" fmla="*/ 38 h 96"/>
                                  <a:gd name="T66" fmla="*/ 101 w 113"/>
                                  <a:gd name="T67" fmla="*/ 42 h 96"/>
                                  <a:gd name="T68" fmla="*/ 103 w 113"/>
                                  <a:gd name="T69" fmla="*/ 48 h 96"/>
                                  <a:gd name="T70" fmla="*/ 109 w 113"/>
                                  <a:gd name="T71" fmla="*/ 57 h 96"/>
                                  <a:gd name="T72" fmla="*/ 112 w 113"/>
                                  <a:gd name="T73" fmla="*/ 67 h 96"/>
                                  <a:gd name="T74" fmla="*/ 112 w 113"/>
                                  <a:gd name="T75" fmla="*/ 76 h 96"/>
                                  <a:gd name="T76" fmla="*/ 112 w 113"/>
                                  <a:gd name="T77" fmla="*/ 84 h 96"/>
                                  <a:gd name="T78" fmla="*/ 112 w 113"/>
                                  <a:gd name="T79" fmla="*/ 91 h 96"/>
                                  <a:gd name="T80" fmla="*/ 107 w 113"/>
                                  <a:gd name="T81" fmla="*/ 95 h 96"/>
                                  <a:gd name="T82" fmla="*/ 99 w 113"/>
                                  <a:gd name="T83" fmla="*/ 93 h 96"/>
                                  <a:gd name="T84" fmla="*/ 91 w 113"/>
                                  <a:gd name="T85" fmla="*/ 91 h 96"/>
                                  <a:gd name="T86" fmla="*/ 84 w 113"/>
                                  <a:gd name="T87" fmla="*/ 93 h 96"/>
                                  <a:gd name="T88" fmla="*/ 72 w 113"/>
                                  <a:gd name="T89" fmla="*/ 93 h 96"/>
                                  <a:gd name="T90" fmla="*/ 60 w 113"/>
                                  <a:gd name="T91" fmla="*/ 93 h 96"/>
                                  <a:gd name="T92" fmla="*/ 48 w 113"/>
                                  <a:gd name="T93" fmla="*/ 91 h 96"/>
                                  <a:gd name="T94" fmla="*/ 42 w 113"/>
                                  <a:gd name="T95" fmla="*/ 89 h 96"/>
                                  <a:gd name="T96" fmla="*/ 31 w 113"/>
                                  <a:gd name="T97" fmla="*/ 91 h 96"/>
                                  <a:gd name="T98" fmla="*/ 23 w 113"/>
                                  <a:gd name="T99" fmla="*/ 91 h 96"/>
                                  <a:gd name="T100" fmla="*/ 14 w 113"/>
                                  <a:gd name="T101" fmla="*/ 91 h 96"/>
                                  <a:gd name="T102" fmla="*/ 7 w 113"/>
                                  <a:gd name="T103" fmla="*/ 91 h 96"/>
                                  <a:gd name="T104" fmla="*/ 6 w 113"/>
                                  <a:gd name="T105" fmla="*/ 88 h 96"/>
                                  <a:gd name="T106" fmla="*/ 2 w 113"/>
                                  <a:gd name="T107" fmla="*/ 84 h 96"/>
                                  <a:gd name="T108" fmla="*/ 4 w 113"/>
                                  <a:gd name="T109" fmla="*/ 74 h 96"/>
                                  <a:gd name="T110" fmla="*/ 6 w 113"/>
                                  <a:gd name="T111" fmla="*/ 67 h 96"/>
                                  <a:gd name="T112" fmla="*/ 6 w 113"/>
                                  <a:gd name="T113" fmla="*/ 57 h 96"/>
                                  <a:gd name="T114" fmla="*/ 4 w 113"/>
                                  <a:gd name="T115" fmla="*/ 51 h 96"/>
                                  <a:gd name="T116" fmla="*/ 2 w 113"/>
                                  <a:gd name="T117" fmla="*/ 42 h 96"/>
                                  <a:gd name="T118" fmla="*/ 0 w 113"/>
                                  <a:gd name="T119" fmla="*/ 30 h 96"/>
                                  <a:gd name="T120" fmla="*/ 0 w 113"/>
                                  <a:gd name="T121" fmla="*/ 19 h 96"/>
                                  <a:gd name="T122" fmla="*/ 2 w 113"/>
                                  <a:gd name="T123" fmla="*/ 6 h 96"/>
                                  <a:gd name="T124" fmla="*/ 2 w 113"/>
                                  <a:gd name="T125" fmla="*/ 6 h 9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13" h="96">
                                    <a:moveTo>
                                      <a:pt x="2" y="6"/>
                                    </a:moveTo>
                                    <a:lnTo>
                                      <a:pt x="7" y="2"/>
                                    </a:lnTo>
                                    <a:lnTo>
                                      <a:pt x="14" y="0"/>
                                    </a:lnTo>
                                    <a:lnTo>
                                      <a:pt x="18" y="2"/>
                                    </a:lnTo>
                                    <a:lnTo>
                                      <a:pt x="23" y="6"/>
                                    </a:lnTo>
                                    <a:lnTo>
                                      <a:pt x="27" y="9"/>
                                    </a:lnTo>
                                    <a:lnTo>
                                      <a:pt x="31" y="7"/>
                                    </a:lnTo>
                                    <a:lnTo>
                                      <a:pt x="36" y="9"/>
                                    </a:lnTo>
                                    <a:lnTo>
                                      <a:pt x="41" y="13"/>
                                    </a:lnTo>
                                    <a:lnTo>
                                      <a:pt x="42" y="17"/>
                                    </a:lnTo>
                                    <a:lnTo>
                                      <a:pt x="42" y="24"/>
                                    </a:lnTo>
                                    <a:lnTo>
                                      <a:pt x="45" y="29"/>
                                    </a:lnTo>
                                    <a:lnTo>
                                      <a:pt x="48" y="24"/>
                                    </a:lnTo>
                                    <a:lnTo>
                                      <a:pt x="52" y="23"/>
                                    </a:lnTo>
                                    <a:lnTo>
                                      <a:pt x="54" y="23"/>
                                    </a:lnTo>
                                    <a:lnTo>
                                      <a:pt x="58" y="24"/>
                                    </a:lnTo>
                                    <a:lnTo>
                                      <a:pt x="62" y="29"/>
                                    </a:lnTo>
                                    <a:lnTo>
                                      <a:pt x="62" y="36"/>
                                    </a:lnTo>
                                    <a:lnTo>
                                      <a:pt x="64" y="38"/>
                                    </a:lnTo>
                                    <a:lnTo>
                                      <a:pt x="66" y="34"/>
                                    </a:lnTo>
                                    <a:lnTo>
                                      <a:pt x="68" y="32"/>
                                    </a:lnTo>
                                    <a:lnTo>
                                      <a:pt x="72" y="34"/>
                                    </a:lnTo>
                                    <a:lnTo>
                                      <a:pt x="76" y="36"/>
                                    </a:lnTo>
                                    <a:lnTo>
                                      <a:pt x="78" y="40"/>
                                    </a:lnTo>
                                    <a:lnTo>
                                      <a:pt x="80" y="46"/>
                                    </a:lnTo>
                                    <a:lnTo>
                                      <a:pt x="81" y="40"/>
                                    </a:lnTo>
                                    <a:lnTo>
                                      <a:pt x="81" y="34"/>
                                    </a:lnTo>
                                    <a:lnTo>
                                      <a:pt x="85" y="30"/>
                                    </a:lnTo>
                                    <a:lnTo>
                                      <a:pt x="87" y="32"/>
                                    </a:lnTo>
                                    <a:lnTo>
                                      <a:pt x="89" y="30"/>
                                    </a:lnTo>
                                    <a:lnTo>
                                      <a:pt x="91" y="30"/>
                                    </a:lnTo>
                                    <a:lnTo>
                                      <a:pt x="95" y="32"/>
                                    </a:lnTo>
                                    <a:lnTo>
                                      <a:pt x="97" y="38"/>
                                    </a:lnTo>
                                    <a:lnTo>
                                      <a:pt x="101" y="42"/>
                                    </a:lnTo>
                                    <a:lnTo>
                                      <a:pt x="103" y="48"/>
                                    </a:lnTo>
                                    <a:lnTo>
                                      <a:pt x="109" y="57"/>
                                    </a:lnTo>
                                    <a:lnTo>
                                      <a:pt x="112" y="67"/>
                                    </a:lnTo>
                                    <a:lnTo>
                                      <a:pt x="112" y="76"/>
                                    </a:lnTo>
                                    <a:lnTo>
                                      <a:pt x="112" y="84"/>
                                    </a:lnTo>
                                    <a:lnTo>
                                      <a:pt x="112" y="91"/>
                                    </a:lnTo>
                                    <a:lnTo>
                                      <a:pt x="107" y="95"/>
                                    </a:lnTo>
                                    <a:lnTo>
                                      <a:pt x="99" y="93"/>
                                    </a:lnTo>
                                    <a:lnTo>
                                      <a:pt x="91" y="91"/>
                                    </a:lnTo>
                                    <a:lnTo>
                                      <a:pt x="84" y="93"/>
                                    </a:lnTo>
                                    <a:lnTo>
                                      <a:pt x="72" y="93"/>
                                    </a:lnTo>
                                    <a:lnTo>
                                      <a:pt x="60" y="93"/>
                                    </a:lnTo>
                                    <a:lnTo>
                                      <a:pt x="48" y="91"/>
                                    </a:lnTo>
                                    <a:lnTo>
                                      <a:pt x="42" y="89"/>
                                    </a:lnTo>
                                    <a:lnTo>
                                      <a:pt x="31" y="91"/>
                                    </a:lnTo>
                                    <a:lnTo>
                                      <a:pt x="23" y="91"/>
                                    </a:lnTo>
                                    <a:lnTo>
                                      <a:pt x="14" y="91"/>
                                    </a:lnTo>
                                    <a:lnTo>
                                      <a:pt x="7" y="91"/>
                                    </a:lnTo>
                                    <a:lnTo>
                                      <a:pt x="6" y="88"/>
                                    </a:lnTo>
                                    <a:lnTo>
                                      <a:pt x="2" y="84"/>
                                    </a:lnTo>
                                    <a:lnTo>
                                      <a:pt x="4" y="74"/>
                                    </a:lnTo>
                                    <a:lnTo>
                                      <a:pt x="6" y="67"/>
                                    </a:lnTo>
                                    <a:lnTo>
                                      <a:pt x="6" y="57"/>
                                    </a:lnTo>
                                    <a:lnTo>
                                      <a:pt x="4" y="51"/>
                                    </a:lnTo>
                                    <a:lnTo>
                                      <a:pt x="2" y="42"/>
                                    </a:lnTo>
                                    <a:lnTo>
                                      <a:pt x="0" y="30"/>
                                    </a:lnTo>
                                    <a:lnTo>
                                      <a:pt x="0" y="19"/>
                                    </a:lnTo>
                                    <a:lnTo>
                                      <a:pt x="2" y="6"/>
                                    </a:lnTo>
                                  </a:path>
                                </a:pathLst>
                              </a:custGeom>
                              <a:solidFill>
                                <a:srgbClr val="00F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g:grpSp>
                        <wps:wsp>
                          <wps:cNvPr id="1812" name="Freeform 960"/>
                          <wps:cNvSpPr>
                            <a:spLocks/>
                          </wps:cNvSpPr>
                          <wps:spPr bwMode="auto">
                            <a:xfrm>
                              <a:off x="4379" y="3735"/>
                              <a:ext cx="205" cy="19"/>
                            </a:xfrm>
                            <a:custGeom>
                              <a:avLst/>
                              <a:gdLst>
                                <a:gd name="T0" fmla="*/ 0 w 210"/>
                                <a:gd name="T1" fmla="*/ 13 h 28"/>
                                <a:gd name="T2" fmla="*/ 204 w 210"/>
                                <a:gd name="T3" fmla="*/ 0 h 28"/>
                                <a:gd name="T4" fmla="*/ 204 w 210"/>
                                <a:gd name="T5" fmla="*/ 7 h 28"/>
                                <a:gd name="T6" fmla="*/ 0 w 210"/>
                                <a:gd name="T7" fmla="*/ 18 h 28"/>
                                <a:gd name="T8" fmla="*/ 0 w 210"/>
                                <a:gd name="T9" fmla="*/ 13 h 28"/>
                                <a:gd name="T10" fmla="*/ 0 w 210"/>
                                <a:gd name="T11" fmla="*/ 13 h 2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10" h="28">
                                  <a:moveTo>
                                    <a:pt x="0" y="19"/>
                                  </a:moveTo>
                                  <a:lnTo>
                                    <a:pt x="209" y="0"/>
                                  </a:lnTo>
                                  <a:lnTo>
                                    <a:pt x="209" y="11"/>
                                  </a:lnTo>
                                  <a:lnTo>
                                    <a:pt x="0" y="27"/>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3" name="Freeform 961"/>
                          <wps:cNvSpPr>
                            <a:spLocks/>
                          </wps:cNvSpPr>
                          <wps:spPr bwMode="auto">
                            <a:xfrm>
                              <a:off x="4437" y="3745"/>
                              <a:ext cx="193" cy="22"/>
                            </a:xfrm>
                            <a:custGeom>
                              <a:avLst/>
                              <a:gdLst>
                                <a:gd name="T0" fmla="*/ 0 w 198"/>
                                <a:gd name="T1" fmla="*/ 13 h 31"/>
                                <a:gd name="T2" fmla="*/ 192 w 198"/>
                                <a:gd name="T3" fmla="*/ 0 h 31"/>
                                <a:gd name="T4" fmla="*/ 192 w 198"/>
                                <a:gd name="T5" fmla="*/ 7 h 31"/>
                                <a:gd name="T6" fmla="*/ 0 w 198"/>
                                <a:gd name="T7" fmla="*/ 21 h 31"/>
                                <a:gd name="T8" fmla="*/ 0 w 198"/>
                                <a:gd name="T9" fmla="*/ 13 h 31"/>
                                <a:gd name="T10" fmla="*/ 0 w 198"/>
                                <a:gd name="T11" fmla="*/ 13 h 3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8" h="31">
                                  <a:moveTo>
                                    <a:pt x="0" y="19"/>
                                  </a:moveTo>
                                  <a:lnTo>
                                    <a:pt x="197" y="0"/>
                                  </a:lnTo>
                                  <a:lnTo>
                                    <a:pt x="197" y="10"/>
                                  </a:lnTo>
                                  <a:lnTo>
                                    <a:pt x="0" y="30"/>
                                  </a:lnTo>
                                  <a:lnTo>
                                    <a:pt x="0" y="19"/>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4" name="Freeform 962"/>
                          <wps:cNvSpPr>
                            <a:spLocks/>
                          </wps:cNvSpPr>
                          <wps:spPr bwMode="auto">
                            <a:xfrm>
                              <a:off x="4492" y="3759"/>
                              <a:ext cx="185" cy="23"/>
                            </a:xfrm>
                            <a:custGeom>
                              <a:avLst/>
                              <a:gdLst>
                                <a:gd name="T0" fmla="*/ 0 w 188"/>
                                <a:gd name="T1" fmla="*/ 14 h 35"/>
                                <a:gd name="T2" fmla="*/ 184 w 188"/>
                                <a:gd name="T3" fmla="*/ 0 h 35"/>
                                <a:gd name="T4" fmla="*/ 184 w 188"/>
                                <a:gd name="T5" fmla="*/ 9 h 35"/>
                                <a:gd name="T6" fmla="*/ 0 w 188"/>
                                <a:gd name="T7" fmla="*/ 22 h 35"/>
                                <a:gd name="T8" fmla="*/ 0 w 188"/>
                                <a:gd name="T9" fmla="*/ 14 h 35"/>
                                <a:gd name="T10" fmla="*/ 0 w 188"/>
                                <a:gd name="T11" fmla="*/ 14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8" h="35">
                                  <a:moveTo>
                                    <a:pt x="0" y="21"/>
                                  </a:moveTo>
                                  <a:lnTo>
                                    <a:pt x="187" y="0"/>
                                  </a:lnTo>
                                  <a:lnTo>
                                    <a:pt x="187" y="13"/>
                                  </a:lnTo>
                                  <a:lnTo>
                                    <a:pt x="0" y="34"/>
                                  </a:lnTo>
                                  <a:lnTo>
                                    <a:pt x="0" y="21"/>
                                  </a:lnTo>
                                </a:path>
                              </a:pathLst>
                            </a:custGeom>
                            <a:solidFill>
                              <a:srgbClr val="C0C0C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5" name="Freeform 963"/>
                          <wps:cNvSpPr>
                            <a:spLocks/>
                          </wps:cNvSpPr>
                          <wps:spPr bwMode="auto">
                            <a:xfrm>
                              <a:off x="4395" y="3547"/>
                              <a:ext cx="42" cy="195"/>
                            </a:xfrm>
                            <a:custGeom>
                              <a:avLst/>
                              <a:gdLst>
                                <a:gd name="T0" fmla="*/ 41 w 43"/>
                                <a:gd name="T1" fmla="*/ 194 h 285"/>
                                <a:gd name="T2" fmla="*/ 0 w 43"/>
                                <a:gd name="T3" fmla="*/ 187 h 285"/>
                                <a:gd name="T4" fmla="*/ 0 w 43"/>
                                <a:gd name="T5" fmla="*/ 0 h 285"/>
                                <a:gd name="T6" fmla="*/ 41 w 43"/>
                                <a:gd name="T7" fmla="*/ 0 h 285"/>
                                <a:gd name="T8" fmla="*/ 41 w 43"/>
                                <a:gd name="T9" fmla="*/ 194 h 285"/>
                                <a:gd name="T10" fmla="*/ 41 w 43"/>
                                <a:gd name="T11" fmla="*/ 194 h 28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3" h="285">
                                  <a:moveTo>
                                    <a:pt x="42" y="284"/>
                                  </a:moveTo>
                                  <a:lnTo>
                                    <a:pt x="0" y="274"/>
                                  </a:lnTo>
                                  <a:lnTo>
                                    <a:pt x="0" y="0"/>
                                  </a:lnTo>
                                  <a:lnTo>
                                    <a:pt x="42" y="0"/>
                                  </a:lnTo>
                                  <a:lnTo>
                                    <a:pt x="42" y="284"/>
                                  </a:lnTo>
                                </a:path>
                              </a:pathLst>
                            </a:custGeom>
                            <a:solidFill>
                              <a:srgbClr val="A1A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6" name="AutoShape 964"/>
                          <wps:cNvSpPr>
                            <a:spLocks noChangeArrowheads="1"/>
                          </wps:cNvSpPr>
                          <wps:spPr bwMode="auto">
                            <a:xfrm flipV="1">
                              <a:off x="3930" y="3012"/>
                              <a:ext cx="2256" cy="1381"/>
                            </a:xfrm>
                            <a:prstGeom prst="roundRect">
                              <a:avLst>
                                <a:gd name="adj" fmla="val 0"/>
                              </a:avLst>
                            </a:prstGeom>
                            <a:noFill/>
                            <a:ln w="9525">
                              <a:solidFill>
                                <a:srgbClr val="000000"/>
                              </a:solidFill>
                              <a:round/>
                              <a:headEnd/>
                              <a:tailEn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7" name="Freeform 965"/>
                          <wps:cNvSpPr>
                            <a:spLocks/>
                          </wps:cNvSpPr>
                          <wps:spPr bwMode="auto">
                            <a:xfrm>
                              <a:off x="3994" y="3357"/>
                              <a:ext cx="568" cy="375"/>
                            </a:xfrm>
                            <a:custGeom>
                              <a:avLst/>
                              <a:gdLst>
                                <a:gd name="T0" fmla="*/ 0 w 580"/>
                                <a:gd name="T1" fmla="*/ 314 h 549"/>
                                <a:gd name="T2" fmla="*/ 567 w 580"/>
                                <a:gd name="T3" fmla="*/ 374 h 549"/>
                                <a:gd name="T4" fmla="*/ 567 w 580"/>
                                <a:gd name="T5" fmla="*/ 144 h 549"/>
                                <a:gd name="T6" fmla="*/ 204 w 580"/>
                                <a:gd name="T7" fmla="*/ 0 h 549"/>
                                <a:gd name="T8" fmla="*/ 0 w 580"/>
                                <a:gd name="T9" fmla="*/ 256 h 549"/>
                                <a:gd name="T10" fmla="*/ 0 w 580"/>
                                <a:gd name="T11" fmla="*/ 314 h 549"/>
                                <a:gd name="T12" fmla="*/ 0 w 580"/>
                                <a:gd name="T13" fmla="*/ 314 h 54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80" h="549">
                                  <a:moveTo>
                                    <a:pt x="0" y="460"/>
                                  </a:moveTo>
                                  <a:lnTo>
                                    <a:pt x="579" y="548"/>
                                  </a:lnTo>
                                  <a:lnTo>
                                    <a:pt x="579" y="211"/>
                                  </a:lnTo>
                                  <a:lnTo>
                                    <a:pt x="208" y="0"/>
                                  </a:lnTo>
                                  <a:lnTo>
                                    <a:pt x="0" y="375"/>
                                  </a:lnTo>
                                  <a:lnTo>
                                    <a:pt x="0" y="460"/>
                                  </a:lnTo>
                                </a:path>
                              </a:pathLst>
                            </a:custGeom>
                            <a:solidFill>
                              <a:srgbClr val="FFC281"/>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8" name="Freeform 966"/>
                          <wps:cNvSpPr>
                            <a:spLocks/>
                          </wps:cNvSpPr>
                          <wps:spPr bwMode="auto">
                            <a:xfrm>
                              <a:off x="4116" y="3684"/>
                              <a:ext cx="377" cy="98"/>
                            </a:xfrm>
                            <a:custGeom>
                              <a:avLst/>
                              <a:gdLst>
                                <a:gd name="T0" fmla="*/ 0 w 385"/>
                                <a:gd name="T1" fmla="*/ 0 h 143"/>
                                <a:gd name="T2" fmla="*/ 376 w 385"/>
                                <a:gd name="T3" fmla="*/ 97 h 143"/>
                                <a:gd name="T4" fmla="*/ 376 w 385"/>
                                <a:gd name="T5" fmla="*/ 82 h 143"/>
                                <a:gd name="T6" fmla="*/ 195 w 385"/>
                                <a:gd name="T7" fmla="*/ 27 h 143"/>
                                <a:gd name="T8" fmla="*/ 0 w 385"/>
                                <a:gd name="T9" fmla="*/ 0 h 143"/>
                                <a:gd name="T10" fmla="*/ 0 w 385"/>
                                <a:gd name="T11" fmla="*/ 0 h 1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85" h="143">
                                  <a:moveTo>
                                    <a:pt x="0" y="0"/>
                                  </a:moveTo>
                                  <a:lnTo>
                                    <a:pt x="384" y="142"/>
                                  </a:lnTo>
                                  <a:lnTo>
                                    <a:pt x="384" y="119"/>
                                  </a:lnTo>
                                  <a:lnTo>
                                    <a:pt x="199" y="39"/>
                                  </a:lnTo>
                                  <a:lnTo>
                                    <a:pt x="0" y="0"/>
                                  </a:lnTo>
                                </a:path>
                              </a:pathLst>
                            </a:custGeom>
                            <a:solidFill>
                              <a:srgbClr val="80808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19" name="Freeform 967"/>
                          <wps:cNvSpPr>
                            <a:spLocks/>
                          </wps:cNvSpPr>
                          <wps:spPr bwMode="auto">
                            <a:xfrm>
                              <a:off x="4336" y="3566"/>
                              <a:ext cx="86" cy="150"/>
                            </a:xfrm>
                            <a:custGeom>
                              <a:avLst/>
                              <a:gdLst>
                                <a:gd name="T0" fmla="*/ 0 w 86"/>
                                <a:gd name="T1" fmla="*/ 140 h 220"/>
                                <a:gd name="T2" fmla="*/ 85 w 86"/>
                                <a:gd name="T3" fmla="*/ 149 h 220"/>
                                <a:gd name="T4" fmla="*/ 64 w 86"/>
                                <a:gd name="T5" fmla="*/ 0 h 220"/>
                                <a:gd name="T6" fmla="*/ 0 w 86"/>
                                <a:gd name="T7" fmla="*/ 140 h 220"/>
                                <a:gd name="T8" fmla="*/ 0 w 86"/>
                                <a:gd name="T9" fmla="*/ 140 h 2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6" h="220">
                                  <a:moveTo>
                                    <a:pt x="0" y="206"/>
                                  </a:moveTo>
                                  <a:lnTo>
                                    <a:pt x="85" y="219"/>
                                  </a:lnTo>
                                  <a:lnTo>
                                    <a:pt x="64" y="0"/>
                                  </a:lnTo>
                                  <a:lnTo>
                                    <a:pt x="0" y="206"/>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0" name="Freeform 968"/>
                          <wps:cNvSpPr>
                            <a:spLocks/>
                          </wps:cNvSpPr>
                          <wps:spPr bwMode="auto">
                            <a:xfrm>
                              <a:off x="4101" y="3680"/>
                              <a:ext cx="576" cy="102"/>
                            </a:xfrm>
                            <a:custGeom>
                              <a:avLst/>
                              <a:gdLst>
                                <a:gd name="T0" fmla="*/ 0 w 588"/>
                                <a:gd name="T1" fmla="*/ 0 h 149"/>
                                <a:gd name="T2" fmla="*/ 458 w 588"/>
                                <a:gd name="T3" fmla="*/ 49 h 149"/>
                                <a:gd name="T4" fmla="*/ 483 w 588"/>
                                <a:gd name="T5" fmla="*/ 54 h 149"/>
                                <a:gd name="T6" fmla="*/ 483 w 588"/>
                                <a:gd name="T7" fmla="*/ 61 h 149"/>
                                <a:gd name="T8" fmla="*/ 527 w 588"/>
                                <a:gd name="T9" fmla="*/ 65 h 149"/>
                                <a:gd name="T10" fmla="*/ 527 w 588"/>
                                <a:gd name="T11" fmla="*/ 72 h 149"/>
                                <a:gd name="T12" fmla="*/ 575 w 588"/>
                                <a:gd name="T13" fmla="*/ 78 h 149"/>
                                <a:gd name="T14" fmla="*/ 575 w 588"/>
                                <a:gd name="T15" fmla="*/ 87 h 149"/>
                                <a:gd name="T16" fmla="*/ 392 w 588"/>
                                <a:gd name="T17" fmla="*/ 101 h 149"/>
                                <a:gd name="T18" fmla="*/ 392 w 588"/>
                                <a:gd name="T19" fmla="*/ 92 h 149"/>
                                <a:gd name="T20" fmla="*/ 335 w 588"/>
                                <a:gd name="T21" fmla="*/ 86 h 149"/>
                                <a:gd name="T22" fmla="*/ 335 w 588"/>
                                <a:gd name="T23" fmla="*/ 78 h 149"/>
                                <a:gd name="T24" fmla="*/ 278 w 588"/>
                                <a:gd name="T25" fmla="*/ 72 h 149"/>
                                <a:gd name="T26" fmla="*/ 278 w 588"/>
                                <a:gd name="T27" fmla="*/ 66 h 149"/>
                                <a:gd name="T28" fmla="*/ 0 w 588"/>
                                <a:gd name="T29" fmla="*/ 0 h 149"/>
                                <a:gd name="T30" fmla="*/ 0 w 588"/>
                                <a:gd name="T31" fmla="*/ 0 h 149"/>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588" h="149">
                                  <a:moveTo>
                                    <a:pt x="0" y="0"/>
                                  </a:moveTo>
                                  <a:lnTo>
                                    <a:pt x="468" y="72"/>
                                  </a:lnTo>
                                  <a:lnTo>
                                    <a:pt x="493" y="79"/>
                                  </a:lnTo>
                                  <a:lnTo>
                                    <a:pt x="493" y="89"/>
                                  </a:lnTo>
                                  <a:lnTo>
                                    <a:pt x="538" y="95"/>
                                  </a:lnTo>
                                  <a:lnTo>
                                    <a:pt x="538" y="105"/>
                                  </a:lnTo>
                                  <a:lnTo>
                                    <a:pt x="587" y="114"/>
                                  </a:lnTo>
                                  <a:lnTo>
                                    <a:pt x="587" y="127"/>
                                  </a:lnTo>
                                  <a:lnTo>
                                    <a:pt x="400" y="148"/>
                                  </a:lnTo>
                                  <a:lnTo>
                                    <a:pt x="400" y="135"/>
                                  </a:lnTo>
                                  <a:lnTo>
                                    <a:pt x="342" y="125"/>
                                  </a:lnTo>
                                  <a:lnTo>
                                    <a:pt x="342" y="114"/>
                                  </a:lnTo>
                                  <a:lnTo>
                                    <a:pt x="284" y="105"/>
                                  </a:lnTo>
                                  <a:lnTo>
                                    <a:pt x="284" y="97"/>
                                  </a:lnTo>
                                  <a:lnTo>
                                    <a:pt x="0" y="0"/>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1" name="Freeform 969"/>
                          <wps:cNvSpPr>
                            <a:spLocks/>
                          </wps:cNvSpPr>
                          <wps:spPr bwMode="auto">
                            <a:xfrm>
                              <a:off x="3994" y="3369"/>
                              <a:ext cx="565" cy="286"/>
                            </a:xfrm>
                            <a:custGeom>
                              <a:avLst/>
                              <a:gdLst>
                                <a:gd name="T0" fmla="*/ 0 w 578"/>
                                <a:gd name="T1" fmla="*/ 226 h 418"/>
                                <a:gd name="T2" fmla="*/ 180 w 578"/>
                                <a:gd name="T3" fmla="*/ 0 h 418"/>
                                <a:gd name="T4" fmla="*/ 564 w 578"/>
                                <a:gd name="T5" fmla="*/ 173 h 418"/>
                                <a:gd name="T6" fmla="*/ 564 w 578"/>
                                <a:gd name="T7" fmla="*/ 224 h 418"/>
                                <a:gd name="T8" fmla="*/ 463 w 578"/>
                                <a:gd name="T9" fmla="*/ 285 h 418"/>
                                <a:gd name="T10" fmla="*/ 463 w 578"/>
                                <a:gd name="T11" fmla="*/ 182 h 418"/>
                                <a:gd name="T12" fmla="*/ 424 w 578"/>
                                <a:gd name="T13" fmla="*/ 182 h 418"/>
                                <a:gd name="T14" fmla="*/ 403 w 578"/>
                                <a:gd name="T15" fmla="*/ 137 h 418"/>
                                <a:gd name="T16" fmla="*/ 187 w 578"/>
                                <a:gd name="T17" fmla="*/ 31 h 418"/>
                                <a:gd name="T18" fmla="*/ 187 w 578"/>
                                <a:gd name="T19" fmla="*/ 49 h 418"/>
                                <a:gd name="T20" fmla="*/ 163 w 578"/>
                                <a:gd name="T21" fmla="*/ 61 h 418"/>
                                <a:gd name="T22" fmla="*/ 159 w 578"/>
                                <a:gd name="T23" fmla="*/ 53 h 418"/>
                                <a:gd name="T24" fmla="*/ 0 w 578"/>
                                <a:gd name="T25" fmla="*/ 255 h 418"/>
                                <a:gd name="T26" fmla="*/ 0 w 578"/>
                                <a:gd name="T27" fmla="*/ 226 h 418"/>
                                <a:gd name="T28" fmla="*/ 0 w 578"/>
                                <a:gd name="T29" fmla="*/ 226 h 41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578" h="418">
                                  <a:moveTo>
                                    <a:pt x="0" y="331"/>
                                  </a:moveTo>
                                  <a:lnTo>
                                    <a:pt x="184" y="0"/>
                                  </a:lnTo>
                                  <a:lnTo>
                                    <a:pt x="577" y="253"/>
                                  </a:lnTo>
                                  <a:lnTo>
                                    <a:pt x="577" y="327"/>
                                  </a:lnTo>
                                  <a:lnTo>
                                    <a:pt x="474" y="417"/>
                                  </a:lnTo>
                                  <a:lnTo>
                                    <a:pt x="474" y="266"/>
                                  </a:lnTo>
                                  <a:lnTo>
                                    <a:pt x="434" y="266"/>
                                  </a:lnTo>
                                  <a:lnTo>
                                    <a:pt x="412" y="200"/>
                                  </a:lnTo>
                                  <a:lnTo>
                                    <a:pt x="191" y="46"/>
                                  </a:lnTo>
                                  <a:lnTo>
                                    <a:pt x="191" y="72"/>
                                  </a:lnTo>
                                  <a:lnTo>
                                    <a:pt x="167" y="89"/>
                                  </a:lnTo>
                                  <a:lnTo>
                                    <a:pt x="163" y="78"/>
                                  </a:lnTo>
                                  <a:lnTo>
                                    <a:pt x="0" y="373"/>
                                  </a:lnTo>
                                  <a:lnTo>
                                    <a:pt x="0" y="331"/>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2" name="Freeform 970"/>
                          <wps:cNvSpPr>
                            <a:spLocks/>
                          </wps:cNvSpPr>
                          <wps:spPr bwMode="auto">
                            <a:xfrm>
                              <a:off x="4137" y="3341"/>
                              <a:ext cx="1474" cy="217"/>
                            </a:xfrm>
                            <a:custGeom>
                              <a:avLst/>
                              <a:gdLst>
                                <a:gd name="T0" fmla="*/ 0 w 1506"/>
                                <a:gd name="T1" fmla="*/ 0 h 315"/>
                                <a:gd name="T2" fmla="*/ 881 w 1506"/>
                                <a:gd name="T3" fmla="*/ 70 h 315"/>
                                <a:gd name="T4" fmla="*/ 1473 w 1506"/>
                                <a:gd name="T5" fmla="*/ 216 h 315"/>
                                <a:gd name="T6" fmla="*/ 279 w 1506"/>
                                <a:gd name="T7" fmla="*/ 192 h 315"/>
                                <a:gd name="T8" fmla="*/ 274 w 1506"/>
                                <a:gd name="T9" fmla="*/ 153 h 315"/>
                                <a:gd name="T10" fmla="*/ 308 w 1506"/>
                                <a:gd name="T11" fmla="*/ 153 h 315"/>
                                <a:gd name="T12" fmla="*/ 0 w 1506"/>
                                <a:gd name="T13" fmla="*/ 0 h 315"/>
                                <a:gd name="T14" fmla="*/ 0 w 1506"/>
                                <a:gd name="T15" fmla="*/ 0 h 31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506" h="315">
                                  <a:moveTo>
                                    <a:pt x="0" y="0"/>
                                  </a:moveTo>
                                  <a:lnTo>
                                    <a:pt x="900" y="102"/>
                                  </a:lnTo>
                                  <a:lnTo>
                                    <a:pt x="1505" y="314"/>
                                  </a:lnTo>
                                  <a:lnTo>
                                    <a:pt x="285" y="278"/>
                                  </a:lnTo>
                                  <a:lnTo>
                                    <a:pt x="280" y="222"/>
                                  </a:lnTo>
                                  <a:lnTo>
                                    <a:pt x="315" y="222"/>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pic:pic xmlns:pic="http://schemas.openxmlformats.org/drawingml/2006/picture">
                          <pic:nvPicPr>
                            <pic:cNvPr id="1823" name="Picture 971"/>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0800000" flipV="1">
                              <a:off x="5346" y="3041"/>
                              <a:ext cx="549" cy="48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24" name="Freeform 972"/>
                          <wps:cNvSpPr>
                            <a:spLocks/>
                          </wps:cNvSpPr>
                          <wps:spPr bwMode="auto">
                            <a:xfrm>
                              <a:off x="4109" y="3579"/>
                              <a:ext cx="81" cy="112"/>
                            </a:xfrm>
                            <a:custGeom>
                              <a:avLst/>
                              <a:gdLst>
                                <a:gd name="T0" fmla="*/ 0 w 83"/>
                                <a:gd name="T1" fmla="*/ 0 h 164"/>
                                <a:gd name="T2" fmla="*/ 80 w 83"/>
                                <a:gd name="T3" fmla="*/ 0 h 164"/>
                                <a:gd name="T4" fmla="*/ 80 w 83"/>
                                <a:gd name="T5" fmla="*/ 111 h 164"/>
                                <a:gd name="T6" fmla="*/ 0 w 83"/>
                                <a:gd name="T7" fmla="*/ 103 h 164"/>
                                <a:gd name="T8" fmla="*/ 0 w 83"/>
                                <a:gd name="T9" fmla="*/ 0 h 164"/>
                                <a:gd name="T10" fmla="*/ 0 w 83"/>
                                <a:gd name="T11" fmla="*/ 0 h 164"/>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164">
                                  <a:moveTo>
                                    <a:pt x="0" y="0"/>
                                  </a:moveTo>
                                  <a:lnTo>
                                    <a:pt x="82" y="0"/>
                                  </a:lnTo>
                                  <a:lnTo>
                                    <a:pt x="82" y="163"/>
                                  </a:lnTo>
                                  <a:lnTo>
                                    <a:pt x="0" y="151"/>
                                  </a:lnTo>
                                  <a:lnTo>
                                    <a:pt x="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5" name="Freeform 973"/>
                          <wps:cNvSpPr>
                            <a:spLocks/>
                          </wps:cNvSpPr>
                          <wps:spPr bwMode="auto">
                            <a:xfrm>
                              <a:off x="4116" y="3584"/>
                              <a:ext cx="68" cy="107"/>
                            </a:xfrm>
                            <a:custGeom>
                              <a:avLst/>
                              <a:gdLst>
                                <a:gd name="T0" fmla="*/ 0 w 70"/>
                                <a:gd name="T1" fmla="*/ 98 h 157"/>
                                <a:gd name="T2" fmla="*/ 0 w 70"/>
                                <a:gd name="T3" fmla="*/ 0 h 157"/>
                                <a:gd name="T4" fmla="*/ 67 w 70"/>
                                <a:gd name="T5" fmla="*/ 0 h 157"/>
                                <a:gd name="T6" fmla="*/ 67 w 70"/>
                                <a:gd name="T7" fmla="*/ 106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0" h="157">
                                  <a:moveTo>
                                    <a:pt x="0" y="144"/>
                                  </a:moveTo>
                                  <a:lnTo>
                                    <a:pt x="0" y="0"/>
                                  </a:lnTo>
                                  <a:lnTo>
                                    <a:pt x="69" y="0"/>
                                  </a:lnTo>
                                  <a:lnTo>
                                    <a:pt x="69" y="156"/>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6" name="Freeform 974"/>
                          <wps:cNvSpPr>
                            <a:spLocks/>
                          </wps:cNvSpPr>
                          <wps:spPr bwMode="auto">
                            <a:xfrm>
                              <a:off x="4707" y="3491"/>
                              <a:ext cx="0" cy="79"/>
                            </a:xfrm>
                            <a:custGeom>
                              <a:avLst/>
                              <a:gdLst>
                                <a:gd name="T0" fmla="*/ 0 w 1"/>
                                <a:gd name="T1" fmla="*/ 0 h 114"/>
                                <a:gd name="T2" fmla="*/ 0 w 1"/>
                                <a:gd name="T3" fmla="*/ 78 h 114"/>
                                <a:gd name="T4" fmla="*/ 0 w 1"/>
                                <a:gd name="T5" fmla="*/ 0 h 114"/>
                                <a:gd name="T6" fmla="*/ 0 60000 65536"/>
                                <a:gd name="T7" fmla="*/ 0 60000 65536"/>
                                <a:gd name="T8" fmla="*/ 0 60000 65536"/>
                              </a:gdLst>
                              <a:ahLst/>
                              <a:cxnLst>
                                <a:cxn ang="T6">
                                  <a:pos x="T0" y="T1"/>
                                </a:cxn>
                                <a:cxn ang="T7">
                                  <a:pos x="T2" y="T3"/>
                                </a:cxn>
                                <a:cxn ang="T8">
                                  <a:pos x="T4" y="T5"/>
                                </a:cxn>
                              </a:cxnLst>
                              <a:rect l="0" t="0" r="r" b="b"/>
                              <a:pathLst>
                                <a:path w="1" h="114">
                                  <a:moveTo>
                                    <a:pt x="0" y="0"/>
                                  </a:moveTo>
                                  <a:lnTo>
                                    <a:pt x="0" y="11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7" name="Freeform 975"/>
                          <wps:cNvSpPr>
                            <a:spLocks/>
                          </wps:cNvSpPr>
                          <wps:spPr bwMode="auto">
                            <a:xfrm>
                              <a:off x="4695" y="3570"/>
                              <a:ext cx="217" cy="1"/>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8" name="Freeform 976"/>
                          <wps:cNvSpPr>
                            <a:spLocks/>
                          </wps:cNvSpPr>
                          <wps:spPr bwMode="auto">
                            <a:xfrm>
                              <a:off x="4698" y="3600"/>
                              <a:ext cx="217" cy="1"/>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29" name="Freeform 977"/>
                          <wps:cNvSpPr>
                            <a:spLocks/>
                          </wps:cNvSpPr>
                          <wps:spPr bwMode="auto">
                            <a:xfrm>
                              <a:off x="4698" y="3569"/>
                              <a:ext cx="217" cy="1"/>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0" name="Freeform 978"/>
                          <wps:cNvSpPr>
                            <a:spLocks/>
                          </wps:cNvSpPr>
                          <wps:spPr bwMode="auto">
                            <a:xfrm>
                              <a:off x="4698" y="3598"/>
                              <a:ext cx="217" cy="2"/>
                            </a:xfrm>
                            <a:custGeom>
                              <a:avLst/>
                              <a:gdLst>
                                <a:gd name="T0" fmla="*/ 0 w 222"/>
                                <a:gd name="T1" fmla="*/ 0 h 1"/>
                                <a:gd name="T2" fmla="*/ 216 w 222"/>
                                <a:gd name="T3" fmla="*/ 0 h 1"/>
                                <a:gd name="T4" fmla="*/ 0 w 222"/>
                                <a:gd name="T5" fmla="*/ 0 h 1"/>
                                <a:gd name="T6" fmla="*/ 0 60000 65536"/>
                                <a:gd name="T7" fmla="*/ 0 60000 65536"/>
                                <a:gd name="T8" fmla="*/ 0 60000 65536"/>
                              </a:gdLst>
                              <a:ahLst/>
                              <a:cxnLst>
                                <a:cxn ang="T6">
                                  <a:pos x="T0" y="T1"/>
                                </a:cxn>
                                <a:cxn ang="T7">
                                  <a:pos x="T2" y="T3"/>
                                </a:cxn>
                                <a:cxn ang="T8">
                                  <a:pos x="T4" y="T5"/>
                                </a:cxn>
                              </a:cxnLst>
                              <a:rect l="0" t="0" r="r" b="b"/>
                              <a:pathLst>
                                <a:path w="222" h="1">
                                  <a:moveTo>
                                    <a:pt x="0" y="0"/>
                                  </a:moveTo>
                                  <a:lnTo>
                                    <a:pt x="221" y="0"/>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1" name="Freeform 979"/>
                          <wps:cNvSpPr>
                            <a:spLocks/>
                          </wps:cNvSpPr>
                          <wps:spPr bwMode="auto">
                            <a:xfrm>
                              <a:off x="4670" y="3552"/>
                              <a:ext cx="0" cy="49"/>
                            </a:xfrm>
                            <a:custGeom>
                              <a:avLst/>
                              <a:gdLst>
                                <a:gd name="T0" fmla="*/ 0 w 1"/>
                                <a:gd name="T1" fmla="*/ 0 h 72"/>
                                <a:gd name="T2" fmla="*/ 0 w 1"/>
                                <a:gd name="T3" fmla="*/ 48 h 72"/>
                                <a:gd name="T4" fmla="*/ 0 w 1"/>
                                <a:gd name="T5" fmla="*/ 0 h 72"/>
                                <a:gd name="T6" fmla="*/ 0 60000 65536"/>
                                <a:gd name="T7" fmla="*/ 0 60000 65536"/>
                                <a:gd name="T8" fmla="*/ 0 60000 65536"/>
                              </a:gdLst>
                              <a:ahLst/>
                              <a:cxnLst>
                                <a:cxn ang="T6">
                                  <a:pos x="T0" y="T1"/>
                                </a:cxn>
                                <a:cxn ang="T7">
                                  <a:pos x="T2" y="T3"/>
                                </a:cxn>
                                <a:cxn ang="T8">
                                  <a:pos x="T4" y="T5"/>
                                </a:cxn>
                              </a:cxnLst>
                              <a:rect l="0" t="0" r="r" b="b"/>
                              <a:pathLst>
                                <a:path w="1" h="72">
                                  <a:moveTo>
                                    <a:pt x="0" y="0"/>
                                  </a:moveTo>
                                  <a:lnTo>
                                    <a:pt x="0" y="7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2" name="Freeform 980"/>
                          <wps:cNvSpPr>
                            <a:spLocks/>
                          </wps:cNvSpPr>
                          <wps:spPr bwMode="auto">
                            <a:xfrm>
                              <a:off x="4685" y="3579"/>
                              <a:ext cx="2" cy="32"/>
                            </a:xfrm>
                            <a:custGeom>
                              <a:avLst/>
                              <a:gdLst>
                                <a:gd name="T0" fmla="*/ 0 w 1"/>
                                <a:gd name="T1" fmla="*/ 0 h 46"/>
                                <a:gd name="T2" fmla="*/ 0 w 1"/>
                                <a:gd name="T3" fmla="*/ 31 h 46"/>
                                <a:gd name="T4" fmla="*/ 0 w 1"/>
                                <a:gd name="T5" fmla="*/ 0 h 46"/>
                                <a:gd name="T6" fmla="*/ 0 60000 65536"/>
                                <a:gd name="T7" fmla="*/ 0 60000 65536"/>
                                <a:gd name="T8" fmla="*/ 0 60000 65536"/>
                              </a:gdLst>
                              <a:ahLst/>
                              <a:cxnLst>
                                <a:cxn ang="T6">
                                  <a:pos x="T0" y="T1"/>
                                </a:cxn>
                                <a:cxn ang="T7">
                                  <a:pos x="T2" y="T3"/>
                                </a:cxn>
                                <a:cxn ang="T8">
                                  <a:pos x="T4" y="T5"/>
                                </a:cxn>
                              </a:cxnLst>
                              <a:rect l="0" t="0" r="r" b="b"/>
                              <a:pathLst>
                                <a:path w="1" h="46">
                                  <a:moveTo>
                                    <a:pt x="0" y="0"/>
                                  </a:moveTo>
                                  <a:lnTo>
                                    <a:pt x="0" y="45"/>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3" name="Freeform 981"/>
                          <wps:cNvSpPr>
                            <a:spLocks/>
                          </wps:cNvSpPr>
                          <wps:spPr bwMode="auto">
                            <a:xfrm>
                              <a:off x="4786" y="3460"/>
                              <a:ext cx="2" cy="92"/>
                            </a:xfrm>
                            <a:custGeom>
                              <a:avLst/>
                              <a:gdLst>
                                <a:gd name="T0" fmla="*/ 0 w 1"/>
                                <a:gd name="T1" fmla="*/ 0 h 134"/>
                                <a:gd name="T2" fmla="*/ 0 w 1"/>
                                <a:gd name="T3" fmla="*/ 91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4" name="Freeform 982"/>
                          <wps:cNvSpPr>
                            <a:spLocks/>
                          </wps:cNvSpPr>
                          <wps:spPr bwMode="auto">
                            <a:xfrm>
                              <a:off x="4768" y="3462"/>
                              <a:ext cx="2" cy="91"/>
                            </a:xfrm>
                            <a:custGeom>
                              <a:avLst/>
                              <a:gdLst>
                                <a:gd name="T0" fmla="*/ 0 w 1"/>
                                <a:gd name="T1" fmla="*/ 0 h 134"/>
                                <a:gd name="T2" fmla="*/ 0 w 1"/>
                                <a:gd name="T3" fmla="*/ 90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5" name="Freeform 983"/>
                          <wps:cNvSpPr>
                            <a:spLocks/>
                          </wps:cNvSpPr>
                          <wps:spPr bwMode="auto">
                            <a:xfrm>
                              <a:off x="4746" y="3466"/>
                              <a:ext cx="2" cy="92"/>
                            </a:xfrm>
                            <a:custGeom>
                              <a:avLst/>
                              <a:gdLst>
                                <a:gd name="T0" fmla="*/ 0 w 1"/>
                                <a:gd name="T1" fmla="*/ 0 h 134"/>
                                <a:gd name="T2" fmla="*/ 0 w 1"/>
                                <a:gd name="T3" fmla="*/ 91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6" name="Freeform 984"/>
                          <wps:cNvSpPr>
                            <a:spLocks/>
                          </wps:cNvSpPr>
                          <wps:spPr bwMode="auto">
                            <a:xfrm>
                              <a:off x="4728" y="3475"/>
                              <a:ext cx="2" cy="93"/>
                            </a:xfrm>
                            <a:custGeom>
                              <a:avLst/>
                              <a:gdLst>
                                <a:gd name="T0" fmla="*/ 0 w 1"/>
                                <a:gd name="T1" fmla="*/ 0 h 134"/>
                                <a:gd name="T2" fmla="*/ 0 w 1"/>
                                <a:gd name="T3" fmla="*/ 92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7" name="Freeform 985"/>
                          <wps:cNvSpPr>
                            <a:spLocks/>
                          </wps:cNvSpPr>
                          <wps:spPr bwMode="auto">
                            <a:xfrm>
                              <a:off x="4808" y="3460"/>
                              <a:ext cx="1" cy="93"/>
                            </a:xfrm>
                            <a:custGeom>
                              <a:avLst/>
                              <a:gdLst>
                                <a:gd name="T0" fmla="*/ 0 w 1"/>
                                <a:gd name="T1" fmla="*/ 0 h 136"/>
                                <a:gd name="T2" fmla="*/ 0 w 1"/>
                                <a:gd name="T3" fmla="*/ 92 h 136"/>
                                <a:gd name="T4" fmla="*/ 0 w 1"/>
                                <a:gd name="T5" fmla="*/ 0 h 136"/>
                                <a:gd name="T6" fmla="*/ 0 60000 65536"/>
                                <a:gd name="T7" fmla="*/ 0 60000 65536"/>
                                <a:gd name="T8" fmla="*/ 0 60000 65536"/>
                              </a:gdLst>
                              <a:ahLst/>
                              <a:cxnLst>
                                <a:cxn ang="T6">
                                  <a:pos x="T0" y="T1"/>
                                </a:cxn>
                                <a:cxn ang="T7">
                                  <a:pos x="T2" y="T3"/>
                                </a:cxn>
                                <a:cxn ang="T8">
                                  <a:pos x="T4" y="T5"/>
                                </a:cxn>
                              </a:cxnLst>
                              <a:rect l="0" t="0" r="r" b="b"/>
                              <a:pathLst>
                                <a:path w="1" h="136">
                                  <a:moveTo>
                                    <a:pt x="0" y="0"/>
                                  </a:moveTo>
                                  <a:lnTo>
                                    <a:pt x="0" y="135"/>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8" name="Freeform 986"/>
                          <wps:cNvSpPr>
                            <a:spLocks/>
                          </wps:cNvSpPr>
                          <wps:spPr bwMode="auto">
                            <a:xfrm>
                              <a:off x="4829" y="3465"/>
                              <a:ext cx="2" cy="91"/>
                            </a:xfrm>
                            <a:custGeom>
                              <a:avLst/>
                              <a:gdLst>
                                <a:gd name="T0" fmla="*/ 0 w 1"/>
                                <a:gd name="T1" fmla="*/ 0 h 134"/>
                                <a:gd name="T2" fmla="*/ 0 w 1"/>
                                <a:gd name="T3" fmla="*/ 90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39" name="Freeform 987"/>
                          <wps:cNvSpPr>
                            <a:spLocks/>
                          </wps:cNvSpPr>
                          <wps:spPr bwMode="auto">
                            <a:xfrm>
                              <a:off x="4849" y="3473"/>
                              <a:ext cx="1" cy="93"/>
                            </a:xfrm>
                            <a:custGeom>
                              <a:avLst/>
                              <a:gdLst>
                                <a:gd name="T0" fmla="*/ 0 w 1"/>
                                <a:gd name="T1" fmla="*/ 0 h 134"/>
                                <a:gd name="T2" fmla="*/ 0 w 1"/>
                                <a:gd name="T3" fmla="*/ 92 h 134"/>
                                <a:gd name="T4" fmla="*/ 0 w 1"/>
                                <a:gd name="T5" fmla="*/ 0 h 134"/>
                                <a:gd name="T6" fmla="*/ 0 60000 65536"/>
                                <a:gd name="T7" fmla="*/ 0 60000 65536"/>
                                <a:gd name="T8" fmla="*/ 0 60000 65536"/>
                              </a:gdLst>
                              <a:ahLst/>
                              <a:cxnLst>
                                <a:cxn ang="T6">
                                  <a:pos x="T0" y="T1"/>
                                </a:cxn>
                                <a:cxn ang="T7">
                                  <a:pos x="T2" y="T3"/>
                                </a:cxn>
                                <a:cxn ang="T8">
                                  <a:pos x="T4" y="T5"/>
                                </a:cxn>
                              </a:cxnLst>
                              <a:rect l="0" t="0" r="r" b="b"/>
                              <a:pathLst>
                                <a:path w="1" h="134">
                                  <a:moveTo>
                                    <a:pt x="0" y="0"/>
                                  </a:moveTo>
                                  <a:lnTo>
                                    <a:pt x="0" y="13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0" name="Freeform 988"/>
                          <wps:cNvSpPr>
                            <a:spLocks/>
                          </wps:cNvSpPr>
                          <wps:spPr bwMode="auto">
                            <a:xfrm>
                              <a:off x="4869" y="3487"/>
                              <a:ext cx="2" cy="78"/>
                            </a:xfrm>
                            <a:custGeom>
                              <a:avLst/>
                              <a:gdLst>
                                <a:gd name="T0" fmla="*/ 0 w 1"/>
                                <a:gd name="T1" fmla="*/ 0 h 114"/>
                                <a:gd name="T2" fmla="*/ 0 w 1"/>
                                <a:gd name="T3" fmla="*/ 77 h 114"/>
                                <a:gd name="T4" fmla="*/ 0 w 1"/>
                                <a:gd name="T5" fmla="*/ 0 h 114"/>
                                <a:gd name="T6" fmla="*/ 0 60000 65536"/>
                                <a:gd name="T7" fmla="*/ 0 60000 65536"/>
                                <a:gd name="T8" fmla="*/ 0 60000 65536"/>
                              </a:gdLst>
                              <a:ahLst/>
                              <a:cxnLst>
                                <a:cxn ang="T6">
                                  <a:pos x="T0" y="T1"/>
                                </a:cxn>
                                <a:cxn ang="T7">
                                  <a:pos x="T2" y="T3"/>
                                </a:cxn>
                                <a:cxn ang="T8">
                                  <a:pos x="T4" y="T5"/>
                                </a:cxn>
                              </a:cxnLst>
                              <a:rect l="0" t="0" r="r" b="b"/>
                              <a:pathLst>
                                <a:path w="1" h="114">
                                  <a:moveTo>
                                    <a:pt x="0" y="0"/>
                                  </a:moveTo>
                                  <a:lnTo>
                                    <a:pt x="0" y="113"/>
                                  </a:lnTo>
                                  <a:lnTo>
                                    <a:pt x="0" y="0"/>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1" name="Freeform 989"/>
                          <wps:cNvSpPr>
                            <a:spLocks/>
                          </wps:cNvSpPr>
                          <wps:spPr bwMode="auto">
                            <a:xfrm>
                              <a:off x="4911" y="3577"/>
                              <a:ext cx="1" cy="27"/>
                            </a:xfrm>
                            <a:custGeom>
                              <a:avLst/>
                              <a:gdLst>
                                <a:gd name="T0" fmla="*/ 0 w 1"/>
                                <a:gd name="T1" fmla="*/ 26 h 41"/>
                                <a:gd name="T2" fmla="*/ 0 w 1"/>
                                <a:gd name="T3" fmla="*/ 0 h 41"/>
                                <a:gd name="T4" fmla="*/ 0 w 1"/>
                                <a:gd name="T5" fmla="*/ 26 h 41"/>
                                <a:gd name="T6" fmla="*/ 0 60000 65536"/>
                                <a:gd name="T7" fmla="*/ 0 60000 65536"/>
                                <a:gd name="T8" fmla="*/ 0 60000 65536"/>
                              </a:gdLst>
                              <a:ahLst/>
                              <a:cxnLst>
                                <a:cxn ang="T6">
                                  <a:pos x="T0" y="T1"/>
                                </a:cxn>
                                <a:cxn ang="T7">
                                  <a:pos x="T2" y="T3"/>
                                </a:cxn>
                                <a:cxn ang="T8">
                                  <a:pos x="T4" y="T5"/>
                                </a:cxn>
                              </a:cxnLst>
                              <a:rect l="0" t="0" r="r" b="b"/>
                              <a:pathLst>
                                <a:path w="1" h="41">
                                  <a:moveTo>
                                    <a:pt x="0" y="40"/>
                                  </a:moveTo>
                                  <a:lnTo>
                                    <a:pt x="0" y="0"/>
                                  </a:lnTo>
                                  <a:lnTo>
                                    <a:pt x="0" y="4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2" name="Freeform 990"/>
                          <wps:cNvSpPr>
                            <a:spLocks/>
                          </wps:cNvSpPr>
                          <wps:spPr bwMode="auto">
                            <a:xfrm>
                              <a:off x="4926" y="3552"/>
                              <a:ext cx="1" cy="37"/>
                            </a:xfrm>
                            <a:custGeom>
                              <a:avLst/>
                              <a:gdLst>
                                <a:gd name="T0" fmla="*/ 0 w 1"/>
                                <a:gd name="T1" fmla="*/ 36 h 55"/>
                                <a:gd name="T2" fmla="*/ 0 w 1"/>
                                <a:gd name="T3" fmla="*/ 0 h 55"/>
                                <a:gd name="T4" fmla="*/ 0 w 1"/>
                                <a:gd name="T5" fmla="*/ 36 h 55"/>
                                <a:gd name="T6" fmla="*/ 0 60000 65536"/>
                                <a:gd name="T7" fmla="*/ 0 60000 65536"/>
                                <a:gd name="T8" fmla="*/ 0 60000 65536"/>
                              </a:gdLst>
                              <a:ahLst/>
                              <a:cxnLst>
                                <a:cxn ang="T6">
                                  <a:pos x="T0" y="T1"/>
                                </a:cxn>
                                <a:cxn ang="T7">
                                  <a:pos x="T2" y="T3"/>
                                </a:cxn>
                                <a:cxn ang="T8">
                                  <a:pos x="T4" y="T5"/>
                                </a:cxn>
                              </a:cxnLst>
                              <a:rect l="0" t="0" r="r" b="b"/>
                              <a:pathLst>
                                <a:path w="1" h="55">
                                  <a:moveTo>
                                    <a:pt x="0" y="54"/>
                                  </a:moveTo>
                                  <a:lnTo>
                                    <a:pt x="0" y="0"/>
                                  </a:lnTo>
                                  <a:lnTo>
                                    <a:pt x="0" y="54"/>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3" name="Freeform 991"/>
                          <wps:cNvSpPr>
                            <a:spLocks/>
                          </wps:cNvSpPr>
                          <wps:spPr bwMode="auto">
                            <a:xfrm>
                              <a:off x="4905" y="3549"/>
                              <a:ext cx="0" cy="17"/>
                            </a:xfrm>
                            <a:custGeom>
                              <a:avLst/>
                              <a:gdLst>
                                <a:gd name="T0" fmla="*/ 0 w 1"/>
                                <a:gd name="T1" fmla="*/ 16 h 23"/>
                                <a:gd name="T2" fmla="*/ 0 w 1"/>
                                <a:gd name="T3" fmla="*/ 0 h 23"/>
                                <a:gd name="T4" fmla="*/ 0 w 1"/>
                                <a:gd name="T5" fmla="*/ 16 h 23"/>
                                <a:gd name="T6" fmla="*/ 0 60000 65536"/>
                                <a:gd name="T7" fmla="*/ 0 60000 65536"/>
                                <a:gd name="T8" fmla="*/ 0 60000 65536"/>
                              </a:gdLst>
                              <a:ahLst/>
                              <a:cxnLst>
                                <a:cxn ang="T6">
                                  <a:pos x="T0" y="T1"/>
                                </a:cxn>
                                <a:cxn ang="T7">
                                  <a:pos x="T2" y="T3"/>
                                </a:cxn>
                                <a:cxn ang="T8">
                                  <a:pos x="T4" y="T5"/>
                                </a:cxn>
                              </a:cxnLst>
                              <a:rect l="0" t="0" r="r" b="b"/>
                              <a:pathLst>
                                <a:path w="1" h="23">
                                  <a:moveTo>
                                    <a:pt x="0" y="22"/>
                                  </a:moveTo>
                                  <a:lnTo>
                                    <a:pt x="0" y="0"/>
                                  </a:lnTo>
                                  <a:lnTo>
                                    <a:pt x="0" y="22"/>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4" name="Freeform 992"/>
                          <wps:cNvSpPr>
                            <a:spLocks/>
                          </wps:cNvSpPr>
                          <wps:spPr bwMode="auto">
                            <a:xfrm>
                              <a:off x="4796" y="3555"/>
                              <a:ext cx="2" cy="42"/>
                            </a:xfrm>
                            <a:custGeom>
                              <a:avLst/>
                              <a:gdLst>
                                <a:gd name="T0" fmla="*/ 0 w 1"/>
                                <a:gd name="T1" fmla="*/ 0 h 62"/>
                                <a:gd name="T2" fmla="*/ 0 w 1"/>
                                <a:gd name="T3" fmla="*/ 41 h 62"/>
                                <a:gd name="T4" fmla="*/ 0 w 1"/>
                                <a:gd name="T5" fmla="*/ 0 h 62"/>
                                <a:gd name="T6" fmla="*/ 0 60000 65536"/>
                                <a:gd name="T7" fmla="*/ 0 60000 65536"/>
                                <a:gd name="T8" fmla="*/ 0 60000 65536"/>
                              </a:gdLst>
                              <a:ahLst/>
                              <a:cxnLst>
                                <a:cxn ang="T6">
                                  <a:pos x="T0" y="T1"/>
                                </a:cxn>
                                <a:cxn ang="T7">
                                  <a:pos x="T2" y="T3"/>
                                </a:cxn>
                                <a:cxn ang="T8">
                                  <a:pos x="T4" y="T5"/>
                                </a:cxn>
                              </a:cxnLst>
                              <a:rect l="0" t="0" r="r" b="b"/>
                              <a:pathLst>
                                <a:path w="1" h="62">
                                  <a:moveTo>
                                    <a:pt x="0" y="0"/>
                                  </a:moveTo>
                                  <a:lnTo>
                                    <a:pt x="0" y="61"/>
                                  </a:lnTo>
                                  <a:lnTo>
                                    <a:pt x="0" y="0"/>
                                  </a:lnTo>
                                </a:path>
                              </a:pathLst>
                            </a:custGeom>
                            <a:noFill/>
                            <a:ln w="31750" cap="flat" cmpd="sng">
                              <a:solidFill>
                                <a:srgbClr val="7F604F"/>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5" name="Freeform 993"/>
                          <wps:cNvSpPr>
                            <a:spLocks/>
                          </wps:cNvSpPr>
                          <wps:spPr bwMode="auto">
                            <a:xfrm>
                              <a:off x="4559" y="3376"/>
                              <a:ext cx="493" cy="218"/>
                            </a:xfrm>
                            <a:custGeom>
                              <a:avLst/>
                              <a:gdLst>
                                <a:gd name="T0" fmla="*/ 0 w 504"/>
                                <a:gd name="T1" fmla="*/ 165 h 318"/>
                                <a:gd name="T2" fmla="*/ 0 w 504"/>
                                <a:gd name="T3" fmla="*/ 217 h 318"/>
                                <a:gd name="T4" fmla="*/ 65 w 504"/>
                                <a:gd name="T5" fmla="*/ 217 h 318"/>
                                <a:gd name="T6" fmla="*/ 111 w 504"/>
                                <a:gd name="T7" fmla="*/ 168 h 318"/>
                                <a:gd name="T8" fmla="*/ 375 w 504"/>
                                <a:gd name="T9" fmla="*/ 168 h 318"/>
                                <a:gd name="T10" fmla="*/ 375 w 504"/>
                                <a:gd name="T11" fmla="*/ 193 h 318"/>
                                <a:gd name="T12" fmla="*/ 492 w 504"/>
                                <a:gd name="T13" fmla="*/ 193 h 318"/>
                                <a:gd name="T14" fmla="*/ 333 w 504"/>
                                <a:gd name="T15" fmla="*/ 9 h 318"/>
                                <a:gd name="T16" fmla="*/ 166 w 504"/>
                                <a:gd name="T17" fmla="*/ 0 h 318"/>
                                <a:gd name="T18" fmla="*/ 34 w 504"/>
                                <a:gd name="T19" fmla="*/ 168 h 318"/>
                                <a:gd name="T20" fmla="*/ 0 w 504"/>
                                <a:gd name="T21" fmla="*/ 165 h 318"/>
                                <a:gd name="T22" fmla="*/ 0 w 504"/>
                                <a:gd name="T23" fmla="*/ 165 h 318"/>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04" h="318">
                                  <a:moveTo>
                                    <a:pt x="0" y="241"/>
                                  </a:moveTo>
                                  <a:lnTo>
                                    <a:pt x="0" y="317"/>
                                  </a:lnTo>
                                  <a:lnTo>
                                    <a:pt x="66" y="317"/>
                                  </a:lnTo>
                                  <a:lnTo>
                                    <a:pt x="113" y="245"/>
                                  </a:lnTo>
                                  <a:lnTo>
                                    <a:pt x="383" y="245"/>
                                  </a:lnTo>
                                  <a:lnTo>
                                    <a:pt x="383" y="281"/>
                                  </a:lnTo>
                                  <a:lnTo>
                                    <a:pt x="503" y="281"/>
                                  </a:lnTo>
                                  <a:lnTo>
                                    <a:pt x="340" y="13"/>
                                  </a:lnTo>
                                  <a:lnTo>
                                    <a:pt x="170" y="0"/>
                                  </a:lnTo>
                                  <a:lnTo>
                                    <a:pt x="35" y="245"/>
                                  </a:lnTo>
                                  <a:lnTo>
                                    <a:pt x="0" y="241"/>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6" name="Freeform 994"/>
                          <wps:cNvSpPr>
                            <a:spLocks/>
                          </wps:cNvSpPr>
                          <wps:spPr bwMode="auto">
                            <a:xfrm>
                              <a:off x="4749" y="3319"/>
                              <a:ext cx="162" cy="71"/>
                            </a:xfrm>
                            <a:custGeom>
                              <a:avLst/>
                              <a:gdLst>
                                <a:gd name="T0" fmla="*/ 31 w 165"/>
                                <a:gd name="T1" fmla="*/ 0 h 103"/>
                                <a:gd name="T2" fmla="*/ 0 w 165"/>
                                <a:gd name="T3" fmla="*/ 57 h 103"/>
                                <a:gd name="T4" fmla="*/ 161 w 165"/>
                                <a:gd name="T5" fmla="*/ 70 h 103"/>
                                <a:gd name="T6" fmla="*/ 31 w 165"/>
                                <a:gd name="T7" fmla="*/ 0 h 103"/>
                                <a:gd name="T8" fmla="*/ 31 w 165"/>
                                <a:gd name="T9" fmla="*/ 0 h 1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5" h="103">
                                  <a:moveTo>
                                    <a:pt x="32" y="0"/>
                                  </a:moveTo>
                                  <a:lnTo>
                                    <a:pt x="0" y="83"/>
                                  </a:lnTo>
                                  <a:lnTo>
                                    <a:pt x="164" y="102"/>
                                  </a:lnTo>
                                  <a:lnTo>
                                    <a:pt x="32"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7" name="Freeform 995"/>
                          <wps:cNvSpPr>
                            <a:spLocks/>
                          </wps:cNvSpPr>
                          <wps:spPr bwMode="auto">
                            <a:xfrm>
                              <a:off x="4520" y="3319"/>
                              <a:ext cx="262" cy="215"/>
                            </a:xfrm>
                            <a:custGeom>
                              <a:avLst/>
                              <a:gdLst>
                                <a:gd name="T0" fmla="*/ 261 w 269"/>
                                <a:gd name="T1" fmla="*/ 0 h 313"/>
                                <a:gd name="T2" fmla="*/ 234 w 269"/>
                                <a:gd name="T3" fmla="*/ 56 h 313"/>
                                <a:gd name="T4" fmla="*/ 74 w 269"/>
                                <a:gd name="T5" fmla="*/ 214 h 313"/>
                                <a:gd name="T6" fmla="*/ 0 w 269"/>
                                <a:gd name="T7" fmla="*/ 65 h 313"/>
                                <a:gd name="T8" fmla="*/ 261 w 269"/>
                                <a:gd name="T9" fmla="*/ 0 h 313"/>
                                <a:gd name="T10" fmla="*/ 261 w 269"/>
                                <a:gd name="T11" fmla="*/ 0 h 31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69" h="313">
                                  <a:moveTo>
                                    <a:pt x="268" y="0"/>
                                  </a:moveTo>
                                  <a:lnTo>
                                    <a:pt x="240" y="82"/>
                                  </a:lnTo>
                                  <a:lnTo>
                                    <a:pt x="76" y="312"/>
                                  </a:lnTo>
                                  <a:lnTo>
                                    <a:pt x="0" y="95"/>
                                  </a:lnTo>
                                  <a:lnTo>
                                    <a:pt x="268"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8" name="Freeform 996"/>
                          <wps:cNvSpPr>
                            <a:spLocks/>
                          </wps:cNvSpPr>
                          <wps:spPr bwMode="auto">
                            <a:xfrm>
                              <a:off x="4859" y="3402"/>
                              <a:ext cx="189" cy="157"/>
                            </a:xfrm>
                            <a:custGeom>
                              <a:avLst/>
                              <a:gdLst>
                                <a:gd name="T0" fmla="*/ 49 w 193"/>
                                <a:gd name="T1" fmla="*/ 0 h 230"/>
                                <a:gd name="T2" fmla="*/ 0 w 193"/>
                                <a:gd name="T3" fmla="*/ 14 h 230"/>
                                <a:gd name="T4" fmla="*/ 121 w 193"/>
                                <a:gd name="T5" fmla="*/ 156 h 230"/>
                                <a:gd name="T6" fmla="*/ 188 w 193"/>
                                <a:gd name="T7" fmla="*/ 156 h 230"/>
                                <a:gd name="T8" fmla="*/ 49 w 193"/>
                                <a:gd name="T9" fmla="*/ 0 h 230"/>
                                <a:gd name="T10" fmla="*/ 49 w 193"/>
                                <a:gd name="T11" fmla="*/ 0 h 2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93" h="230">
                                  <a:moveTo>
                                    <a:pt x="50" y="0"/>
                                  </a:moveTo>
                                  <a:lnTo>
                                    <a:pt x="0" y="20"/>
                                  </a:lnTo>
                                  <a:lnTo>
                                    <a:pt x="124" y="229"/>
                                  </a:lnTo>
                                  <a:lnTo>
                                    <a:pt x="192" y="229"/>
                                  </a:lnTo>
                                  <a:lnTo>
                                    <a:pt x="50" y="0"/>
                                  </a:lnTo>
                                </a:path>
                              </a:pathLst>
                            </a:custGeom>
                            <a:solidFill>
                              <a:srgbClr val="A1625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49" name="Freeform 997"/>
                          <wps:cNvSpPr>
                            <a:spLocks/>
                          </wps:cNvSpPr>
                          <wps:spPr bwMode="auto">
                            <a:xfrm>
                              <a:off x="4738" y="3386"/>
                              <a:ext cx="170" cy="30"/>
                            </a:xfrm>
                            <a:custGeom>
                              <a:avLst/>
                              <a:gdLst>
                                <a:gd name="T0" fmla="*/ 169 w 174"/>
                                <a:gd name="T1" fmla="*/ 17 h 43"/>
                                <a:gd name="T2" fmla="*/ 121 w 174"/>
                                <a:gd name="T3" fmla="*/ 29 h 43"/>
                                <a:gd name="T4" fmla="*/ 0 w 174"/>
                                <a:gd name="T5" fmla="*/ 22 h 43"/>
                                <a:gd name="T6" fmla="*/ 24 w 174"/>
                                <a:gd name="T7" fmla="*/ 0 h 43"/>
                                <a:gd name="T8" fmla="*/ 169 w 174"/>
                                <a:gd name="T9" fmla="*/ 17 h 43"/>
                                <a:gd name="T10" fmla="*/ 169 w 174"/>
                                <a:gd name="T11" fmla="*/ 17 h 4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74" h="43">
                                  <a:moveTo>
                                    <a:pt x="173" y="24"/>
                                  </a:moveTo>
                                  <a:lnTo>
                                    <a:pt x="124" y="42"/>
                                  </a:lnTo>
                                  <a:lnTo>
                                    <a:pt x="0" y="32"/>
                                  </a:lnTo>
                                  <a:lnTo>
                                    <a:pt x="25" y="0"/>
                                  </a:lnTo>
                                  <a:lnTo>
                                    <a:pt x="173" y="24"/>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0" name="Oval 998"/>
                          <wps:cNvSpPr>
                            <a:spLocks noChangeArrowheads="1"/>
                          </wps:cNvSpPr>
                          <wps:spPr bwMode="auto">
                            <a:xfrm>
                              <a:off x="4667" y="3445"/>
                              <a:ext cx="238" cy="172"/>
                            </a:xfrm>
                            <a:prstGeom prst="ellipse">
                              <a:avLst/>
                            </a:prstGeom>
                            <a:solidFill>
                              <a:srgbClr val="52221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1" name="Oval 999"/>
                          <wps:cNvSpPr>
                            <a:spLocks noChangeArrowheads="1"/>
                          </wps:cNvSpPr>
                          <wps:spPr bwMode="auto">
                            <a:xfrm>
                              <a:off x="4673" y="3447"/>
                              <a:ext cx="238" cy="172"/>
                            </a:xfrm>
                            <a:prstGeom prst="ellipse">
                              <a:avLst/>
                            </a:prstGeom>
                            <a:solidFill>
                              <a:srgbClr val="FFC281"/>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2" name="Oval 1000"/>
                          <wps:cNvSpPr>
                            <a:spLocks noChangeArrowheads="1"/>
                          </wps:cNvSpPr>
                          <wps:spPr bwMode="auto">
                            <a:xfrm>
                              <a:off x="4695" y="3460"/>
                              <a:ext cx="202" cy="144"/>
                            </a:xfrm>
                            <a:prstGeom prst="ellipse">
                              <a:avLst/>
                            </a:prstGeom>
                            <a:solidFill>
                              <a:srgbClr val="A1625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3" name="Oval 1001"/>
                          <wps:cNvSpPr>
                            <a:spLocks noChangeArrowheads="1"/>
                          </wps:cNvSpPr>
                          <wps:spPr bwMode="auto">
                            <a:xfrm>
                              <a:off x="4688" y="3460"/>
                              <a:ext cx="202" cy="144"/>
                            </a:xfrm>
                            <a:prstGeom prst="ellipse">
                              <a:avLst/>
                            </a:prstGeom>
                            <a:solidFill>
                              <a:srgbClr val="824200"/>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4" name="Freeform 1002"/>
                          <wps:cNvSpPr>
                            <a:spLocks/>
                          </wps:cNvSpPr>
                          <wps:spPr bwMode="auto">
                            <a:xfrm>
                              <a:off x="4688" y="3457"/>
                              <a:ext cx="205" cy="87"/>
                            </a:xfrm>
                            <a:custGeom>
                              <a:avLst/>
                              <a:gdLst>
                                <a:gd name="T0" fmla="*/ 1 w 210"/>
                                <a:gd name="T1" fmla="*/ 75 h 127"/>
                                <a:gd name="T2" fmla="*/ 0 w 210"/>
                                <a:gd name="T3" fmla="*/ 71 h 127"/>
                                <a:gd name="T4" fmla="*/ 0 w 210"/>
                                <a:gd name="T5" fmla="*/ 66 h 127"/>
                                <a:gd name="T6" fmla="*/ 0 w 210"/>
                                <a:gd name="T7" fmla="*/ 65 h 127"/>
                                <a:gd name="T8" fmla="*/ 0 w 210"/>
                                <a:gd name="T9" fmla="*/ 65 h 127"/>
                                <a:gd name="T10" fmla="*/ 0 w 210"/>
                                <a:gd name="T11" fmla="*/ 66 h 127"/>
                                <a:gd name="T12" fmla="*/ 0 w 210"/>
                                <a:gd name="T13" fmla="*/ 69 h 127"/>
                                <a:gd name="T14" fmla="*/ 0 w 210"/>
                                <a:gd name="T15" fmla="*/ 73 h 127"/>
                                <a:gd name="T16" fmla="*/ 0 w 210"/>
                                <a:gd name="T17" fmla="*/ 75 h 127"/>
                                <a:gd name="T18" fmla="*/ 0 w 210"/>
                                <a:gd name="T19" fmla="*/ 79 h 127"/>
                                <a:gd name="T20" fmla="*/ 0 w 210"/>
                                <a:gd name="T21" fmla="*/ 82 h 127"/>
                                <a:gd name="T22" fmla="*/ 0 w 210"/>
                                <a:gd name="T23" fmla="*/ 84 h 127"/>
                                <a:gd name="T24" fmla="*/ 0 w 210"/>
                                <a:gd name="T25" fmla="*/ 86 h 127"/>
                                <a:gd name="T26" fmla="*/ 0 w 210"/>
                                <a:gd name="T27" fmla="*/ 86 h 127"/>
                                <a:gd name="T28" fmla="*/ 0 w 210"/>
                                <a:gd name="T29" fmla="*/ 84 h 127"/>
                                <a:gd name="T30" fmla="*/ 0 w 210"/>
                                <a:gd name="T31" fmla="*/ 81 h 127"/>
                                <a:gd name="T32" fmla="*/ 0 w 210"/>
                                <a:gd name="T33" fmla="*/ 74 h 127"/>
                                <a:gd name="T34" fmla="*/ 2 w 210"/>
                                <a:gd name="T35" fmla="*/ 58 h 127"/>
                                <a:gd name="T36" fmla="*/ 9 w 210"/>
                                <a:gd name="T37" fmla="*/ 42 h 127"/>
                                <a:gd name="T38" fmla="*/ 19 w 210"/>
                                <a:gd name="T39" fmla="*/ 30 h 127"/>
                                <a:gd name="T40" fmla="*/ 31 w 210"/>
                                <a:gd name="T41" fmla="*/ 19 h 127"/>
                                <a:gd name="T42" fmla="*/ 47 w 210"/>
                                <a:gd name="T43" fmla="*/ 11 h 127"/>
                                <a:gd name="T44" fmla="*/ 63 w 210"/>
                                <a:gd name="T45" fmla="*/ 5 h 127"/>
                                <a:gd name="T46" fmla="*/ 82 w 210"/>
                                <a:gd name="T47" fmla="*/ 2 h 127"/>
                                <a:gd name="T48" fmla="*/ 102 w 210"/>
                                <a:gd name="T49" fmla="*/ 0 h 127"/>
                                <a:gd name="T50" fmla="*/ 120 w 210"/>
                                <a:gd name="T51" fmla="*/ 2 h 127"/>
                                <a:gd name="T52" fmla="*/ 139 w 210"/>
                                <a:gd name="T53" fmla="*/ 5 h 127"/>
                                <a:gd name="T54" fmla="*/ 156 w 210"/>
                                <a:gd name="T55" fmla="*/ 11 h 127"/>
                                <a:gd name="T56" fmla="*/ 172 w 210"/>
                                <a:gd name="T57" fmla="*/ 19 h 127"/>
                                <a:gd name="T58" fmla="*/ 185 w 210"/>
                                <a:gd name="T59" fmla="*/ 30 h 127"/>
                                <a:gd name="T60" fmla="*/ 195 w 210"/>
                                <a:gd name="T61" fmla="*/ 42 h 127"/>
                                <a:gd name="T62" fmla="*/ 201 w 210"/>
                                <a:gd name="T63" fmla="*/ 58 h 127"/>
                                <a:gd name="T64" fmla="*/ 204 w 210"/>
                                <a:gd name="T65" fmla="*/ 74 h 12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 h="127">
                                  <a:moveTo>
                                    <a:pt x="1" y="110"/>
                                  </a:moveTo>
                                  <a:lnTo>
                                    <a:pt x="0" y="103"/>
                                  </a:lnTo>
                                  <a:lnTo>
                                    <a:pt x="0" y="97"/>
                                  </a:lnTo>
                                  <a:lnTo>
                                    <a:pt x="0" y="95"/>
                                  </a:lnTo>
                                  <a:lnTo>
                                    <a:pt x="0" y="97"/>
                                  </a:lnTo>
                                  <a:lnTo>
                                    <a:pt x="0" y="101"/>
                                  </a:lnTo>
                                  <a:lnTo>
                                    <a:pt x="0" y="106"/>
                                  </a:lnTo>
                                  <a:lnTo>
                                    <a:pt x="0" y="110"/>
                                  </a:lnTo>
                                  <a:lnTo>
                                    <a:pt x="0" y="115"/>
                                  </a:lnTo>
                                  <a:lnTo>
                                    <a:pt x="0" y="120"/>
                                  </a:lnTo>
                                  <a:lnTo>
                                    <a:pt x="0" y="123"/>
                                  </a:lnTo>
                                  <a:lnTo>
                                    <a:pt x="0" y="125"/>
                                  </a:lnTo>
                                  <a:lnTo>
                                    <a:pt x="0" y="126"/>
                                  </a:lnTo>
                                  <a:lnTo>
                                    <a:pt x="0" y="123"/>
                                  </a:lnTo>
                                  <a:lnTo>
                                    <a:pt x="0" y="118"/>
                                  </a:lnTo>
                                  <a:lnTo>
                                    <a:pt x="0" y="108"/>
                                  </a:lnTo>
                                  <a:lnTo>
                                    <a:pt x="2" y="84"/>
                                  </a:lnTo>
                                  <a:lnTo>
                                    <a:pt x="9" y="62"/>
                                  </a:lnTo>
                                  <a:lnTo>
                                    <a:pt x="19" y="44"/>
                                  </a:lnTo>
                                  <a:lnTo>
                                    <a:pt x="32" y="28"/>
                                  </a:lnTo>
                                  <a:lnTo>
                                    <a:pt x="48" y="16"/>
                                  </a:lnTo>
                                  <a:lnTo>
                                    <a:pt x="65" y="8"/>
                                  </a:lnTo>
                                  <a:lnTo>
                                    <a:pt x="84" y="3"/>
                                  </a:lnTo>
                                  <a:lnTo>
                                    <a:pt x="104" y="0"/>
                                  </a:lnTo>
                                  <a:lnTo>
                                    <a:pt x="123" y="3"/>
                                  </a:lnTo>
                                  <a:lnTo>
                                    <a:pt x="142" y="8"/>
                                  </a:lnTo>
                                  <a:lnTo>
                                    <a:pt x="160" y="16"/>
                                  </a:lnTo>
                                  <a:lnTo>
                                    <a:pt x="176" y="28"/>
                                  </a:lnTo>
                                  <a:lnTo>
                                    <a:pt x="189" y="44"/>
                                  </a:lnTo>
                                  <a:lnTo>
                                    <a:pt x="200" y="62"/>
                                  </a:lnTo>
                                  <a:lnTo>
                                    <a:pt x="206" y="84"/>
                                  </a:lnTo>
                                  <a:lnTo>
                                    <a:pt x="209" y="108"/>
                                  </a:lnTo>
                                </a:path>
                              </a:pathLst>
                            </a:custGeom>
                            <a:noFill/>
                            <a:ln w="31750" cap="flat" cmpd="sng">
                              <a:solidFill>
                                <a:srgbClr val="A16252"/>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5" name="Freeform 1003"/>
                          <wps:cNvSpPr>
                            <a:spLocks/>
                          </wps:cNvSpPr>
                          <wps:spPr bwMode="auto">
                            <a:xfrm>
                              <a:off x="3946" y="3351"/>
                              <a:ext cx="246" cy="271"/>
                            </a:xfrm>
                            <a:custGeom>
                              <a:avLst/>
                              <a:gdLst>
                                <a:gd name="T0" fmla="*/ 0 w 251"/>
                                <a:gd name="T1" fmla="*/ 270 h 395"/>
                                <a:gd name="T2" fmla="*/ 51 w 251"/>
                                <a:gd name="T3" fmla="*/ 270 h 395"/>
                                <a:gd name="T4" fmla="*/ 245 w 251"/>
                                <a:gd name="T5" fmla="*/ 26 h 395"/>
                                <a:gd name="T6" fmla="*/ 194 w 251"/>
                                <a:gd name="T7" fmla="*/ 0 h 395"/>
                                <a:gd name="T8" fmla="*/ 0 w 251"/>
                                <a:gd name="T9" fmla="*/ 270 h 395"/>
                                <a:gd name="T10" fmla="*/ 0 w 251"/>
                                <a:gd name="T11" fmla="*/ 270 h 39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1" h="395">
                                  <a:moveTo>
                                    <a:pt x="0" y="394"/>
                                  </a:moveTo>
                                  <a:lnTo>
                                    <a:pt x="52" y="394"/>
                                  </a:lnTo>
                                  <a:lnTo>
                                    <a:pt x="250" y="38"/>
                                  </a:lnTo>
                                  <a:lnTo>
                                    <a:pt x="198" y="0"/>
                                  </a:lnTo>
                                  <a:lnTo>
                                    <a:pt x="0" y="394"/>
                                  </a:lnTo>
                                </a:path>
                              </a:pathLst>
                            </a:custGeom>
                            <a:solidFill>
                              <a:srgbClr val="FFBF18"/>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6" name="Freeform 1004"/>
                          <wps:cNvSpPr>
                            <a:spLocks/>
                          </wps:cNvSpPr>
                          <wps:spPr bwMode="auto">
                            <a:xfrm>
                              <a:off x="3939" y="3341"/>
                              <a:ext cx="520" cy="281"/>
                            </a:xfrm>
                            <a:custGeom>
                              <a:avLst/>
                              <a:gdLst>
                                <a:gd name="T0" fmla="*/ 7 w 532"/>
                                <a:gd name="T1" fmla="*/ 280 h 408"/>
                                <a:gd name="T2" fmla="*/ 203 w 532"/>
                                <a:gd name="T3" fmla="*/ 17 h 408"/>
                                <a:gd name="T4" fmla="*/ 487 w 532"/>
                                <a:gd name="T5" fmla="*/ 157 h 408"/>
                                <a:gd name="T6" fmla="*/ 519 w 532"/>
                                <a:gd name="T7" fmla="*/ 157 h 408"/>
                                <a:gd name="T8" fmla="*/ 200 w 532"/>
                                <a:gd name="T9" fmla="*/ 0 h 408"/>
                                <a:gd name="T10" fmla="*/ 0 w 532"/>
                                <a:gd name="T11" fmla="*/ 269 h 408"/>
                                <a:gd name="T12" fmla="*/ 7 w 532"/>
                                <a:gd name="T13" fmla="*/ 280 h 408"/>
                                <a:gd name="T14" fmla="*/ 7 w 532"/>
                                <a:gd name="T15" fmla="*/ 280 h 40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32" h="408">
                                  <a:moveTo>
                                    <a:pt x="7" y="407"/>
                                  </a:moveTo>
                                  <a:lnTo>
                                    <a:pt x="208" y="25"/>
                                  </a:lnTo>
                                  <a:lnTo>
                                    <a:pt x="498" y="228"/>
                                  </a:lnTo>
                                  <a:lnTo>
                                    <a:pt x="531" y="228"/>
                                  </a:lnTo>
                                  <a:lnTo>
                                    <a:pt x="205" y="0"/>
                                  </a:lnTo>
                                  <a:lnTo>
                                    <a:pt x="0" y="390"/>
                                  </a:lnTo>
                                  <a:lnTo>
                                    <a:pt x="7" y="407"/>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7" name="Freeform 1005"/>
                          <wps:cNvSpPr>
                            <a:spLocks/>
                          </wps:cNvSpPr>
                          <wps:spPr bwMode="auto">
                            <a:xfrm>
                              <a:off x="4352" y="3549"/>
                              <a:ext cx="250" cy="9"/>
                            </a:xfrm>
                            <a:custGeom>
                              <a:avLst/>
                              <a:gdLst>
                                <a:gd name="T0" fmla="*/ 0 w 255"/>
                                <a:gd name="T1" fmla="*/ 4 h 12"/>
                                <a:gd name="T2" fmla="*/ 73 w 255"/>
                                <a:gd name="T3" fmla="*/ 0 h 12"/>
                                <a:gd name="T4" fmla="*/ 249 w 255"/>
                                <a:gd name="T5" fmla="*/ 1 h 12"/>
                                <a:gd name="T6" fmla="*/ 73 w 255"/>
                                <a:gd name="T7" fmla="*/ 8 h 12"/>
                                <a:gd name="T8" fmla="*/ 0 w 255"/>
                                <a:gd name="T9" fmla="*/ 4 h 12"/>
                                <a:gd name="T10" fmla="*/ 0 w 255"/>
                                <a:gd name="T11" fmla="*/ 4 h 12"/>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55" h="12">
                                  <a:moveTo>
                                    <a:pt x="0" y="5"/>
                                  </a:moveTo>
                                  <a:lnTo>
                                    <a:pt x="74" y="0"/>
                                  </a:lnTo>
                                  <a:lnTo>
                                    <a:pt x="254" y="1"/>
                                  </a:lnTo>
                                  <a:lnTo>
                                    <a:pt x="74" y="11"/>
                                  </a:lnTo>
                                  <a:lnTo>
                                    <a:pt x="0" y="5"/>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8" name="Freeform 1006"/>
                          <wps:cNvSpPr>
                            <a:spLocks/>
                          </wps:cNvSpPr>
                          <wps:spPr bwMode="auto">
                            <a:xfrm>
                              <a:off x="4343" y="3494"/>
                              <a:ext cx="77" cy="45"/>
                            </a:xfrm>
                            <a:custGeom>
                              <a:avLst/>
                              <a:gdLst>
                                <a:gd name="T0" fmla="*/ 0 w 79"/>
                                <a:gd name="T1" fmla="*/ 44 h 66"/>
                                <a:gd name="T2" fmla="*/ 68 w 79"/>
                                <a:gd name="T3" fmla="*/ 0 h 66"/>
                                <a:gd name="T4" fmla="*/ 76 w 79"/>
                                <a:gd name="T5" fmla="*/ 38 h 66"/>
                                <a:gd name="T6" fmla="*/ 0 w 79"/>
                                <a:gd name="T7" fmla="*/ 44 h 66"/>
                                <a:gd name="T8" fmla="*/ 0 w 79"/>
                                <a:gd name="T9" fmla="*/ 44 h 6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9" h="66">
                                  <a:moveTo>
                                    <a:pt x="0" y="65"/>
                                  </a:moveTo>
                                  <a:lnTo>
                                    <a:pt x="70" y="0"/>
                                  </a:lnTo>
                                  <a:lnTo>
                                    <a:pt x="78" y="56"/>
                                  </a:lnTo>
                                  <a:lnTo>
                                    <a:pt x="0" y="65"/>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59" name="Freeform 1007"/>
                          <wps:cNvSpPr>
                            <a:spLocks/>
                          </wps:cNvSpPr>
                          <wps:spPr bwMode="auto">
                            <a:xfrm>
                              <a:off x="4343" y="3532"/>
                              <a:ext cx="85" cy="21"/>
                            </a:xfrm>
                            <a:custGeom>
                              <a:avLst/>
                              <a:gdLst>
                                <a:gd name="T0" fmla="*/ 0 w 88"/>
                                <a:gd name="T1" fmla="*/ 6 h 31"/>
                                <a:gd name="T2" fmla="*/ 75 w 88"/>
                                <a:gd name="T3" fmla="*/ 0 h 31"/>
                                <a:gd name="T4" fmla="*/ 84 w 88"/>
                                <a:gd name="T5" fmla="*/ 18 h 31"/>
                                <a:gd name="T6" fmla="*/ 10 w 88"/>
                                <a:gd name="T7" fmla="*/ 20 h 31"/>
                                <a:gd name="T8" fmla="*/ 0 w 88"/>
                                <a:gd name="T9" fmla="*/ 6 h 31"/>
                                <a:gd name="T10" fmla="*/ 0 w 88"/>
                                <a:gd name="T11" fmla="*/ 6 h 3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8" h="31">
                                  <a:moveTo>
                                    <a:pt x="0" y="9"/>
                                  </a:moveTo>
                                  <a:lnTo>
                                    <a:pt x="78" y="0"/>
                                  </a:lnTo>
                                  <a:lnTo>
                                    <a:pt x="87" y="26"/>
                                  </a:lnTo>
                                  <a:lnTo>
                                    <a:pt x="10" y="30"/>
                                  </a:lnTo>
                                  <a:lnTo>
                                    <a:pt x="0" y="9"/>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0" name="Freeform 1008"/>
                          <wps:cNvSpPr>
                            <a:spLocks/>
                          </wps:cNvSpPr>
                          <wps:spPr bwMode="auto">
                            <a:xfrm>
                              <a:off x="4104" y="3534"/>
                              <a:ext cx="138" cy="40"/>
                            </a:xfrm>
                            <a:custGeom>
                              <a:avLst/>
                              <a:gdLst>
                                <a:gd name="T0" fmla="*/ 0 w 142"/>
                                <a:gd name="T1" fmla="*/ 39 h 57"/>
                                <a:gd name="T2" fmla="*/ 81 w 142"/>
                                <a:gd name="T3" fmla="*/ 0 h 57"/>
                                <a:gd name="T4" fmla="*/ 137 w 142"/>
                                <a:gd name="T5" fmla="*/ 39 h 57"/>
                                <a:gd name="T6" fmla="*/ 0 w 142"/>
                                <a:gd name="T7" fmla="*/ 39 h 57"/>
                                <a:gd name="T8" fmla="*/ 0 w 142"/>
                                <a:gd name="T9" fmla="*/ 39 h 5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 h="57">
                                  <a:moveTo>
                                    <a:pt x="0" y="56"/>
                                  </a:moveTo>
                                  <a:lnTo>
                                    <a:pt x="83" y="0"/>
                                  </a:lnTo>
                                  <a:lnTo>
                                    <a:pt x="141" y="56"/>
                                  </a:lnTo>
                                  <a:lnTo>
                                    <a:pt x="0" y="56"/>
                                  </a:lnTo>
                                </a:path>
                              </a:pathLst>
                            </a:custGeom>
                            <a:solidFill>
                              <a:srgbClr val="A13F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1" name="Freeform 1009"/>
                          <wps:cNvSpPr>
                            <a:spLocks/>
                          </wps:cNvSpPr>
                          <wps:spPr bwMode="auto">
                            <a:xfrm>
                              <a:off x="4189" y="3577"/>
                              <a:ext cx="56" cy="39"/>
                            </a:xfrm>
                            <a:custGeom>
                              <a:avLst/>
                              <a:gdLst>
                                <a:gd name="T0" fmla="*/ 0 w 57"/>
                                <a:gd name="T1" fmla="*/ 0 h 58"/>
                                <a:gd name="T2" fmla="*/ 0 w 57"/>
                                <a:gd name="T3" fmla="*/ 38 h 58"/>
                                <a:gd name="T4" fmla="*/ 55 w 57"/>
                                <a:gd name="T5" fmla="*/ 4 h 58"/>
                                <a:gd name="T6" fmla="*/ 0 w 57"/>
                                <a:gd name="T7" fmla="*/ 0 h 58"/>
                                <a:gd name="T8" fmla="*/ 0 w 57"/>
                                <a:gd name="T9" fmla="*/ 0 h 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 h="58">
                                  <a:moveTo>
                                    <a:pt x="0" y="0"/>
                                  </a:moveTo>
                                  <a:lnTo>
                                    <a:pt x="0" y="57"/>
                                  </a:lnTo>
                                  <a:lnTo>
                                    <a:pt x="56" y="6"/>
                                  </a:lnTo>
                                  <a:lnTo>
                                    <a:pt x="0" y="0"/>
                                  </a:lnTo>
                                </a:path>
                              </a:pathLst>
                            </a:custGeom>
                            <a:solidFill>
                              <a:srgbClr val="FF81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2" name="Freeform 1010"/>
                          <wps:cNvSpPr>
                            <a:spLocks/>
                          </wps:cNvSpPr>
                          <wps:spPr bwMode="auto">
                            <a:xfrm>
                              <a:off x="4104" y="3572"/>
                              <a:ext cx="141" cy="9"/>
                            </a:xfrm>
                            <a:custGeom>
                              <a:avLst/>
                              <a:gdLst>
                                <a:gd name="T0" fmla="*/ 0 w 145"/>
                                <a:gd name="T1" fmla="*/ 0 h 11"/>
                                <a:gd name="T2" fmla="*/ 136 w 145"/>
                                <a:gd name="T3" fmla="*/ 0 h 11"/>
                                <a:gd name="T4" fmla="*/ 140 w 145"/>
                                <a:gd name="T5" fmla="*/ 8 h 11"/>
                                <a:gd name="T6" fmla="*/ 6 w 145"/>
                                <a:gd name="T7" fmla="*/ 8 h 11"/>
                                <a:gd name="T8" fmla="*/ 0 w 145"/>
                                <a:gd name="T9" fmla="*/ 0 h 11"/>
                                <a:gd name="T10" fmla="*/ 0 w 145"/>
                                <a:gd name="T11" fmla="*/ 0 h 1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45" h="11">
                                  <a:moveTo>
                                    <a:pt x="0" y="0"/>
                                  </a:moveTo>
                                  <a:lnTo>
                                    <a:pt x="140" y="0"/>
                                  </a:lnTo>
                                  <a:lnTo>
                                    <a:pt x="144" y="10"/>
                                  </a:lnTo>
                                  <a:lnTo>
                                    <a:pt x="6" y="10"/>
                                  </a:lnTo>
                                  <a:lnTo>
                                    <a:pt x="0" y="0"/>
                                  </a:lnTo>
                                </a:path>
                              </a:pathLst>
                            </a:custGeom>
                            <a:solidFill>
                              <a:srgbClr val="52221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3" name="Freeform 1011"/>
                          <wps:cNvSpPr>
                            <a:spLocks/>
                          </wps:cNvSpPr>
                          <wps:spPr bwMode="auto">
                            <a:xfrm>
                              <a:off x="4109" y="3581"/>
                              <a:ext cx="81" cy="34"/>
                            </a:xfrm>
                            <a:custGeom>
                              <a:avLst/>
                              <a:gdLst>
                                <a:gd name="T0" fmla="*/ 0 w 83"/>
                                <a:gd name="T1" fmla="*/ 0 h 51"/>
                                <a:gd name="T2" fmla="*/ 80 w 83"/>
                                <a:gd name="T3" fmla="*/ 0 h 51"/>
                                <a:gd name="T4" fmla="*/ 80 w 83"/>
                                <a:gd name="T5" fmla="*/ 33 h 51"/>
                                <a:gd name="T6" fmla="*/ 0 w 83"/>
                                <a:gd name="T7" fmla="*/ 33 h 51"/>
                                <a:gd name="T8" fmla="*/ 0 w 83"/>
                                <a:gd name="T9" fmla="*/ 0 h 51"/>
                                <a:gd name="T10" fmla="*/ 0 w 83"/>
                                <a:gd name="T11" fmla="*/ 0 h 51"/>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3" h="51">
                                  <a:moveTo>
                                    <a:pt x="0" y="0"/>
                                  </a:moveTo>
                                  <a:lnTo>
                                    <a:pt x="82" y="0"/>
                                  </a:lnTo>
                                  <a:lnTo>
                                    <a:pt x="82" y="50"/>
                                  </a:lnTo>
                                  <a:lnTo>
                                    <a:pt x="0" y="50"/>
                                  </a:lnTo>
                                  <a:lnTo>
                                    <a:pt x="0" y="0"/>
                                  </a:lnTo>
                                </a:path>
                              </a:pathLst>
                            </a:custGeom>
                            <a:solidFill>
                              <a:srgbClr val="7F604F"/>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4" name="Freeform 1012"/>
                          <wps:cNvSpPr>
                            <a:spLocks/>
                          </wps:cNvSpPr>
                          <wps:spPr bwMode="auto">
                            <a:xfrm>
                              <a:off x="4123" y="3591"/>
                              <a:ext cx="24" cy="26"/>
                            </a:xfrm>
                            <a:custGeom>
                              <a:avLst/>
                              <a:gdLst>
                                <a:gd name="T0" fmla="*/ 0 w 26"/>
                                <a:gd name="T1" fmla="*/ 0 h 39"/>
                                <a:gd name="T2" fmla="*/ 0 w 26"/>
                                <a:gd name="T3" fmla="*/ 25 h 39"/>
                                <a:gd name="T4" fmla="*/ 23 w 26"/>
                                <a:gd name="T5" fmla="*/ 25 h 39"/>
                                <a:gd name="T6" fmla="*/ 0 60000 65536"/>
                                <a:gd name="T7" fmla="*/ 0 60000 65536"/>
                                <a:gd name="T8" fmla="*/ 0 60000 65536"/>
                              </a:gdLst>
                              <a:ahLst/>
                              <a:cxnLst>
                                <a:cxn ang="T6">
                                  <a:pos x="T0" y="T1"/>
                                </a:cxn>
                                <a:cxn ang="T7">
                                  <a:pos x="T2" y="T3"/>
                                </a:cxn>
                                <a:cxn ang="T8">
                                  <a:pos x="T4" y="T5"/>
                                </a:cxn>
                              </a:cxnLst>
                              <a:rect l="0" t="0" r="r" b="b"/>
                              <a:pathLst>
                                <a:path w="26" h="39">
                                  <a:moveTo>
                                    <a:pt x="0" y="0"/>
                                  </a:moveTo>
                                  <a:lnTo>
                                    <a:pt x="0" y="38"/>
                                  </a:lnTo>
                                  <a:lnTo>
                                    <a:pt x="25"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5" name="Freeform 1013"/>
                          <wps:cNvSpPr>
                            <a:spLocks/>
                          </wps:cNvSpPr>
                          <wps:spPr bwMode="auto">
                            <a:xfrm>
                              <a:off x="4123" y="3591"/>
                              <a:ext cx="24" cy="28"/>
                            </a:xfrm>
                            <a:custGeom>
                              <a:avLst/>
                              <a:gdLst>
                                <a:gd name="T0" fmla="*/ 0 w 25"/>
                                <a:gd name="T1" fmla="*/ 0 h 40"/>
                                <a:gd name="T2" fmla="*/ 0 w 25"/>
                                <a:gd name="T3" fmla="*/ 27 h 40"/>
                                <a:gd name="T4" fmla="*/ 23 w 25"/>
                                <a:gd name="T5" fmla="*/ 27 h 40"/>
                                <a:gd name="T6" fmla="*/ 0 60000 65536"/>
                                <a:gd name="T7" fmla="*/ 0 60000 65536"/>
                                <a:gd name="T8" fmla="*/ 0 60000 65536"/>
                              </a:gdLst>
                              <a:ahLst/>
                              <a:cxnLst>
                                <a:cxn ang="T6">
                                  <a:pos x="T0" y="T1"/>
                                </a:cxn>
                                <a:cxn ang="T7">
                                  <a:pos x="T2" y="T3"/>
                                </a:cxn>
                                <a:cxn ang="T8">
                                  <a:pos x="T4" y="T5"/>
                                </a:cxn>
                              </a:cxnLst>
                              <a:rect l="0" t="0" r="r" b="b"/>
                              <a:pathLst>
                                <a:path w="25" h="40">
                                  <a:moveTo>
                                    <a:pt x="0" y="0"/>
                                  </a:moveTo>
                                  <a:lnTo>
                                    <a:pt x="0" y="39"/>
                                  </a:lnTo>
                                  <a:lnTo>
                                    <a:pt x="24"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6" name="Freeform 1014"/>
                          <wps:cNvSpPr>
                            <a:spLocks/>
                          </wps:cNvSpPr>
                          <wps:spPr bwMode="auto">
                            <a:xfrm>
                              <a:off x="4153" y="3591"/>
                              <a:ext cx="25" cy="26"/>
                            </a:xfrm>
                            <a:custGeom>
                              <a:avLst/>
                              <a:gdLst>
                                <a:gd name="T0" fmla="*/ 0 w 26"/>
                                <a:gd name="T1" fmla="*/ 0 h 39"/>
                                <a:gd name="T2" fmla="*/ 0 w 26"/>
                                <a:gd name="T3" fmla="*/ 25 h 39"/>
                                <a:gd name="T4" fmla="*/ 24 w 26"/>
                                <a:gd name="T5" fmla="*/ 25 h 39"/>
                                <a:gd name="T6" fmla="*/ 0 60000 65536"/>
                                <a:gd name="T7" fmla="*/ 0 60000 65536"/>
                                <a:gd name="T8" fmla="*/ 0 60000 65536"/>
                              </a:gdLst>
                              <a:ahLst/>
                              <a:cxnLst>
                                <a:cxn ang="T6">
                                  <a:pos x="T0" y="T1"/>
                                </a:cxn>
                                <a:cxn ang="T7">
                                  <a:pos x="T2" y="T3"/>
                                </a:cxn>
                                <a:cxn ang="T8">
                                  <a:pos x="T4" y="T5"/>
                                </a:cxn>
                              </a:cxnLst>
                              <a:rect l="0" t="0" r="r" b="b"/>
                              <a:pathLst>
                                <a:path w="26" h="39">
                                  <a:moveTo>
                                    <a:pt x="0" y="0"/>
                                  </a:moveTo>
                                  <a:lnTo>
                                    <a:pt x="0" y="38"/>
                                  </a:lnTo>
                                  <a:lnTo>
                                    <a:pt x="25" y="38"/>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7" name="Freeform 1015"/>
                          <wps:cNvSpPr>
                            <a:spLocks/>
                          </wps:cNvSpPr>
                          <wps:spPr bwMode="auto">
                            <a:xfrm>
                              <a:off x="4155" y="3591"/>
                              <a:ext cx="25" cy="28"/>
                            </a:xfrm>
                            <a:custGeom>
                              <a:avLst/>
                              <a:gdLst>
                                <a:gd name="T0" fmla="*/ 0 w 27"/>
                                <a:gd name="T1" fmla="*/ 0 h 40"/>
                                <a:gd name="T2" fmla="*/ 0 w 27"/>
                                <a:gd name="T3" fmla="*/ 27 h 40"/>
                                <a:gd name="T4" fmla="*/ 24 w 27"/>
                                <a:gd name="T5" fmla="*/ 27 h 40"/>
                                <a:gd name="T6" fmla="*/ 0 60000 65536"/>
                                <a:gd name="T7" fmla="*/ 0 60000 65536"/>
                                <a:gd name="T8" fmla="*/ 0 60000 65536"/>
                              </a:gdLst>
                              <a:ahLst/>
                              <a:cxnLst>
                                <a:cxn ang="T6">
                                  <a:pos x="T0" y="T1"/>
                                </a:cxn>
                                <a:cxn ang="T7">
                                  <a:pos x="T2" y="T3"/>
                                </a:cxn>
                                <a:cxn ang="T8">
                                  <a:pos x="T4" y="T5"/>
                                </a:cxn>
                              </a:cxnLst>
                              <a:rect l="0" t="0" r="r" b="b"/>
                              <a:pathLst>
                                <a:path w="27" h="40">
                                  <a:moveTo>
                                    <a:pt x="0" y="0"/>
                                  </a:moveTo>
                                  <a:lnTo>
                                    <a:pt x="0" y="39"/>
                                  </a:lnTo>
                                  <a:lnTo>
                                    <a:pt x="26"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8" name="Freeform 1016"/>
                          <wps:cNvSpPr>
                            <a:spLocks/>
                          </wps:cNvSpPr>
                          <wps:spPr bwMode="auto">
                            <a:xfrm>
                              <a:off x="4122" y="3622"/>
                              <a:ext cx="25" cy="29"/>
                            </a:xfrm>
                            <a:custGeom>
                              <a:avLst/>
                              <a:gdLst>
                                <a:gd name="T0" fmla="*/ 0 w 26"/>
                                <a:gd name="T1" fmla="*/ 0 h 41"/>
                                <a:gd name="T2" fmla="*/ 0 w 26"/>
                                <a:gd name="T3" fmla="*/ 28 h 41"/>
                                <a:gd name="T4" fmla="*/ 24 w 26"/>
                                <a:gd name="T5" fmla="*/ 28 h 41"/>
                                <a:gd name="T6" fmla="*/ 0 60000 65536"/>
                                <a:gd name="T7" fmla="*/ 0 60000 65536"/>
                                <a:gd name="T8" fmla="*/ 0 60000 65536"/>
                              </a:gdLst>
                              <a:ahLst/>
                              <a:cxnLst>
                                <a:cxn ang="T6">
                                  <a:pos x="T0" y="T1"/>
                                </a:cxn>
                                <a:cxn ang="T7">
                                  <a:pos x="T2" y="T3"/>
                                </a:cxn>
                                <a:cxn ang="T8">
                                  <a:pos x="T4" y="T5"/>
                                </a:cxn>
                              </a:cxnLst>
                              <a:rect l="0" t="0" r="r" b="b"/>
                              <a:pathLst>
                                <a:path w="26" h="41">
                                  <a:moveTo>
                                    <a:pt x="0" y="0"/>
                                  </a:moveTo>
                                  <a:lnTo>
                                    <a:pt x="0" y="40"/>
                                  </a:lnTo>
                                  <a:lnTo>
                                    <a:pt x="25"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69" name="Freeform 1017"/>
                          <wps:cNvSpPr>
                            <a:spLocks/>
                          </wps:cNvSpPr>
                          <wps:spPr bwMode="auto">
                            <a:xfrm>
                              <a:off x="4123" y="3623"/>
                              <a:ext cx="24" cy="28"/>
                            </a:xfrm>
                            <a:custGeom>
                              <a:avLst/>
                              <a:gdLst>
                                <a:gd name="T0" fmla="*/ 0 w 25"/>
                                <a:gd name="T1" fmla="*/ 0 h 40"/>
                                <a:gd name="T2" fmla="*/ 0 w 25"/>
                                <a:gd name="T3" fmla="*/ 27 h 40"/>
                                <a:gd name="T4" fmla="*/ 23 w 25"/>
                                <a:gd name="T5" fmla="*/ 27 h 40"/>
                                <a:gd name="T6" fmla="*/ 0 60000 65536"/>
                                <a:gd name="T7" fmla="*/ 0 60000 65536"/>
                                <a:gd name="T8" fmla="*/ 0 60000 65536"/>
                              </a:gdLst>
                              <a:ahLst/>
                              <a:cxnLst>
                                <a:cxn ang="T6">
                                  <a:pos x="T0" y="T1"/>
                                </a:cxn>
                                <a:cxn ang="T7">
                                  <a:pos x="T2" y="T3"/>
                                </a:cxn>
                                <a:cxn ang="T8">
                                  <a:pos x="T4" y="T5"/>
                                </a:cxn>
                              </a:cxnLst>
                              <a:rect l="0" t="0" r="r" b="b"/>
                              <a:pathLst>
                                <a:path w="25" h="40">
                                  <a:moveTo>
                                    <a:pt x="0" y="0"/>
                                  </a:moveTo>
                                  <a:lnTo>
                                    <a:pt x="0" y="39"/>
                                  </a:lnTo>
                                  <a:lnTo>
                                    <a:pt x="24"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0" name="Freeform 1018"/>
                          <wps:cNvSpPr>
                            <a:spLocks/>
                          </wps:cNvSpPr>
                          <wps:spPr bwMode="auto">
                            <a:xfrm>
                              <a:off x="4153" y="3622"/>
                              <a:ext cx="24" cy="29"/>
                            </a:xfrm>
                            <a:custGeom>
                              <a:avLst/>
                              <a:gdLst>
                                <a:gd name="T0" fmla="*/ 0 w 26"/>
                                <a:gd name="T1" fmla="*/ 0 h 41"/>
                                <a:gd name="T2" fmla="*/ 0 w 26"/>
                                <a:gd name="T3" fmla="*/ 28 h 41"/>
                                <a:gd name="T4" fmla="*/ 23 w 26"/>
                                <a:gd name="T5" fmla="*/ 28 h 41"/>
                                <a:gd name="T6" fmla="*/ 0 60000 65536"/>
                                <a:gd name="T7" fmla="*/ 0 60000 65536"/>
                                <a:gd name="T8" fmla="*/ 0 60000 65536"/>
                              </a:gdLst>
                              <a:ahLst/>
                              <a:cxnLst>
                                <a:cxn ang="T6">
                                  <a:pos x="T0" y="T1"/>
                                </a:cxn>
                                <a:cxn ang="T7">
                                  <a:pos x="T2" y="T3"/>
                                </a:cxn>
                                <a:cxn ang="T8">
                                  <a:pos x="T4" y="T5"/>
                                </a:cxn>
                              </a:cxnLst>
                              <a:rect l="0" t="0" r="r" b="b"/>
                              <a:pathLst>
                                <a:path w="26" h="41">
                                  <a:moveTo>
                                    <a:pt x="0" y="0"/>
                                  </a:moveTo>
                                  <a:lnTo>
                                    <a:pt x="0" y="40"/>
                                  </a:lnTo>
                                  <a:lnTo>
                                    <a:pt x="25" y="40"/>
                                  </a:lnTo>
                                </a:path>
                              </a:pathLst>
                            </a:custGeom>
                            <a:noFill/>
                            <a:ln w="31750" cap="flat" cmpd="sng">
                              <a:solidFill>
                                <a:srgbClr val="A1A10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1" name="Freeform 1019"/>
                          <wps:cNvSpPr>
                            <a:spLocks/>
                          </wps:cNvSpPr>
                          <wps:spPr bwMode="auto">
                            <a:xfrm>
                              <a:off x="4153" y="3623"/>
                              <a:ext cx="27" cy="28"/>
                            </a:xfrm>
                            <a:custGeom>
                              <a:avLst/>
                              <a:gdLst>
                                <a:gd name="T0" fmla="*/ 0 w 27"/>
                                <a:gd name="T1" fmla="*/ 0 h 40"/>
                                <a:gd name="T2" fmla="*/ 0 w 27"/>
                                <a:gd name="T3" fmla="*/ 27 h 40"/>
                                <a:gd name="T4" fmla="*/ 26 w 27"/>
                                <a:gd name="T5" fmla="*/ 27 h 40"/>
                                <a:gd name="T6" fmla="*/ 0 60000 65536"/>
                                <a:gd name="T7" fmla="*/ 0 60000 65536"/>
                                <a:gd name="T8" fmla="*/ 0 60000 65536"/>
                              </a:gdLst>
                              <a:ahLst/>
                              <a:cxnLst>
                                <a:cxn ang="T6">
                                  <a:pos x="T0" y="T1"/>
                                </a:cxn>
                                <a:cxn ang="T7">
                                  <a:pos x="T2" y="T3"/>
                                </a:cxn>
                                <a:cxn ang="T8">
                                  <a:pos x="T4" y="T5"/>
                                </a:cxn>
                              </a:cxnLst>
                              <a:rect l="0" t="0" r="r" b="b"/>
                              <a:pathLst>
                                <a:path w="27" h="40">
                                  <a:moveTo>
                                    <a:pt x="0" y="0"/>
                                  </a:moveTo>
                                  <a:lnTo>
                                    <a:pt x="0" y="39"/>
                                  </a:lnTo>
                                  <a:lnTo>
                                    <a:pt x="26" y="39"/>
                                  </a:lnTo>
                                </a:path>
                              </a:pathLst>
                            </a:custGeom>
                            <a:noFill/>
                            <a:ln w="31750" cap="flat" cmpd="sng">
                              <a:solidFill>
                                <a:srgbClr val="52221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2" name="Freeform 1020"/>
                          <wps:cNvSpPr>
                            <a:spLocks/>
                          </wps:cNvSpPr>
                          <wps:spPr bwMode="auto">
                            <a:xfrm>
                              <a:off x="4229" y="3611"/>
                              <a:ext cx="83" cy="61"/>
                            </a:xfrm>
                            <a:custGeom>
                              <a:avLst/>
                              <a:gdLst>
                                <a:gd name="T0" fmla="*/ 0 w 86"/>
                                <a:gd name="T1" fmla="*/ 0 h 90"/>
                                <a:gd name="T2" fmla="*/ 82 w 86"/>
                                <a:gd name="T3" fmla="*/ 0 h 90"/>
                                <a:gd name="T4" fmla="*/ 82 w 86"/>
                                <a:gd name="T5" fmla="*/ 60 h 90"/>
                                <a:gd name="T6" fmla="*/ 0 w 86"/>
                                <a:gd name="T7" fmla="*/ 57 h 90"/>
                                <a:gd name="T8" fmla="*/ 0 w 86"/>
                                <a:gd name="T9" fmla="*/ 0 h 90"/>
                                <a:gd name="T10" fmla="*/ 0 w 86"/>
                                <a:gd name="T11" fmla="*/ 0 h 9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86" h="90">
                                  <a:moveTo>
                                    <a:pt x="0" y="0"/>
                                  </a:moveTo>
                                  <a:lnTo>
                                    <a:pt x="85" y="0"/>
                                  </a:lnTo>
                                  <a:lnTo>
                                    <a:pt x="85" y="89"/>
                                  </a:lnTo>
                                  <a:lnTo>
                                    <a:pt x="0" y="84"/>
                                  </a:lnTo>
                                  <a:lnTo>
                                    <a:pt x="0" y="0"/>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3" name="AutoShape 1021"/>
                          <wps:cNvSpPr>
                            <a:spLocks noChangeArrowheads="1"/>
                          </wps:cNvSpPr>
                          <wps:spPr bwMode="auto">
                            <a:xfrm flipV="1">
                              <a:off x="4234" y="3613"/>
                              <a:ext cx="35" cy="26"/>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4" name="Freeform 1022"/>
                          <wps:cNvSpPr>
                            <a:spLocks/>
                          </wps:cNvSpPr>
                          <wps:spPr bwMode="auto">
                            <a:xfrm>
                              <a:off x="4234" y="3642"/>
                              <a:ext cx="32" cy="23"/>
                            </a:xfrm>
                            <a:custGeom>
                              <a:avLst/>
                              <a:gdLst>
                                <a:gd name="T0" fmla="*/ 0 w 34"/>
                                <a:gd name="T1" fmla="*/ 0 h 35"/>
                                <a:gd name="T2" fmla="*/ 31 w 34"/>
                                <a:gd name="T3" fmla="*/ 0 h 35"/>
                                <a:gd name="T4" fmla="*/ 31 w 34"/>
                                <a:gd name="T5" fmla="*/ 22 h 35"/>
                                <a:gd name="T6" fmla="*/ 0 w 34"/>
                                <a:gd name="T7" fmla="*/ 21 h 35"/>
                                <a:gd name="T8" fmla="*/ 0 w 34"/>
                                <a:gd name="T9" fmla="*/ 0 h 35"/>
                                <a:gd name="T10" fmla="*/ 0 w 34"/>
                                <a:gd name="T11" fmla="*/ 0 h 3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4" h="35">
                                  <a:moveTo>
                                    <a:pt x="0" y="0"/>
                                  </a:moveTo>
                                  <a:lnTo>
                                    <a:pt x="33" y="0"/>
                                  </a:lnTo>
                                  <a:lnTo>
                                    <a:pt x="33" y="34"/>
                                  </a:lnTo>
                                  <a:lnTo>
                                    <a:pt x="0" y="32"/>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5" name="AutoShape 1023"/>
                          <wps:cNvSpPr>
                            <a:spLocks noChangeArrowheads="1"/>
                          </wps:cNvSpPr>
                          <wps:spPr bwMode="auto">
                            <a:xfrm flipV="1">
                              <a:off x="4272" y="3613"/>
                              <a:ext cx="36" cy="26"/>
                            </a:xfrm>
                            <a:prstGeom prst="roundRect">
                              <a:avLst>
                                <a:gd name="adj" fmla="val 0"/>
                              </a:avLst>
                            </a:prstGeom>
                            <a:solidFill>
                              <a:srgbClr val="006062"/>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6" name="Freeform 1024"/>
                          <wps:cNvSpPr>
                            <a:spLocks/>
                          </wps:cNvSpPr>
                          <wps:spPr bwMode="auto">
                            <a:xfrm>
                              <a:off x="4272" y="3642"/>
                              <a:ext cx="34" cy="26"/>
                            </a:xfrm>
                            <a:custGeom>
                              <a:avLst/>
                              <a:gdLst>
                                <a:gd name="T0" fmla="*/ 0 w 35"/>
                                <a:gd name="T1" fmla="*/ 0 h 39"/>
                                <a:gd name="T2" fmla="*/ 33 w 35"/>
                                <a:gd name="T3" fmla="*/ 0 h 39"/>
                                <a:gd name="T4" fmla="*/ 33 w 35"/>
                                <a:gd name="T5" fmla="*/ 25 h 39"/>
                                <a:gd name="T6" fmla="*/ 0 w 35"/>
                                <a:gd name="T7" fmla="*/ 24 h 39"/>
                                <a:gd name="T8" fmla="*/ 0 w 35"/>
                                <a:gd name="T9" fmla="*/ 0 h 39"/>
                                <a:gd name="T10" fmla="*/ 0 w 35"/>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5" h="39">
                                  <a:moveTo>
                                    <a:pt x="0" y="0"/>
                                  </a:moveTo>
                                  <a:lnTo>
                                    <a:pt x="34" y="0"/>
                                  </a:lnTo>
                                  <a:lnTo>
                                    <a:pt x="34" y="38"/>
                                  </a:lnTo>
                                  <a:lnTo>
                                    <a:pt x="0" y="36"/>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7" name="Freeform 1025"/>
                          <wps:cNvSpPr>
                            <a:spLocks/>
                          </wps:cNvSpPr>
                          <wps:spPr bwMode="auto">
                            <a:xfrm>
                              <a:off x="4184" y="3654"/>
                              <a:ext cx="81" cy="48"/>
                            </a:xfrm>
                            <a:custGeom>
                              <a:avLst/>
                              <a:gdLst>
                                <a:gd name="T0" fmla="*/ 2 w 83"/>
                                <a:gd name="T1" fmla="*/ 2 h 69"/>
                                <a:gd name="T2" fmla="*/ 5 w 83"/>
                                <a:gd name="T3" fmla="*/ 0 h 69"/>
                                <a:gd name="T4" fmla="*/ 8 w 83"/>
                                <a:gd name="T5" fmla="*/ 0 h 69"/>
                                <a:gd name="T6" fmla="*/ 12 w 83"/>
                                <a:gd name="T7" fmla="*/ 1 h 69"/>
                                <a:gd name="T8" fmla="*/ 16 w 83"/>
                                <a:gd name="T9" fmla="*/ 2 h 69"/>
                                <a:gd name="T10" fmla="*/ 20 w 83"/>
                                <a:gd name="T11" fmla="*/ 3 h 69"/>
                                <a:gd name="T12" fmla="*/ 21 w 83"/>
                                <a:gd name="T13" fmla="*/ 3 h 69"/>
                                <a:gd name="T14" fmla="*/ 25 w 83"/>
                                <a:gd name="T15" fmla="*/ 3 h 69"/>
                                <a:gd name="T16" fmla="*/ 29 w 83"/>
                                <a:gd name="T17" fmla="*/ 6 h 69"/>
                                <a:gd name="T18" fmla="*/ 31 w 83"/>
                                <a:gd name="T19" fmla="*/ 9 h 69"/>
                                <a:gd name="T20" fmla="*/ 31 w 83"/>
                                <a:gd name="T21" fmla="*/ 12 h 69"/>
                                <a:gd name="T22" fmla="*/ 31 w 83"/>
                                <a:gd name="T23" fmla="*/ 15 h 69"/>
                                <a:gd name="T24" fmla="*/ 34 w 83"/>
                                <a:gd name="T25" fmla="*/ 12 h 69"/>
                                <a:gd name="T26" fmla="*/ 37 w 83"/>
                                <a:gd name="T27" fmla="*/ 10 h 69"/>
                                <a:gd name="T28" fmla="*/ 38 w 83"/>
                                <a:gd name="T29" fmla="*/ 10 h 69"/>
                                <a:gd name="T30" fmla="*/ 42 w 83"/>
                                <a:gd name="T31" fmla="*/ 12 h 69"/>
                                <a:gd name="T32" fmla="*/ 44 w 83"/>
                                <a:gd name="T33" fmla="*/ 15 h 69"/>
                                <a:gd name="T34" fmla="*/ 44 w 83"/>
                                <a:gd name="T35" fmla="*/ 18 h 69"/>
                                <a:gd name="T36" fmla="*/ 46 w 83"/>
                                <a:gd name="T37" fmla="*/ 17 h 69"/>
                                <a:gd name="T38" fmla="*/ 49 w 83"/>
                                <a:gd name="T39" fmla="*/ 15 h 69"/>
                                <a:gd name="T40" fmla="*/ 52 w 83"/>
                                <a:gd name="T41" fmla="*/ 17 h 69"/>
                                <a:gd name="T42" fmla="*/ 54 w 83"/>
                                <a:gd name="T43" fmla="*/ 18 h 69"/>
                                <a:gd name="T44" fmla="*/ 56 w 83"/>
                                <a:gd name="T45" fmla="*/ 19 h 69"/>
                                <a:gd name="T46" fmla="*/ 57 w 83"/>
                                <a:gd name="T47" fmla="*/ 22 h 69"/>
                                <a:gd name="T48" fmla="*/ 57 w 83"/>
                                <a:gd name="T49" fmla="*/ 19 h 69"/>
                                <a:gd name="T50" fmla="*/ 60 w 83"/>
                                <a:gd name="T51" fmla="*/ 17 h 69"/>
                                <a:gd name="T52" fmla="*/ 60 w 83"/>
                                <a:gd name="T53" fmla="*/ 15 h 69"/>
                                <a:gd name="T54" fmla="*/ 63 w 83"/>
                                <a:gd name="T55" fmla="*/ 15 h 69"/>
                                <a:gd name="T56" fmla="*/ 64 w 83"/>
                                <a:gd name="T57" fmla="*/ 15 h 69"/>
                                <a:gd name="T58" fmla="*/ 68 w 83"/>
                                <a:gd name="T59" fmla="*/ 17 h 69"/>
                                <a:gd name="T60" fmla="*/ 68 w 83"/>
                                <a:gd name="T61" fmla="*/ 19 h 69"/>
                                <a:gd name="T62" fmla="*/ 72 w 83"/>
                                <a:gd name="T63" fmla="*/ 21 h 69"/>
                                <a:gd name="T64" fmla="*/ 72 w 83"/>
                                <a:gd name="T65" fmla="*/ 24 h 69"/>
                                <a:gd name="T66" fmla="*/ 78 w 83"/>
                                <a:gd name="T67" fmla="*/ 29 h 69"/>
                                <a:gd name="T68" fmla="*/ 80 w 83"/>
                                <a:gd name="T69" fmla="*/ 34 h 69"/>
                                <a:gd name="T70" fmla="*/ 80 w 83"/>
                                <a:gd name="T71" fmla="*/ 40 h 69"/>
                                <a:gd name="T72" fmla="*/ 80 w 83"/>
                                <a:gd name="T73" fmla="*/ 44 h 69"/>
                                <a:gd name="T74" fmla="*/ 80 w 83"/>
                                <a:gd name="T75" fmla="*/ 46 h 69"/>
                                <a:gd name="T76" fmla="*/ 68 w 83"/>
                                <a:gd name="T77" fmla="*/ 47 h 69"/>
                                <a:gd name="T78" fmla="*/ 44 w 83"/>
                                <a:gd name="T79" fmla="*/ 44 h 69"/>
                                <a:gd name="T80" fmla="*/ 31 w 83"/>
                                <a:gd name="T81" fmla="*/ 42 h 69"/>
                                <a:gd name="T82" fmla="*/ 29 w 83"/>
                                <a:gd name="T83" fmla="*/ 44 h 69"/>
                                <a:gd name="T84" fmla="*/ 18 w 83"/>
                                <a:gd name="T85" fmla="*/ 41 h 69"/>
                                <a:gd name="T86" fmla="*/ 6 w 83"/>
                                <a:gd name="T87" fmla="*/ 41 h 69"/>
                                <a:gd name="T88" fmla="*/ 2 w 83"/>
                                <a:gd name="T89" fmla="*/ 38 h 69"/>
                                <a:gd name="T90" fmla="*/ 5 w 83"/>
                                <a:gd name="T91" fmla="*/ 34 h 69"/>
                                <a:gd name="T92" fmla="*/ 2 w 83"/>
                                <a:gd name="T93" fmla="*/ 29 h 69"/>
                                <a:gd name="T94" fmla="*/ 2 w 83"/>
                                <a:gd name="T95" fmla="*/ 26 h 69"/>
                                <a:gd name="T96" fmla="*/ 2 w 83"/>
                                <a:gd name="T97" fmla="*/ 21 h 69"/>
                                <a:gd name="T98" fmla="*/ 0 w 83"/>
                                <a:gd name="T99" fmla="*/ 15 h 69"/>
                                <a:gd name="T100" fmla="*/ 0 w 83"/>
                                <a:gd name="T101" fmla="*/ 9 h 69"/>
                                <a:gd name="T102" fmla="*/ 2 w 83"/>
                                <a:gd name="T103" fmla="*/ 2 h 69"/>
                                <a:gd name="T104" fmla="*/ 2 w 83"/>
                                <a:gd name="T105" fmla="*/ 2 h 69"/>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Lst>
                              <a:ahLst/>
                              <a:cxnLst>
                                <a:cxn ang="T106">
                                  <a:pos x="T0" y="T1"/>
                                </a:cxn>
                                <a:cxn ang="T107">
                                  <a:pos x="T2" y="T3"/>
                                </a:cxn>
                                <a:cxn ang="T108">
                                  <a:pos x="T4" y="T5"/>
                                </a:cxn>
                                <a:cxn ang="T109">
                                  <a:pos x="T6" y="T7"/>
                                </a:cxn>
                                <a:cxn ang="T110">
                                  <a:pos x="T8" y="T9"/>
                                </a:cxn>
                                <a:cxn ang="T111">
                                  <a:pos x="T10" y="T11"/>
                                </a:cxn>
                                <a:cxn ang="T112">
                                  <a:pos x="T12" y="T13"/>
                                </a:cxn>
                                <a:cxn ang="T113">
                                  <a:pos x="T14" y="T15"/>
                                </a:cxn>
                                <a:cxn ang="T114">
                                  <a:pos x="T16" y="T17"/>
                                </a:cxn>
                                <a:cxn ang="T115">
                                  <a:pos x="T18" y="T19"/>
                                </a:cxn>
                                <a:cxn ang="T116">
                                  <a:pos x="T20" y="T21"/>
                                </a:cxn>
                                <a:cxn ang="T117">
                                  <a:pos x="T22" y="T23"/>
                                </a:cxn>
                                <a:cxn ang="T118">
                                  <a:pos x="T24" y="T25"/>
                                </a:cxn>
                                <a:cxn ang="T119">
                                  <a:pos x="T26" y="T27"/>
                                </a:cxn>
                                <a:cxn ang="T120">
                                  <a:pos x="T28" y="T29"/>
                                </a:cxn>
                                <a:cxn ang="T121">
                                  <a:pos x="T30" y="T31"/>
                                </a:cxn>
                                <a:cxn ang="T122">
                                  <a:pos x="T32" y="T33"/>
                                </a:cxn>
                                <a:cxn ang="T123">
                                  <a:pos x="T34" y="T35"/>
                                </a:cxn>
                                <a:cxn ang="T124">
                                  <a:pos x="T36" y="T37"/>
                                </a:cxn>
                                <a:cxn ang="T125">
                                  <a:pos x="T38" y="T39"/>
                                </a:cxn>
                                <a:cxn ang="T126">
                                  <a:pos x="T40" y="T41"/>
                                </a:cxn>
                                <a:cxn ang="T127">
                                  <a:pos x="T42" y="T43"/>
                                </a:cxn>
                                <a:cxn ang="T128">
                                  <a:pos x="T44" y="T45"/>
                                </a:cxn>
                                <a:cxn ang="T129">
                                  <a:pos x="T46" y="T47"/>
                                </a:cxn>
                                <a:cxn ang="T130">
                                  <a:pos x="T48" y="T49"/>
                                </a:cxn>
                                <a:cxn ang="T131">
                                  <a:pos x="T50" y="T51"/>
                                </a:cxn>
                                <a:cxn ang="T132">
                                  <a:pos x="T52" y="T53"/>
                                </a:cxn>
                                <a:cxn ang="T133">
                                  <a:pos x="T54" y="T55"/>
                                </a:cxn>
                                <a:cxn ang="T134">
                                  <a:pos x="T56" y="T57"/>
                                </a:cxn>
                                <a:cxn ang="T135">
                                  <a:pos x="T58" y="T59"/>
                                </a:cxn>
                                <a:cxn ang="T136">
                                  <a:pos x="T60" y="T61"/>
                                </a:cxn>
                                <a:cxn ang="T137">
                                  <a:pos x="T62" y="T63"/>
                                </a:cxn>
                                <a:cxn ang="T138">
                                  <a:pos x="T64" y="T65"/>
                                </a:cxn>
                                <a:cxn ang="T139">
                                  <a:pos x="T66" y="T67"/>
                                </a:cxn>
                                <a:cxn ang="T140">
                                  <a:pos x="T68" y="T69"/>
                                </a:cxn>
                                <a:cxn ang="T141">
                                  <a:pos x="T70" y="T71"/>
                                </a:cxn>
                                <a:cxn ang="T142">
                                  <a:pos x="T72" y="T73"/>
                                </a:cxn>
                                <a:cxn ang="T143">
                                  <a:pos x="T74" y="T75"/>
                                </a:cxn>
                                <a:cxn ang="T144">
                                  <a:pos x="T76" y="T77"/>
                                </a:cxn>
                                <a:cxn ang="T145">
                                  <a:pos x="T78" y="T79"/>
                                </a:cxn>
                                <a:cxn ang="T146">
                                  <a:pos x="T80" y="T81"/>
                                </a:cxn>
                                <a:cxn ang="T147">
                                  <a:pos x="T82" y="T83"/>
                                </a:cxn>
                                <a:cxn ang="T148">
                                  <a:pos x="T84" y="T85"/>
                                </a:cxn>
                                <a:cxn ang="T149">
                                  <a:pos x="T86" y="T87"/>
                                </a:cxn>
                                <a:cxn ang="T150">
                                  <a:pos x="T88" y="T89"/>
                                </a:cxn>
                                <a:cxn ang="T151">
                                  <a:pos x="T90" y="T91"/>
                                </a:cxn>
                                <a:cxn ang="T152">
                                  <a:pos x="T92" y="T93"/>
                                </a:cxn>
                                <a:cxn ang="T153">
                                  <a:pos x="T94" y="T95"/>
                                </a:cxn>
                                <a:cxn ang="T154">
                                  <a:pos x="T96" y="T97"/>
                                </a:cxn>
                                <a:cxn ang="T155">
                                  <a:pos x="T98" y="T99"/>
                                </a:cxn>
                                <a:cxn ang="T156">
                                  <a:pos x="T100" y="T101"/>
                                </a:cxn>
                                <a:cxn ang="T157">
                                  <a:pos x="T102" y="T103"/>
                                </a:cxn>
                                <a:cxn ang="T158">
                                  <a:pos x="T104" y="T105"/>
                                </a:cxn>
                              </a:cxnLst>
                              <a:rect l="0" t="0" r="r" b="b"/>
                              <a:pathLst>
                                <a:path w="83" h="69">
                                  <a:moveTo>
                                    <a:pt x="2" y="3"/>
                                  </a:moveTo>
                                  <a:lnTo>
                                    <a:pt x="5" y="0"/>
                                  </a:lnTo>
                                  <a:lnTo>
                                    <a:pt x="8" y="0"/>
                                  </a:lnTo>
                                  <a:lnTo>
                                    <a:pt x="12" y="2"/>
                                  </a:lnTo>
                                  <a:lnTo>
                                    <a:pt x="16" y="3"/>
                                  </a:lnTo>
                                  <a:lnTo>
                                    <a:pt x="21" y="5"/>
                                  </a:lnTo>
                                  <a:lnTo>
                                    <a:pt x="22" y="5"/>
                                  </a:lnTo>
                                  <a:lnTo>
                                    <a:pt x="26" y="5"/>
                                  </a:lnTo>
                                  <a:lnTo>
                                    <a:pt x="30" y="9"/>
                                  </a:lnTo>
                                  <a:lnTo>
                                    <a:pt x="32" y="13"/>
                                  </a:lnTo>
                                  <a:lnTo>
                                    <a:pt x="32" y="17"/>
                                  </a:lnTo>
                                  <a:lnTo>
                                    <a:pt x="32" y="21"/>
                                  </a:lnTo>
                                  <a:lnTo>
                                    <a:pt x="35" y="17"/>
                                  </a:lnTo>
                                  <a:lnTo>
                                    <a:pt x="38" y="15"/>
                                  </a:lnTo>
                                  <a:lnTo>
                                    <a:pt x="39" y="15"/>
                                  </a:lnTo>
                                  <a:lnTo>
                                    <a:pt x="43" y="17"/>
                                  </a:lnTo>
                                  <a:lnTo>
                                    <a:pt x="45" y="21"/>
                                  </a:lnTo>
                                  <a:lnTo>
                                    <a:pt x="45" y="26"/>
                                  </a:lnTo>
                                  <a:lnTo>
                                    <a:pt x="47" y="24"/>
                                  </a:lnTo>
                                  <a:lnTo>
                                    <a:pt x="50" y="22"/>
                                  </a:lnTo>
                                  <a:lnTo>
                                    <a:pt x="53" y="24"/>
                                  </a:lnTo>
                                  <a:lnTo>
                                    <a:pt x="55" y="26"/>
                                  </a:lnTo>
                                  <a:lnTo>
                                    <a:pt x="57" y="28"/>
                                  </a:lnTo>
                                  <a:lnTo>
                                    <a:pt x="58" y="32"/>
                                  </a:lnTo>
                                  <a:lnTo>
                                    <a:pt x="58" y="28"/>
                                  </a:lnTo>
                                  <a:lnTo>
                                    <a:pt x="61" y="24"/>
                                  </a:lnTo>
                                  <a:lnTo>
                                    <a:pt x="61" y="22"/>
                                  </a:lnTo>
                                  <a:lnTo>
                                    <a:pt x="65" y="22"/>
                                  </a:lnTo>
                                  <a:lnTo>
                                    <a:pt x="66" y="22"/>
                                  </a:lnTo>
                                  <a:lnTo>
                                    <a:pt x="70" y="24"/>
                                  </a:lnTo>
                                  <a:lnTo>
                                    <a:pt x="70" y="28"/>
                                  </a:lnTo>
                                  <a:lnTo>
                                    <a:pt x="74" y="30"/>
                                  </a:lnTo>
                                  <a:lnTo>
                                    <a:pt x="74" y="34"/>
                                  </a:lnTo>
                                  <a:lnTo>
                                    <a:pt x="80" y="41"/>
                                  </a:lnTo>
                                  <a:lnTo>
                                    <a:pt x="82" y="49"/>
                                  </a:lnTo>
                                  <a:lnTo>
                                    <a:pt x="82" y="57"/>
                                  </a:lnTo>
                                  <a:lnTo>
                                    <a:pt x="82" y="63"/>
                                  </a:lnTo>
                                  <a:lnTo>
                                    <a:pt x="82" y="66"/>
                                  </a:lnTo>
                                  <a:lnTo>
                                    <a:pt x="70" y="68"/>
                                  </a:lnTo>
                                  <a:lnTo>
                                    <a:pt x="45" y="63"/>
                                  </a:lnTo>
                                  <a:lnTo>
                                    <a:pt x="32" y="61"/>
                                  </a:lnTo>
                                  <a:lnTo>
                                    <a:pt x="30" y="63"/>
                                  </a:lnTo>
                                  <a:lnTo>
                                    <a:pt x="18" y="59"/>
                                  </a:lnTo>
                                  <a:lnTo>
                                    <a:pt x="6" y="59"/>
                                  </a:lnTo>
                                  <a:lnTo>
                                    <a:pt x="2" y="55"/>
                                  </a:lnTo>
                                  <a:lnTo>
                                    <a:pt x="5" y="49"/>
                                  </a:lnTo>
                                  <a:lnTo>
                                    <a:pt x="2" y="41"/>
                                  </a:lnTo>
                                  <a:lnTo>
                                    <a:pt x="2" y="38"/>
                                  </a:lnTo>
                                  <a:lnTo>
                                    <a:pt x="2" y="30"/>
                                  </a:lnTo>
                                  <a:lnTo>
                                    <a:pt x="0" y="22"/>
                                  </a:lnTo>
                                  <a:lnTo>
                                    <a:pt x="0" y="13"/>
                                  </a:lnTo>
                                  <a:lnTo>
                                    <a:pt x="2"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8" name="Freeform 1026"/>
                          <wps:cNvSpPr>
                            <a:spLocks/>
                          </wps:cNvSpPr>
                          <wps:spPr bwMode="auto">
                            <a:xfrm>
                              <a:off x="4021" y="3601"/>
                              <a:ext cx="41" cy="61"/>
                            </a:xfrm>
                            <a:custGeom>
                              <a:avLst/>
                              <a:gdLst>
                                <a:gd name="T0" fmla="*/ 0 w 42"/>
                                <a:gd name="T1" fmla="*/ 1 h 89"/>
                                <a:gd name="T2" fmla="*/ 40 w 42"/>
                                <a:gd name="T3" fmla="*/ 0 h 89"/>
                                <a:gd name="T4" fmla="*/ 40 w 42"/>
                                <a:gd name="T5" fmla="*/ 60 h 89"/>
                                <a:gd name="T6" fmla="*/ 0 w 42"/>
                                <a:gd name="T7" fmla="*/ 58 h 89"/>
                                <a:gd name="T8" fmla="*/ 0 w 42"/>
                                <a:gd name="T9" fmla="*/ 1 h 89"/>
                                <a:gd name="T10" fmla="*/ 0 w 42"/>
                                <a:gd name="T11" fmla="*/ 1 h 8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42" h="89">
                                  <a:moveTo>
                                    <a:pt x="0" y="2"/>
                                  </a:moveTo>
                                  <a:lnTo>
                                    <a:pt x="41" y="0"/>
                                  </a:lnTo>
                                  <a:lnTo>
                                    <a:pt x="41" y="88"/>
                                  </a:lnTo>
                                  <a:lnTo>
                                    <a:pt x="0" y="84"/>
                                  </a:lnTo>
                                  <a:lnTo>
                                    <a:pt x="0" y="2"/>
                                  </a:lnTo>
                                </a:path>
                              </a:pathLst>
                            </a:custGeom>
                            <a:solidFill>
                              <a:srgbClr val="8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79" name="Freeform 1027"/>
                          <wps:cNvSpPr>
                            <a:spLocks/>
                          </wps:cNvSpPr>
                          <wps:spPr bwMode="auto">
                            <a:xfrm>
                              <a:off x="4025" y="3606"/>
                              <a:ext cx="33" cy="26"/>
                            </a:xfrm>
                            <a:custGeom>
                              <a:avLst/>
                              <a:gdLst>
                                <a:gd name="T0" fmla="*/ 0 w 33"/>
                                <a:gd name="T1" fmla="*/ 1 h 39"/>
                                <a:gd name="T2" fmla="*/ 0 w 33"/>
                                <a:gd name="T3" fmla="*/ 25 h 39"/>
                                <a:gd name="T4" fmla="*/ 32 w 33"/>
                                <a:gd name="T5" fmla="*/ 25 h 39"/>
                                <a:gd name="T6" fmla="*/ 32 w 33"/>
                                <a:gd name="T7" fmla="*/ 0 h 39"/>
                                <a:gd name="T8" fmla="*/ 0 w 33"/>
                                <a:gd name="T9" fmla="*/ 1 h 39"/>
                                <a:gd name="T10" fmla="*/ 0 w 33"/>
                                <a:gd name="T11" fmla="*/ 1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 h="39">
                                  <a:moveTo>
                                    <a:pt x="0" y="2"/>
                                  </a:moveTo>
                                  <a:lnTo>
                                    <a:pt x="0" y="38"/>
                                  </a:lnTo>
                                  <a:lnTo>
                                    <a:pt x="32" y="38"/>
                                  </a:lnTo>
                                  <a:lnTo>
                                    <a:pt x="32" y="0"/>
                                  </a:lnTo>
                                  <a:lnTo>
                                    <a:pt x="0" y="2"/>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0" name="Freeform 1028"/>
                          <wps:cNvSpPr>
                            <a:spLocks/>
                          </wps:cNvSpPr>
                          <wps:spPr bwMode="auto">
                            <a:xfrm>
                              <a:off x="4025" y="3633"/>
                              <a:ext cx="33" cy="27"/>
                            </a:xfrm>
                            <a:custGeom>
                              <a:avLst/>
                              <a:gdLst>
                                <a:gd name="T0" fmla="*/ 0 w 33"/>
                                <a:gd name="T1" fmla="*/ 0 h 39"/>
                                <a:gd name="T2" fmla="*/ 32 w 33"/>
                                <a:gd name="T3" fmla="*/ 0 h 39"/>
                                <a:gd name="T4" fmla="*/ 32 w 33"/>
                                <a:gd name="T5" fmla="*/ 26 h 39"/>
                                <a:gd name="T6" fmla="*/ 0 w 33"/>
                                <a:gd name="T7" fmla="*/ 24 h 39"/>
                                <a:gd name="T8" fmla="*/ 0 w 33"/>
                                <a:gd name="T9" fmla="*/ 0 h 39"/>
                                <a:gd name="T10" fmla="*/ 0 w 33"/>
                                <a:gd name="T11" fmla="*/ 0 h 3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 h="39">
                                  <a:moveTo>
                                    <a:pt x="0" y="0"/>
                                  </a:moveTo>
                                  <a:lnTo>
                                    <a:pt x="32" y="0"/>
                                  </a:lnTo>
                                  <a:lnTo>
                                    <a:pt x="32" y="38"/>
                                  </a:lnTo>
                                  <a:lnTo>
                                    <a:pt x="0" y="34"/>
                                  </a:lnTo>
                                  <a:lnTo>
                                    <a:pt x="0" y="0"/>
                                  </a:lnTo>
                                </a:path>
                              </a:pathLst>
                            </a:custGeom>
                            <a:solidFill>
                              <a:srgbClr val="00606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1" name="Freeform 1029"/>
                          <wps:cNvSpPr>
                            <a:spLocks/>
                          </wps:cNvSpPr>
                          <wps:spPr bwMode="auto">
                            <a:xfrm>
                              <a:off x="4040" y="3653"/>
                              <a:ext cx="77" cy="33"/>
                            </a:xfrm>
                            <a:custGeom>
                              <a:avLst/>
                              <a:gdLst>
                                <a:gd name="T0" fmla="*/ 75 w 80"/>
                                <a:gd name="T1" fmla="*/ 2 h 49"/>
                                <a:gd name="T2" fmla="*/ 71 w 80"/>
                                <a:gd name="T3" fmla="*/ 0 h 49"/>
                                <a:gd name="T4" fmla="*/ 67 w 80"/>
                                <a:gd name="T5" fmla="*/ 0 h 49"/>
                                <a:gd name="T6" fmla="*/ 64 w 80"/>
                                <a:gd name="T7" fmla="*/ 2 h 49"/>
                                <a:gd name="T8" fmla="*/ 60 w 80"/>
                                <a:gd name="T9" fmla="*/ 2 h 49"/>
                                <a:gd name="T10" fmla="*/ 58 w 80"/>
                                <a:gd name="T11" fmla="*/ 4 h 49"/>
                                <a:gd name="T12" fmla="*/ 54 w 80"/>
                                <a:gd name="T13" fmla="*/ 3 h 49"/>
                                <a:gd name="T14" fmla="*/ 50 w 80"/>
                                <a:gd name="T15" fmla="*/ 4 h 49"/>
                                <a:gd name="T16" fmla="*/ 46 w 80"/>
                                <a:gd name="T17" fmla="*/ 4 h 49"/>
                                <a:gd name="T18" fmla="*/ 46 w 80"/>
                                <a:gd name="T19" fmla="*/ 7 h 49"/>
                                <a:gd name="T20" fmla="*/ 44 w 80"/>
                                <a:gd name="T21" fmla="*/ 9 h 49"/>
                                <a:gd name="T22" fmla="*/ 44 w 80"/>
                                <a:gd name="T23" fmla="*/ 11 h 49"/>
                                <a:gd name="T24" fmla="*/ 42 w 80"/>
                                <a:gd name="T25" fmla="*/ 9 h 49"/>
                                <a:gd name="T26" fmla="*/ 41 w 80"/>
                                <a:gd name="T27" fmla="*/ 8 h 49"/>
                                <a:gd name="T28" fmla="*/ 39 w 80"/>
                                <a:gd name="T29" fmla="*/ 8 h 49"/>
                                <a:gd name="T30" fmla="*/ 36 w 80"/>
                                <a:gd name="T31" fmla="*/ 9 h 49"/>
                                <a:gd name="T32" fmla="*/ 34 w 80"/>
                                <a:gd name="T33" fmla="*/ 11 h 49"/>
                                <a:gd name="T34" fmla="*/ 32 w 80"/>
                                <a:gd name="T35" fmla="*/ 13 h 49"/>
                                <a:gd name="T36" fmla="*/ 30 w 80"/>
                                <a:gd name="T37" fmla="*/ 12 h 49"/>
                                <a:gd name="T38" fmla="*/ 28 w 80"/>
                                <a:gd name="T39" fmla="*/ 12 h 49"/>
                                <a:gd name="T40" fmla="*/ 26 w 80"/>
                                <a:gd name="T41" fmla="*/ 12 h 49"/>
                                <a:gd name="T42" fmla="*/ 22 w 80"/>
                                <a:gd name="T43" fmla="*/ 13 h 49"/>
                                <a:gd name="T44" fmla="*/ 21 w 80"/>
                                <a:gd name="T45" fmla="*/ 15 h 49"/>
                                <a:gd name="T46" fmla="*/ 21 w 80"/>
                                <a:gd name="T47" fmla="*/ 16 h 49"/>
                                <a:gd name="T48" fmla="*/ 18 w 80"/>
                                <a:gd name="T49" fmla="*/ 15 h 49"/>
                                <a:gd name="T50" fmla="*/ 18 w 80"/>
                                <a:gd name="T51" fmla="*/ 12 h 49"/>
                                <a:gd name="T52" fmla="*/ 16 w 80"/>
                                <a:gd name="T53" fmla="*/ 11 h 49"/>
                                <a:gd name="T54" fmla="*/ 14 w 80"/>
                                <a:gd name="T55" fmla="*/ 12 h 49"/>
                                <a:gd name="T56" fmla="*/ 13 w 80"/>
                                <a:gd name="T57" fmla="*/ 11 h 49"/>
                                <a:gd name="T58" fmla="*/ 11 w 80"/>
                                <a:gd name="T59" fmla="*/ 11 h 49"/>
                                <a:gd name="T60" fmla="*/ 10 w 80"/>
                                <a:gd name="T61" fmla="*/ 12 h 49"/>
                                <a:gd name="T62" fmla="*/ 8 w 80"/>
                                <a:gd name="T63" fmla="*/ 13 h 49"/>
                                <a:gd name="T64" fmla="*/ 6 w 80"/>
                                <a:gd name="T65" fmla="*/ 15 h 49"/>
                                <a:gd name="T66" fmla="*/ 4 w 80"/>
                                <a:gd name="T67" fmla="*/ 17 h 49"/>
                                <a:gd name="T68" fmla="*/ 0 w 80"/>
                                <a:gd name="T69" fmla="*/ 21 h 49"/>
                                <a:gd name="T70" fmla="*/ 0 w 80"/>
                                <a:gd name="T71" fmla="*/ 25 h 49"/>
                                <a:gd name="T72" fmla="*/ 6 w 80"/>
                                <a:gd name="T73" fmla="*/ 28 h 49"/>
                                <a:gd name="T74" fmla="*/ 16 w 80"/>
                                <a:gd name="T75" fmla="*/ 28 h 49"/>
                                <a:gd name="T76" fmla="*/ 34 w 80"/>
                                <a:gd name="T77" fmla="*/ 28 h 49"/>
                                <a:gd name="T78" fmla="*/ 41 w 80"/>
                                <a:gd name="T79" fmla="*/ 30 h 49"/>
                                <a:gd name="T80" fmla="*/ 52 w 80"/>
                                <a:gd name="T81" fmla="*/ 32 h 49"/>
                                <a:gd name="T82" fmla="*/ 64 w 80"/>
                                <a:gd name="T83" fmla="*/ 32 h 49"/>
                                <a:gd name="T84" fmla="*/ 67 w 80"/>
                                <a:gd name="T85" fmla="*/ 32 h 49"/>
                                <a:gd name="T86" fmla="*/ 72 w 80"/>
                                <a:gd name="T87" fmla="*/ 32 h 49"/>
                                <a:gd name="T88" fmla="*/ 75 w 80"/>
                                <a:gd name="T89" fmla="*/ 30 h 49"/>
                                <a:gd name="T90" fmla="*/ 75 w 80"/>
                                <a:gd name="T91" fmla="*/ 28 h 49"/>
                                <a:gd name="T92" fmla="*/ 72 w 80"/>
                                <a:gd name="T93" fmla="*/ 25 h 49"/>
                                <a:gd name="T94" fmla="*/ 72 w 80"/>
                                <a:gd name="T95" fmla="*/ 21 h 49"/>
                                <a:gd name="T96" fmla="*/ 75 w 80"/>
                                <a:gd name="T97" fmla="*/ 18 h 49"/>
                                <a:gd name="T98" fmla="*/ 75 w 80"/>
                                <a:gd name="T99" fmla="*/ 15 h 49"/>
                                <a:gd name="T100" fmla="*/ 76 w 80"/>
                                <a:gd name="T101" fmla="*/ 11 h 49"/>
                                <a:gd name="T102" fmla="*/ 76 w 80"/>
                                <a:gd name="T103" fmla="*/ 7 h 49"/>
                                <a:gd name="T104" fmla="*/ 75 w 80"/>
                                <a:gd name="T105" fmla="*/ 2 h 49"/>
                                <a:gd name="T106" fmla="*/ 75 w 80"/>
                                <a:gd name="T107" fmla="*/ 2 h 49"/>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0" h="49">
                                  <a:moveTo>
                                    <a:pt x="78" y="3"/>
                                  </a:moveTo>
                                  <a:lnTo>
                                    <a:pt x="74" y="0"/>
                                  </a:lnTo>
                                  <a:lnTo>
                                    <a:pt x="70" y="0"/>
                                  </a:lnTo>
                                  <a:lnTo>
                                    <a:pt x="66" y="3"/>
                                  </a:lnTo>
                                  <a:lnTo>
                                    <a:pt x="62" y="3"/>
                                  </a:lnTo>
                                  <a:lnTo>
                                    <a:pt x="60" y="6"/>
                                  </a:lnTo>
                                  <a:lnTo>
                                    <a:pt x="56" y="5"/>
                                  </a:lnTo>
                                  <a:lnTo>
                                    <a:pt x="52" y="6"/>
                                  </a:lnTo>
                                  <a:lnTo>
                                    <a:pt x="48" y="6"/>
                                  </a:lnTo>
                                  <a:lnTo>
                                    <a:pt x="48" y="10"/>
                                  </a:lnTo>
                                  <a:lnTo>
                                    <a:pt x="46" y="14"/>
                                  </a:lnTo>
                                  <a:lnTo>
                                    <a:pt x="46" y="16"/>
                                  </a:lnTo>
                                  <a:lnTo>
                                    <a:pt x="44" y="14"/>
                                  </a:lnTo>
                                  <a:lnTo>
                                    <a:pt x="43" y="12"/>
                                  </a:lnTo>
                                  <a:lnTo>
                                    <a:pt x="41" y="12"/>
                                  </a:lnTo>
                                  <a:lnTo>
                                    <a:pt x="37" y="14"/>
                                  </a:lnTo>
                                  <a:lnTo>
                                    <a:pt x="35" y="16"/>
                                  </a:lnTo>
                                  <a:lnTo>
                                    <a:pt x="33" y="20"/>
                                  </a:lnTo>
                                  <a:lnTo>
                                    <a:pt x="31" y="18"/>
                                  </a:lnTo>
                                  <a:lnTo>
                                    <a:pt x="29" y="18"/>
                                  </a:lnTo>
                                  <a:lnTo>
                                    <a:pt x="27" y="18"/>
                                  </a:lnTo>
                                  <a:lnTo>
                                    <a:pt x="23" y="20"/>
                                  </a:lnTo>
                                  <a:lnTo>
                                    <a:pt x="22" y="22"/>
                                  </a:lnTo>
                                  <a:lnTo>
                                    <a:pt x="22" y="24"/>
                                  </a:lnTo>
                                  <a:lnTo>
                                    <a:pt x="19" y="22"/>
                                  </a:lnTo>
                                  <a:lnTo>
                                    <a:pt x="19" y="18"/>
                                  </a:lnTo>
                                  <a:lnTo>
                                    <a:pt x="17" y="16"/>
                                  </a:lnTo>
                                  <a:lnTo>
                                    <a:pt x="15" y="18"/>
                                  </a:lnTo>
                                  <a:lnTo>
                                    <a:pt x="13" y="16"/>
                                  </a:lnTo>
                                  <a:lnTo>
                                    <a:pt x="11" y="16"/>
                                  </a:lnTo>
                                  <a:lnTo>
                                    <a:pt x="10" y="18"/>
                                  </a:lnTo>
                                  <a:lnTo>
                                    <a:pt x="8" y="20"/>
                                  </a:lnTo>
                                  <a:lnTo>
                                    <a:pt x="6" y="22"/>
                                  </a:lnTo>
                                  <a:lnTo>
                                    <a:pt x="4" y="25"/>
                                  </a:lnTo>
                                  <a:lnTo>
                                    <a:pt x="0" y="31"/>
                                  </a:lnTo>
                                  <a:lnTo>
                                    <a:pt x="0" y="37"/>
                                  </a:lnTo>
                                  <a:lnTo>
                                    <a:pt x="6" y="41"/>
                                  </a:lnTo>
                                  <a:lnTo>
                                    <a:pt x="17" y="41"/>
                                  </a:lnTo>
                                  <a:lnTo>
                                    <a:pt x="35" y="42"/>
                                  </a:lnTo>
                                  <a:lnTo>
                                    <a:pt x="43" y="44"/>
                                  </a:lnTo>
                                  <a:lnTo>
                                    <a:pt x="54" y="47"/>
                                  </a:lnTo>
                                  <a:lnTo>
                                    <a:pt x="66" y="48"/>
                                  </a:lnTo>
                                  <a:lnTo>
                                    <a:pt x="70" y="48"/>
                                  </a:lnTo>
                                  <a:lnTo>
                                    <a:pt x="75" y="47"/>
                                  </a:lnTo>
                                  <a:lnTo>
                                    <a:pt x="78" y="44"/>
                                  </a:lnTo>
                                  <a:lnTo>
                                    <a:pt x="78" y="41"/>
                                  </a:lnTo>
                                  <a:lnTo>
                                    <a:pt x="75" y="37"/>
                                  </a:lnTo>
                                  <a:lnTo>
                                    <a:pt x="75" y="31"/>
                                  </a:lnTo>
                                  <a:lnTo>
                                    <a:pt x="78" y="27"/>
                                  </a:lnTo>
                                  <a:lnTo>
                                    <a:pt x="78" y="22"/>
                                  </a:lnTo>
                                  <a:lnTo>
                                    <a:pt x="79" y="16"/>
                                  </a:lnTo>
                                  <a:lnTo>
                                    <a:pt x="79" y="10"/>
                                  </a:lnTo>
                                  <a:lnTo>
                                    <a:pt x="78" y="3"/>
                                  </a:lnTo>
                                </a:path>
                              </a:pathLst>
                            </a:custGeom>
                            <a:solidFill>
                              <a:srgbClr val="424200"/>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2" name="AutoShape 1030"/>
                          <wps:cNvSpPr>
                            <a:spLocks noChangeArrowheads="1"/>
                          </wps:cNvSpPr>
                          <wps:spPr bwMode="auto">
                            <a:xfrm rot="6539756">
                              <a:off x="4145" y="3744"/>
                              <a:ext cx="106" cy="204"/>
                            </a:xfrm>
                            <a:prstGeom prst="can">
                              <a:avLst>
                                <a:gd name="adj" fmla="val 48113"/>
                              </a:avLst>
                            </a:prstGeom>
                            <a:solidFill>
                              <a:srgbClr val="A7A7A7"/>
                            </a:solidFill>
                            <a:ln w="9525">
                              <a:solidFill>
                                <a:srgbClr val="000000"/>
                              </a:solidFill>
                              <a:round/>
                              <a:headEnd/>
                              <a:tailEnd/>
                            </a:ln>
                          </wps:spPr>
                          <wps:bodyPr rot="0" vert="horz" wrap="square" lIns="91440" tIns="45720" rIns="91440" bIns="45720" anchor="ctr" anchorCtr="0" upright="1">
                            <a:noAutofit/>
                          </wps:bodyPr>
                        </wps:wsp>
                        <wps:wsp>
                          <wps:cNvPr id="1883" name="Freeform 1031"/>
                          <wps:cNvSpPr>
                            <a:spLocks/>
                          </wps:cNvSpPr>
                          <wps:spPr bwMode="auto">
                            <a:xfrm>
                              <a:off x="4041" y="3683"/>
                              <a:ext cx="888" cy="346"/>
                            </a:xfrm>
                            <a:custGeom>
                              <a:avLst/>
                              <a:gdLst>
                                <a:gd name="T0" fmla="*/ 30 w 625"/>
                                <a:gd name="T1" fmla="*/ 0 h 255"/>
                                <a:gd name="T2" fmla="*/ 0 w 625"/>
                                <a:gd name="T3" fmla="*/ 98 h 255"/>
                                <a:gd name="T4" fmla="*/ 72 w 625"/>
                                <a:gd name="T5" fmla="*/ 122 h 255"/>
                                <a:gd name="T6" fmla="*/ 260 w 625"/>
                                <a:gd name="T7" fmla="*/ 186 h 255"/>
                                <a:gd name="T8" fmla="*/ 888 w 625"/>
                                <a:gd name="T9" fmla="*/ 346 h 2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25" h="255">
                                  <a:moveTo>
                                    <a:pt x="21" y="0"/>
                                  </a:moveTo>
                                  <a:lnTo>
                                    <a:pt x="0" y="72"/>
                                  </a:lnTo>
                                  <a:lnTo>
                                    <a:pt x="51" y="90"/>
                                  </a:lnTo>
                                  <a:lnTo>
                                    <a:pt x="183" y="137"/>
                                  </a:lnTo>
                                  <a:lnTo>
                                    <a:pt x="625" y="255"/>
                                  </a:lnTo>
                                </a:path>
                              </a:pathLst>
                            </a:custGeom>
                            <a:noFill/>
                            <a:ln w="25400" cap="flat" cmpd="sng">
                              <a:solidFill>
                                <a:srgbClr val="C0C0C0"/>
                              </a:solidFill>
                              <a:prstDash val="solid"/>
                              <a:round/>
                              <a:headEnd type="none" w="med" len="med"/>
                              <a:tailEnd type="none" w="med" len="med"/>
                            </a:ln>
                            <a:effectLst/>
                            <a:extLst>
                              <a:ext uri="{909E8E84-426E-40DD-AFC4-6F175D3DCCD1}">
                                <a14:hiddenFill xmlns:a14="http://schemas.microsoft.com/office/drawing/2010/main">
                                  <a:solidFill>
                                    <a:srgbClr val="810000"/>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4" name="Freeform 1032"/>
                          <wps:cNvSpPr>
                            <a:spLocks/>
                          </wps:cNvSpPr>
                          <wps:spPr bwMode="auto">
                            <a:xfrm>
                              <a:off x="4487" y="3680"/>
                              <a:ext cx="1537" cy="598"/>
                            </a:xfrm>
                            <a:custGeom>
                              <a:avLst/>
                              <a:gdLst>
                                <a:gd name="T0" fmla="*/ 0 w 1570"/>
                                <a:gd name="T1" fmla="*/ 100 h 874"/>
                                <a:gd name="T2" fmla="*/ 620 w 1570"/>
                                <a:gd name="T3" fmla="*/ 57 h 874"/>
                                <a:gd name="T4" fmla="*/ 547 w 1570"/>
                                <a:gd name="T5" fmla="*/ 23 h 874"/>
                                <a:gd name="T6" fmla="*/ 968 w 1570"/>
                                <a:gd name="T7" fmla="*/ 0 h 874"/>
                                <a:gd name="T8" fmla="*/ 1536 w 1570"/>
                                <a:gd name="T9" fmla="*/ 460 h 874"/>
                                <a:gd name="T10" fmla="*/ 1386 w 1570"/>
                                <a:gd name="T11" fmla="*/ 550 h 874"/>
                                <a:gd name="T12" fmla="*/ 1146 w 1570"/>
                                <a:gd name="T13" fmla="*/ 597 h 874"/>
                                <a:gd name="T14" fmla="*/ 686 w 1570"/>
                                <a:gd name="T15" fmla="*/ 94 h 874"/>
                                <a:gd name="T16" fmla="*/ 143 w 1570"/>
                                <a:gd name="T17" fmla="*/ 133 h 874"/>
                                <a:gd name="T18" fmla="*/ 0 w 1570"/>
                                <a:gd name="T19" fmla="*/ 100 h 874"/>
                                <a:gd name="T20" fmla="*/ 0 w 1570"/>
                                <a:gd name="T21" fmla="*/ 100 h 8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70" h="874">
                                  <a:moveTo>
                                    <a:pt x="0" y="146"/>
                                  </a:moveTo>
                                  <a:lnTo>
                                    <a:pt x="633" y="83"/>
                                  </a:lnTo>
                                  <a:lnTo>
                                    <a:pt x="559" y="34"/>
                                  </a:lnTo>
                                  <a:lnTo>
                                    <a:pt x="989" y="0"/>
                                  </a:lnTo>
                                  <a:lnTo>
                                    <a:pt x="1569" y="673"/>
                                  </a:lnTo>
                                  <a:lnTo>
                                    <a:pt x="1416" y="804"/>
                                  </a:lnTo>
                                  <a:lnTo>
                                    <a:pt x="1171" y="873"/>
                                  </a:lnTo>
                                  <a:lnTo>
                                    <a:pt x="701" y="137"/>
                                  </a:lnTo>
                                  <a:lnTo>
                                    <a:pt x="146" y="194"/>
                                  </a:lnTo>
                                  <a:lnTo>
                                    <a:pt x="0" y="146"/>
                                  </a:lnTo>
                                </a:path>
                              </a:pathLst>
                            </a:custGeom>
                            <a:solidFill>
                              <a:srgbClr val="A2A2A2"/>
                            </a:solidFill>
                            <a:ln>
                              <a:noFill/>
                            </a:ln>
                            <a:effectLst/>
                            <a:extLst>
                              <a:ext uri="{91240B29-F687-4F45-9708-019B960494DF}">
                                <a14:hiddenLine xmlns:a14="http://schemas.microsoft.com/office/drawing/2010/main" w="9525">
                                  <a:solidFill>
                                    <a:srgbClr val="000000"/>
                                  </a:solidFill>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ctr" anchorCtr="0" upright="1">
                            <a:noAutofit/>
                          </wps:bodyPr>
                        </wps:wsp>
                        <wps:wsp>
                          <wps:cNvPr id="1885" name="Line 1033"/>
                          <wps:cNvCnPr>
                            <a:cxnSpLocks noChangeShapeType="1"/>
                          </wps:cNvCnPr>
                          <wps:spPr bwMode="auto">
                            <a:xfrm flipV="1">
                              <a:off x="4107" y="4169"/>
                              <a:ext cx="2059" cy="125"/>
                            </a:xfrm>
                            <a:prstGeom prst="line">
                              <a:avLst/>
                            </a:prstGeom>
                            <a:noFill/>
                            <a:ln w="31750">
                              <a:solidFill>
                                <a:srgbClr val="FFFFFF"/>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86" name="Line 1034"/>
                          <wps:cNvCnPr>
                            <a:cxnSpLocks noChangeShapeType="1"/>
                          </wps:cNvCnPr>
                          <wps:spPr bwMode="auto">
                            <a:xfrm flipV="1">
                              <a:off x="4027" y="4102"/>
                              <a:ext cx="2078" cy="67"/>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pic:pic xmlns:pic="http://schemas.openxmlformats.org/drawingml/2006/picture">
                          <pic:nvPicPr>
                            <pic:cNvPr id="1887" name="Picture 1035"/>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0800000" flipV="1">
                              <a:off x="5729" y="3326"/>
                              <a:ext cx="379" cy="482"/>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pic:spPr>
                        </pic:pic>
                      </wpg:wgp>
                      <wps:wsp>
                        <wps:cNvPr id="1888" name="Rectangle 1036"/>
                        <wps:cNvSpPr>
                          <a:spLocks noChangeArrowheads="1"/>
                        </wps:cNvSpPr>
                        <wps:spPr bwMode="auto">
                          <a:xfrm>
                            <a:off x="2700" y="3956381"/>
                            <a:ext cx="5755952" cy="315088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810000"/>
                                </a:solidFill>
                              </a14:hiddenFill>
                            </a:ext>
                          </a:extLst>
                        </wps:spPr>
                        <wps:bodyPr rot="0" vert="horz" wrap="none" lIns="91440" tIns="45720" rIns="91440" bIns="45720" anchor="ctr" anchorCtr="0" upright="1">
                          <a:noAutofit/>
                        </wps:bodyPr>
                      </wps:wsp>
                      <wps:wsp>
                        <wps:cNvPr id="1889" name="Line 1037"/>
                        <wps:cNvCnPr>
                          <a:cxnSpLocks noChangeShapeType="1"/>
                        </wps:cNvCnPr>
                        <wps:spPr bwMode="auto">
                          <a:xfrm>
                            <a:off x="1900350" y="3968981"/>
                            <a:ext cx="2250" cy="31319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038"/>
                        <wps:cNvCnPr>
                          <a:cxnSpLocks noChangeShapeType="1"/>
                        </wps:cNvCnPr>
                        <wps:spPr bwMode="auto">
                          <a:xfrm>
                            <a:off x="4001400" y="3956381"/>
                            <a:ext cx="1800" cy="31607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1" name="Text Box 1039"/>
                        <wps:cNvSpPr txBox="1">
                          <a:spLocks noChangeArrowheads="1"/>
                        </wps:cNvSpPr>
                        <wps:spPr bwMode="auto">
                          <a:xfrm>
                            <a:off x="105300" y="4092280"/>
                            <a:ext cx="1603801" cy="183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Classes d’aptitude des sols</w:t>
                              </w:r>
                            </w:p>
                          </w:txbxContent>
                        </wps:txbx>
                        <wps:bodyPr rot="0" vert="horz" wrap="none" lIns="52121" tIns="26060" rIns="52121" bIns="26060" anchor="t" anchorCtr="0" upright="1">
                          <a:spAutoFit/>
                        </wps:bodyPr>
                      </wps:wsp>
                      <wps:wsp>
                        <wps:cNvPr id="1892" name="Text Box 1040"/>
                        <wps:cNvSpPr txBox="1">
                          <a:spLocks noChangeArrowheads="1"/>
                        </wps:cNvSpPr>
                        <wps:spPr bwMode="auto">
                          <a:xfrm>
                            <a:off x="2340096" y="4091689"/>
                            <a:ext cx="1294279" cy="183881"/>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rPr>
                                  <w:b/>
                                  <w:bCs/>
                                  <w:color w:val="000000"/>
                                  <w:sz w:val="18"/>
                                  <w:szCs w:val="32"/>
                                </w:rPr>
                              </w:pPr>
                              <w:r>
                                <w:rPr>
                                  <w:b/>
                                  <w:bCs/>
                                  <w:color w:val="000000"/>
                                  <w:sz w:val="18"/>
                                  <w:szCs w:val="32"/>
                                </w:rPr>
                                <w:t xml:space="preserve">Contraintes </w:t>
                              </w:r>
                              <w:r w:rsidRPr="001674BD">
                                <w:rPr>
                                  <w:b/>
                                  <w:bCs/>
                                  <w:color w:val="000000"/>
                                  <w:sz w:val="18"/>
                                  <w:szCs w:val="32"/>
                                </w:rPr>
                                <w:t>du sol</w:t>
                              </w:r>
                            </w:p>
                          </w:txbxContent>
                        </wps:txbx>
                        <wps:bodyPr rot="0" vert="horz" wrap="square" lIns="52121" tIns="26060" rIns="52121" bIns="26060" anchor="t" anchorCtr="0" upright="1">
                          <a:spAutoFit/>
                        </wps:bodyPr>
                      </wps:wsp>
                      <wps:wsp>
                        <wps:cNvPr id="1893" name="Text Box 1041"/>
                        <wps:cNvSpPr txBox="1">
                          <a:spLocks noChangeArrowheads="1"/>
                        </wps:cNvSpPr>
                        <wps:spPr bwMode="auto">
                          <a:xfrm>
                            <a:off x="4017601" y="4031530"/>
                            <a:ext cx="160965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18"/>
                                </w:rPr>
                              </w:pPr>
                              <w:r w:rsidRPr="001674BD">
                                <w:rPr>
                                  <w:b/>
                                  <w:bCs/>
                                  <w:color w:val="000000"/>
                                  <w:sz w:val="18"/>
                                  <w:szCs w:val="18"/>
                                </w:rPr>
                                <w:t>Dispositif d’assainissement</w:t>
                              </w:r>
                            </w:p>
                            <w:p w:rsidR="002D62B4" w:rsidRPr="001674BD" w:rsidRDefault="002D62B4" w:rsidP="002E70F8">
                              <w:pPr>
                                <w:autoSpaceDE w:val="0"/>
                                <w:autoSpaceDN w:val="0"/>
                                <w:adjustRightInd w:val="0"/>
                                <w:jc w:val="center"/>
                                <w:rPr>
                                  <w:b/>
                                  <w:bCs/>
                                  <w:color w:val="000000"/>
                                  <w:sz w:val="18"/>
                                  <w:szCs w:val="18"/>
                                </w:rPr>
                              </w:pPr>
                              <w:r w:rsidRPr="001674BD">
                                <w:rPr>
                                  <w:b/>
                                  <w:bCs/>
                                  <w:color w:val="000000"/>
                                  <w:sz w:val="18"/>
                                  <w:szCs w:val="18"/>
                                </w:rPr>
                                <w:t>individuel préconisé</w:t>
                              </w:r>
                            </w:p>
                          </w:txbxContent>
                        </wps:txbx>
                        <wps:bodyPr rot="0" vert="horz" wrap="none" lIns="52121" tIns="26060" rIns="52121" bIns="26060" anchor="t" anchorCtr="0" upright="1">
                          <a:spAutoFit/>
                        </wps:bodyPr>
                      </wps:wsp>
                      <wps:wsp>
                        <wps:cNvPr id="1894" name="Text Box 1042"/>
                        <wps:cNvSpPr txBox="1">
                          <a:spLocks noChangeArrowheads="1"/>
                        </wps:cNvSpPr>
                        <wps:spPr bwMode="auto">
                          <a:xfrm>
                            <a:off x="393750" y="4644877"/>
                            <a:ext cx="1102950" cy="219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66FFFF"/>
                                  <w:sz w:val="23"/>
                                  <w:szCs w:val="40"/>
                                </w:rPr>
                              </w:pPr>
                              <w:r w:rsidRPr="001674BD">
                                <w:rPr>
                                  <w:b/>
                                  <w:bCs/>
                                  <w:color w:val="66FFFF"/>
                                  <w:sz w:val="23"/>
                                  <w:szCs w:val="40"/>
                                </w:rPr>
                                <w:t>Très favorable</w:t>
                              </w:r>
                            </w:p>
                          </w:txbxContent>
                        </wps:txbx>
                        <wps:bodyPr rot="0" vert="horz" wrap="none" lIns="52121" tIns="26060" rIns="52121" bIns="26060" anchor="t" anchorCtr="0" upright="1">
                          <a:spAutoFit/>
                        </wps:bodyPr>
                      </wps:wsp>
                      <wps:wsp>
                        <wps:cNvPr id="1895" name="Text Box 1043"/>
                        <wps:cNvSpPr txBox="1">
                          <a:spLocks noChangeArrowheads="1"/>
                        </wps:cNvSpPr>
                        <wps:spPr bwMode="auto">
                          <a:xfrm>
                            <a:off x="504825" y="5311775"/>
                            <a:ext cx="1010285" cy="219710"/>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66FFFF"/>
                                  <w:sz w:val="23"/>
                                  <w:szCs w:val="40"/>
                                </w:rPr>
                              </w:pPr>
                              <w:r w:rsidRPr="001674BD">
                                <w:rPr>
                                  <w:b/>
                                  <w:bCs/>
                                  <w:color w:val="41FF41"/>
                                  <w:sz w:val="23"/>
                                  <w:szCs w:val="40"/>
                                </w:rPr>
                                <w:t>Favorable</w:t>
                              </w:r>
                            </w:p>
                          </w:txbxContent>
                        </wps:txbx>
                        <wps:bodyPr rot="0" vert="horz" wrap="square" lIns="52121" tIns="26060" rIns="52121" bIns="26060" anchor="t" anchorCtr="0" upright="1">
                          <a:spAutoFit/>
                        </wps:bodyPr>
                      </wps:wsp>
                      <wps:wsp>
                        <wps:cNvPr id="1896" name="Text Box 1044"/>
                        <wps:cNvSpPr txBox="1">
                          <a:spLocks noChangeArrowheads="1"/>
                        </wps:cNvSpPr>
                        <wps:spPr bwMode="auto">
                          <a:xfrm>
                            <a:off x="342901" y="5995770"/>
                            <a:ext cx="1062450" cy="219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66FFFF"/>
                                  <w:sz w:val="23"/>
                                  <w:szCs w:val="40"/>
                                </w:rPr>
                              </w:pPr>
                              <w:r w:rsidRPr="001674BD">
                                <w:rPr>
                                  <w:b/>
                                  <w:bCs/>
                                  <w:color w:val="FF8100"/>
                                  <w:sz w:val="23"/>
                                  <w:szCs w:val="40"/>
                                </w:rPr>
                                <w:t>Peu favorable</w:t>
                              </w:r>
                            </w:p>
                          </w:txbxContent>
                        </wps:txbx>
                        <wps:bodyPr rot="0" vert="horz" wrap="none" lIns="52121" tIns="26060" rIns="52121" bIns="26060" anchor="t" anchorCtr="0" upright="1">
                          <a:spAutoFit/>
                        </wps:bodyPr>
                      </wps:wsp>
                      <wps:wsp>
                        <wps:cNvPr id="1897" name="Text Box 1045"/>
                        <wps:cNvSpPr txBox="1">
                          <a:spLocks noChangeArrowheads="1"/>
                        </wps:cNvSpPr>
                        <wps:spPr bwMode="auto">
                          <a:xfrm>
                            <a:off x="429300" y="6712618"/>
                            <a:ext cx="940500" cy="219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66FFFF"/>
                                  <w:sz w:val="23"/>
                                  <w:szCs w:val="40"/>
                                </w:rPr>
                              </w:pPr>
                              <w:r w:rsidRPr="001674BD">
                                <w:rPr>
                                  <w:b/>
                                  <w:bCs/>
                                  <w:color w:val="C20000"/>
                                  <w:sz w:val="23"/>
                                  <w:szCs w:val="40"/>
                                </w:rPr>
                                <w:t>Défavorable</w:t>
                              </w:r>
                            </w:p>
                          </w:txbxContent>
                        </wps:txbx>
                        <wps:bodyPr rot="0" vert="horz" wrap="none" lIns="52121" tIns="26060" rIns="52121" bIns="26060" anchor="t" anchorCtr="0" upright="1">
                          <a:spAutoFit/>
                        </wps:bodyPr>
                      </wps:wsp>
                      <wps:wsp>
                        <wps:cNvPr id="1898" name="Text Box 1046"/>
                        <wps:cNvSpPr txBox="1">
                          <a:spLocks noChangeArrowheads="1"/>
                        </wps:cNvSpPr>
                        <wps:spPr bwMode="auto">
                          <a:xfrm>
                            <a:off x="2619451" y="4684027"/>
                            <a:ext cx="524250" cy="1835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Aucune</w:t>
                              </w:r>
                            </w:p>
                          </w:txbxContent>
                        </wps:txbx>
                        <wps:bodyPr rot="0" vert="horz" wrap="none" lIns="52121" tIns="26060" rIns="52121" bIns="26060" anchor="t" anchorCtr="0" upright="1">
                          <a:spAutoFit/>
                        </wps:bodyPr>
                      </wps:wsp>
                      <wps:wsp>
                        <wps:cNvPr id="1899" name="Text Box 1047"/>
                        <wps:cNvSpPr txBox="1">
                          <a:spLocks noChangeArrowheads="1"/>
                        </wps:cNvSpPr>
                        <wps:spPr bwMode="auto">
                          <a:xfrm>
                            <a:off x="2126700" y="5282975"/>
                            <a:ext cx="14067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Pr>
                                  <w:b/>
                                  <w:bCs/>
                                  <w:color w:val="000000"/>
                                  <w:sz w:val="18"/>
                                  <w:szCs w:val="32"/>
                                </w:rPr>
                                <w:t>Sols sains mais</w:t>
                              </w:r>
                            </w:p>
                            <w:p w:rsidR="002D62B4" w:rsidRPr="001674BD" w:rsidRDefault="002D62B4" w:rsidP="002E70F8">
                              <w:pPr>
                                <w:autoSpaceDE w:val="0"/>
                                <w:autoSpaceDN w:val="0"/>
                                <w:adjustRightInd w:val="0"/>
                                <w:jc w:val="center"/>
                                <w:rPr>
                                  <w:b/>
                                  <w:bCs/>
                                  <w:color w:val="41FF41"/>
                                  <w:sz w:val="18"/>
                                  <w:szCs w:val="32"/>
                                </w:rPr>
                              </w:pPr>
                              <w:r w:rsidRPr="001674BD">
                                <w:rPr>
                                  <w:b/>
                                  <w:bCs/>
                                  <w:color w:val="000000"/>
                                  <w:sz w:val="18"/>
                                  <w:szCs w:val="32"/>
                                </w:rPr>
                                <w:t>moyennement profonds</w:t>
                              </w:r>
                            </w:p>
                          </w:txbxContent>
                        </wps:txbx>
                        <wps:bodyPr rot="0" vert="horz" wrap="none" lIns="52121" tIns="26060" rIns="52121" bIns="26060" anchor="t" anchorCtr="0" upright="1">
                          <a:spAutoFit/>
                        </wps:bodyPr>
                      </wps:wsp>
                      <wps:wsp>
                        <wps:cNvPr id="1900" name="Text Box 1048"/>
                        <wps:cNvSpPr txBox="1">
                          <a:spLocks noChangeArrowheads="1"/>
                        </wps:cNvSpPr>
                        <wps:spPr bwMode="auto">
                          <a:xfrm>
                            <a:off x="1982700" y="5938621"/>
                            <a:ext cx="167985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Sols superficiels et/ou</w:t>
                              </w:r>
                            </w:p>
                            <w:p w:rsidR="002D62B4" w:rsidRPr="001674BD" w:rsidRDefault="002D62B4" w:rsidP="002E70F8">
                              <w:pPr>
                                <w:autoSpaceDE w:val="0"/>
                                <w:autoSpaceDN w:val="0"/>
                                <w:adjustRightInd w:val="0"/>
                                <w:jc w:val="center"/>
                                <w:rPr>
                                  <w:b/>
                                  <w:bCs/>
                                  <w:color w:val="66FFFF"/>
                                  <w:sz w:val="18"/>
                                  <w:szCs w:val="32"/>
                                </w:rPr>
                              </w:pPr>
                              <w:r w:rsidRPr="001674BD">
                                <w:rPr>
                                  <w:b/>
                                  <w:bCs/>
                                  <w:color w:val="000000"/>
                                  <w:sz w:val="18"/>
                                  <w:szCs w:val="32"/>
                                </w:rPr>
                                <w:t>argileux et/ou hydromorphes</w:t>
                              </w:r>
                            </w:p>
                          </w:txbxContent>
                        </wps:txbx>
                        <wps:bodyPr rot="0" vert="horz" wrap="none" lIns="52121" tIns="26060" rIns="52121" bIns="26060" anchor="t" anchorCtr="0" upright="1">
                          <a:spAutoFit/>
                        </wps:bodyPr>
                      </wps:wsp>
                      <wps:wsp>
                        <wps:cNvPr id="1901" name="Text Box 1049"/>
                        <wps:cNvSpPr txBox="1">
                          <a:spLocks noChangeArrowheads="1"/>
                        </wps:cNvSpPr>
                        <wps:spPr bwMode="auto">
                          <a:xfrm>
                            <a:off x="2064150" y="6629368"/>
                            <a:ext cx="15462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Sols en zone inondable ou</w:t>
                              </w:r>
                            </w:p>
                            <w:p w:rsidR="002D62B4" w:rsidRPr="001674BD" w:rsidRDefault="002D62B4" w:rsidP="002E70F8">
                              <w:pPr>
                                <w:autoSpaceDE w:val="0"/>
                                <w:autoSpaceDN w:val="0"/>
                                <w:adjustRightInd w:val="0"/>
                                <w:jc w:val="center"/>
                                <w:rPr>
                                  <w:b/>
                                  <w:bCs/>
                                  <w:color w:val="66FFFF"/>
                                  <w:sz w:val="18"/>
                                  <w:szCs w:val="32"/>
                                </w:rPr>
                              </w:pPr>
                              <w:r>
                                <w:rPr>
                                  <w:b/>
                                  <w:bCs/>
                                  <w:color w:val="000000"/>
                                  <w:sz w:val="18"/>
                                  <w:szCs w:val="32"/>
                                </w:rPr>
                                <w:t>très peu épais (rocher</w:t>
                              </w:r>
                              <w:r w:rsidRPr="001674BD">
                                <w:rPr>
                                  <w:b/>
                                  <w:bCs/>
                                  <w:color w:val="000000"/>
                                  <w:sz w:val="18"/>
                                  <w:szCs w:val="32"/>
                                </w:rPr>
                                <w:t>)</w:t>
                              </w:r>
                            </w:p>
                          </w:txbxContent>
                        </wps:txbx>
                        <wps:bodyPr rot="0" vert="horz" wrap="none" lIns="52121" tIns="26060" rIns="52121" bIns="26060" anchor="t" anchorCtr="0" upright="1">
                          <a:spAutoFit/>
                        </wps:bodyPr>
                      </wps:wsp>
                      <wps:wsp>
                        <wps:cNvPr id="1902" name="Text Box 1050"/>
                        <wps:cNvSpPr txBox="1">
                          <a:spLocks noChangeArrowheads="1"/>
                        </wps:cNvSpPr>
                        <wps:spPr bwMode="auto">
                          <a:xfrm>
                            <a:off x="4037850" y="4595828"/>
                            <a:ext cx="15462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Epandage souterrain</w:t>
                              </w:r>
                            </w:p>
                            <w:p w:rsidR="002D62B4" w:rsidRPr="00820A81" w:rsidRDefault="002D62B4" w:rsidP="002E70F8">
                              <w:pPr>
                                <w:autoSpaceDE w:val="0"/>
                                <w:autoSpaceDN w:val="0"/>
                                <w:adjustRightInd w:val="0"/>
                                <w:jc w:val="center"/>
                                <w:rPr>
                                  <w:rFonts w:ascii="FuturaA Bk BT" w:hAnsi="FuturaA Bk BT" w:cs="FuturaA Bk BT"/>
                                  <w:b/>
                                  <w:bCs/>
                                  <w:color w:val="66FFFF"/>
                                  <w:sz w:val="18"/>
                                  <w:szCs w:val="32"/>
                                </w:rPr>
                              </w:pPr>
                              <w:r w:rsidRPr="001674BD">
                                <w:rPr>
                                  <w:b/>
                                  <w:bCs/>
                                  <w:color w:val="000000"/>
                                  <w:sz w:val="18"/>
                                  <w:szCs w:val="32"/>
                                </w:rPr>
                                <w:t>par tranchées d’infiltration</w:t>
                              </w:r>
                            </w:p>
                          </w:txbxContent>
                        </wps:txbx>
                        <wps:bodyPr rot="0" vert="horz" wrap="none" lIns="52121" tIns="26060" rIns="52121" bIns="26060" anchor="t" anchorCtr="0" upright="1">
                          <a:spAutoFit/>
                        </wps:bodyPr>
                      </wps:wsp>
                      <wps:wsp>
                        <wps:cNvPr id="1903" name="Text Box 1051"/>
                        <wps:cNvSpPr txBox="1">
                          <a:spLocks noChangeArrowheads="1"/>
                        </wps:cNvSpPr>
                        <wps:spPr bwMode="auto">
                          <a:xfrm>
                            <a:off x="4199851" y="5231675"/>
                            <a:ext cx="123525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 xml:space="preserve">Filtre à sable vertical </w:t>
                              </w:r>
                            </w:p>
                            <w:p w:rsidR="002D62B4" w:rsidRPr="001674BD" w:rsidRDefault="002D62B4" w:rsidP="002E70F8">
                              <w:pPr>
                                <w:autoSpaceDE w:val="0"/>
                                <w:autoSpaceDN w:val="0"/>
                                <w:adjustRightInd w:val="0"/>
                                <w:jc w:val="center"/>
                                <w:rPr>
                                  <w:b/>
                                  <w:bCs/>
                                  <w:color w:val="000000"/>
                                  <w:sz w:val="17"/>
                                  <w:szCs w:val="30"/>
                                </w:rPr>
                              </w:pPr>
                              <w:r w:rsidRPr="001674BD">
                                <w:rPr>
                                  <w:b/>
                                  <w:bCs/>
                                  <w:color w:val="000000"/>
                                  <w:sz w:val="18"/>
                                  <w:szCs w:val="32"/>
                                </w:rPr>
                                <w:t>non drainé</w:t>
                              </w:r>
                            </w:p>
                          </w:txbxContent>
                        </wps:txbx>
                        <wps:bodyPr rot="0" vert="horz" wrap="none" lIns="52121" tIns="26060" rIns="52121" bIns="26060" anchor="t" anchorCtr="0" upright="1">
                          <a:spAutoFit/>
                        </wps:bodyPr>
                      </wps:wsp>
                      <wps:wsp>
                        <wps:cNvPr id="1904" name="Text Box 1052"/>
                        <wps:cNvSpPr txBox="1">
                          <a:spLocks noChangeArrowheads="1"/>
                        </wps:cNvSpPr>
                        <wps:spPr bwMode="auto">
                          <a:xfrm>
                            <a:off x="4254751" y="5975971"/>
                            <a:ext cx="1134000" cy="31499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Filtre à sable à flux</w:t>
                              </w:r>
                            </w:p>
                            <w:p w:rsidR="002D62B4" w:rsidRPr="00820A81" w:rsidRDefault="002D62B4" w:rsidP="002E70F8">
                              <w:pPr>
                                <w:autoSpaceDE w:val="0"/>
                                <w:autoSpaceDN w:val="0"/>
                                <w:adjustRightInd w:val="0"/>
                                <w:jc w:val="center"/>
                                <w:rPr>
                                  <w:rFonts w:ascii="FuturaA Bk BT" w:hAnsi="FuturaA Bk BT" w:cs="FuturaA Bk BT"/>
                                  <w:b/>
                                  <w:bCs/>
                                  <w:color w:val="66FFFF"/>
                                  <w:sz w:val="18"/>
                                  <w:szCs w:val="32"/>
                                </w:rPr>
                              </w:pPr>
                              <w:r w:rsidRPr="001674BD">
                                <w:rPr>
                                  <w:b/>
                                  <w:bCs/>
                                  <w:color w:val="000000"/>
                                  <w:sz w:val="18"/>
                                  <w:szCs w:val="32"/>
                                </w:rPr>
                                <w:t>vertical drainé</w:t>
                              </w:r>
                            </w:p>
                          </w:txbxContent>
                        </wps:txbx>
                        <wps:bodyPr rot="0" vert="horz" wrap="none" lIns="52121" tIns="26060" rIns="52121" bIns="26060" anchor="t" anchorCtr="0" upright="1">
                          <a:spAutoFit/>
                        </wps:bodyPr>
                      </wps:wsp>
                      <wps:wsp>
                        <wps:cNvPr id="1905" name="Text Box 1053"/>
                        <wps:cNvSpPr txBox="1">
                          <a:spLocks noChangeArrowheads="1"/>
                        </wps:cNvSpPr>
                        <wps:spPr bwMode="auto">
                          <a:xfrm>
                            <a:off x="4219201" y="6538468"/>
                            <a:ext cx="1178100" cy="446397"/>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Filtre à sable drainé</w:t>
                              </w:r>
                            </w:p>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avec pompage aval</w:t>
                              </w:r>
                            </w:p>
                            <w:p w:rsidR="002D62B4" w:rsidRPr="00820A81" w:rsidRDefault="002D62B4" w:rsidP="002E70F8">
                              <w:pPr>
                                <w:autoSpaceDE w:val="0"/>
                                <w:autoSpaceDN w:val="0"/>
                                <w:adjustRightInd w:val="0"/>
                                <w:jc w:val="center"/>
                                <w:rPr>
                                  <w:rFonts w:ascii="FuturaA Bk BT" w:hAnsi="FuturaA Bk BT" w:cs="FuturaA Bk BT"/>
                                  <w:b/>
                                  <w:bCs/>
                                  <w:color w:val="000000"/>
                                  <w:sz w:val="18"/>
                                  <w:szCs w:val="32"/>
                                </w:rPr>
                              </w:pPr>
                              <w:r w:rsidRPr="001674BD">
                                <w:rPr>
                                  <w:b/>
                                  <w:bCs/>
                                  <w:color w:val="000000"/>
                                  <w:sz w:val="18"/>
                                  <w:szCs w:val="32"/>
                                </w:rPr>
                                <w:t>ou tertre filtrant</w:t>
                              </w:r>
                            </w:p>
                          </w:txbxContent>
                        </wps:txbx>
                        <wps:bodyPr rot="0" vert="horz" wrap="none" lIns="52121" tIns="26060" rIns="52121" bIns="26060" anchor="t" anchorCtr="0" upright="1">
                          <a:spAutoFit/>
                        </wps:bodyPr>
                      </wps:wsp>
                      <wps:wsp>
                        <wps:cNvPr id="1906" name="Line 1054"/>
                        <wps:cNvCnPr>
                          <a:cxnSpLocks noChangeShapeType="1"/>
                        </wps:cNvCnPr>
                        <wps:spPr bwMode="auto">
                          <a:xfrm>
                            <a:off x="19350" y="5757272"/>
                            <a:ext cx="574200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7" name="Line 1055"/>
                        <wps:cNvCnPr>
                          <a:cxnSpLocks noChangeShapeType="1"/>
                        </wps:cNvCnPr>
                        <wps:spPr bwMode="auto">
                          <a:xfrm>
                            <a:off x="0" y="5074175"/>
                            <a:ext cx="574200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8" name="Line 1056"/>
                        <wps:cNvCnPr>
                          <a:cxnSpLocks noChangeShapeType="1"/>
                        </wps:cNvCnPr>
                        <wps:spPr bwMode="auto">
                          <a:xfrm>
                            <a:off x="0" y="6473668"/>
                            <a:ext cx="574200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9" name="Text Box 1057"/>
                        <wps:cNvSpPr txBox="1">
                          <a:spLocks noChangeArrowheads="1"/>
                        </wps:cNvSpPr>
                        <wps:spPr bwMode="auto">
                          <a:xfrm>
                            <a:off x="3083851" y="3511332"/>
                            <a:ext cx="1996201" cy="168749"/>
                          </a:xfrm>
                          <a:prstGeom prst="rect">
                            <a:avLst/>
                          </a:prstGeom>
                          <a:noFill/>
                          <a:ln>
                            <a:noFill/>
                          </a:ln>
                          <a:extLst>
                            <a:ext uri="{909E8E84-426E-40DD-AFC4-6F175D3DCCD1}">
                              <a14:hiddenFill xmlns:a14="http://schemas.microsoft.com/office/drawing/2010/main">
                                <a:solidFill>
                                  <a:srgbClr val="81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62B4" w:rsidRPr="001674BD" w:rsidRDefault="002D62B4" w:rsidP="002E70F8">
                              <w:pPr>
                                <w:autoSpaceDE w:val="0"/>
                                <w:autoSpaceDN w:val="0"/>
                                <w:adjustRightInd w:val="0"/>
                                <w:jc w:val="center"/>
                                <w:rPr>
                                  <w:b/>
                                  <w:bCs/>
                                  <w:color w:val="000000"/>
                                  <w:sz w:val="16"/>
                                  <w:szCs w:val="16"/>
                                  <w:lang w:val="en-US"/>
                                </w:rPr>
                              </w:pPr>
                              <w:r w:rsidRPr="001674BD">
                                <w:rPr>
                                  <w:b/>
                                  <w:bCs/>
                                  <w:color w:val="000000"/>
                                  <w:sz w:val="16"/>
                                  <w:szCs w:val="16"/>
                                  <w:lang w:val="en-US"/>
                                </w:rPr>
                                <w:t>CONTRAINTES DE SOL</w:t>
                              </w:r>
                            </w:p>
                          </w:txbxContent>
                        </wps:txbx>
                        <wps:bodyPr rot="0" vert="horz" wrap="square" lIns="52121" tIns="26060" rIns="52121" bIns="26060" anchor="t" anchorCtr="0" upright="1">
                          <a:spAutoFit/>
                        </wps:bodyPr>
                      </wps:wsp>
                      <wps:wsp>
                        <wps:cNvPr id="1910" name="Line 1058"/>
                        <wps:cNvCnPr>
                          <a:cxnSpLocks noChangeShapeType="1"/>
                        </wps:cNvCnPr>
                        <wps:spPr bwMode="auto">
                          <a:xfrm>
                            <a:off x="18900" y="4474778"/>
                            <a:ext cx="5741551" cy="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11" name="AutoShape 1059"/>
                        <wps:cNvSpPr>
                          <a:spLocks noChangeArrowheads="1"/>
                        </wps:cNvSpPr>
                        <wps:spPr bwMode="auto">
                          <a:xfrm rot="16200000">
                            <a:off x="959401" y="3235484"/>
                            <a:ext cx="357298" cy="188100"/>
                          </a:xfrm>
                          <a:prstGeom prst="chevron">
                            <a:avLst>
                              <a:gd name="adj" fmla="val 47489"/>
                            </a:avLst>
                          </a:prstGeom>
                          <a:noFill/>
                          <a:ln w="12700">
                            <a:solidFill>
                              <a:srgbClr val="000000"/>
                            </a:solidFill>
                            <a:miter lim="800000"/>
                            <a:headEnd/>
                            <a:tailEnd/>
                          </a:ln>
                          <a:extLst>
                            <a:ext uri="{909E8E84-426E-40DD-AFC4-6F175D3DCCD1}">
                              <a14:hiddenFill xmlns:a14="http://schemas.microsoft.com/office/drawing/2010/main">
                                <a:solidFill>
                                  <a:srgbClr val="810000"/>
                                </a:solidFill>
                              </a14:hiddenFill>
                            </a:ext>
                          </a:extLst>
                        </wps:spPr>
                        <wps:bodyPr rot="0" vert="horz" wrap="none" lIns="91440" tIns="45720" rIns="91440" bIns="45720" anchor="ctr" anchorCtr="0" upright="1">
                          <a:noAutofit/>
                        </wps:bodyPr>
                      </wps:wsp>
                    </wpc:wpc>
                  </a:graphicData>
                </a:graphic>
              </wp:inline>
            </w:drawing>
          </mc:Choice>
          <mc:Fallback>
            <w:pict>
              <v:group w14:anchorId="1951952F" id="Zone de dessin 1203" o:spid="_x0000_s1026" editas="canvas" style="width:456.45pt;height:567.4pt;mso-position-horizontal-relative:char;mso-position-vertical-relative:line" coordsize="57969,72059"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969;height:72059;visibility:visible;mso-wrap-style:square">
                  <v:fill o:detectmouseclick="t"/>
                  <v:path o:connecttype="none"/>
                </v:shape>
                <v:shapetype id="_x0000_t202" coordsize="21600,21600" o:spt="202" path="m,l,21600r21600,l21600,xe">
                  <v:stroke joinstyle="miter"/>
                  <v:path gradientshapeok="t" o:connecttype="rect"/>
                </v:shapetype>
                <v:shape id="Text Box 119" o:spid="_x0000_s1028" type="#_x0000_t202" style="position:absolute;left:8442;top:32075;width:22842;height:1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11cQA&#10;AADaAAAADwAAAGRycy9kb3ducmV2LnhtbESPQWvCQBSE74X+h+UVeqsbpZESXYNairn0oCn1+sg+&#10;k2j2bdhdTfrvuwWhx2FmvmGW+Wg6cSPnW8sKppMEBHFldcu1gq/y4+UNhA/IGjvLpOCHPOSrx4cl&#10;ZtoOvKfbIdQiQthnqKAJoc+k9FVDBv3E9sTRO1lnMETpaqkdDhFuOjlLkrk02HJcaLCnbUPV5XA1&#10;Csbv8irTjdttj/uTf2+L9PO865V6fhrXCxCBxvAfvrcLreAV/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7NdXEAAAA2gAAAA8AAAAAAAAAAAAAAAAAmAIAAGRycy9k&#10;b3ducmV2LnhtbFBLBQYAAAAABAAEAPUAAACJAw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6"/>
                            <w:szCs w:val="16"/>
                            <w:lang w:val="en-US"/>
                          </w:rPr>
                        </w:pPr>
                        <w:r>
                          <w:rPr>
                            <w:b/>
                            <w:bCs/>
                            <w:color w:val="000000"/>
                            <w:sz w:val="16"/>
                            <w:szCs w:val="16"/>
                            <w:lang w:val="en-US"/>
                          </w:rPr>
                          <w:t xml:space="preserve">      </w:t>
                        </w:r>
                        <w:r w:rsidRPr="001674BD">
                          <w:rPr>
                            <w:b/>
                            <w:bCs/>
                            <w:color w:val="000000"/>
                            <w:sz w:val="16"/>
                            <w:szCs w:val="16"/>
                            <w:lang w:val="en-US"/>
                          </w:rPr>
                          <w:t>CONTRAINTES TYPOLOGIQUES</w:t>
                        </w: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120" o:spid="_x0000_s1029" type="#_x0000_t55" style="position:absolute;left:46489;top:34784;width:3573;height:1881;rotation:5860295fd;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1DlcIA&#10;AADaAAAADwAAAGRycy9kb3ducmV2LnhtbESPX2sCMRDE3wv9DmELfSk1V0EpV6O0gtRX/+Dzclkv&#10;Zy+ba7Ke57c3QqGPw8z8hpktBt+qnmJqAht4GxWgiKtgG64N7Her13dQSZAttoHJwJUSLOaPDzMs&#10;bbjwhvqt1CpDOJVowIl0pdapcuQxjUJHnL1jiB4ly1hrG/GS4b7V46KYao8N5wWHHS0dVT/bszcQ&#10;X4TE/6bTcn/6Ph76zfjqvg7GPD8Nnx+ghAb5D/+119bABO5X8g3Q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XUOVwgAAANoAAAAPAAAAAAAAAAAAAAAAAJgCAABkcnMvZG93&#10;bnJldi54bWxQSwUGAAAAAAQABAD1AAAAhwMAAAAA&#10;" filled="f" fillcolor="#810000" strokeweight="1pt"/>
                <v:group id="Group 121" o:spid="_x0000_s1030" style="position:absolute;left:5265;width:19296;height:13283" coordorigin="211,821" coordsize="2133,1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Freeform 122" o:spid="_x0000_s1031" style="position:absolute;left:318;top:1976;width:2018;height:354;visibility:visible;mso-wrap-style:square;v-text-anchor:middle" coordsize="2212,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NO/cIA&#10;AADbAAAADwAAAGRycy9kb3ducmV2LnhtbERPTWsCMRC9F/wPYYTeataCUrZGEXVB0B6qvfQ23Yyb&#10;xc1kSVJ3669vBMHbPN7nzBa9bcSFfKgdKxiPMhDEpdM1Vwq+jsXLG4gQkTU2jknBHwVYzAdPM8y1&#10;6/iTLodYiRTCIUcFJsY2lzKUhiyGkWuJE3dy3mJM0FdSe+xSuG3ka5ZNpcWaU4PBllaGyvPh1yrw&#10;WXH1FW0+CrM74u7ne9+d13ulnof98h1EpD4+xHf3Vqf5E7j9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w079wgAAANsAAAAPAAAAAAAAAAAAAAAAAJgCAABkcnMvZG93&#10;bnJldi54bWxQSwUGAAAAAAQABAD1AAAAhwMAAAAA&#10;" path="m344,493l149,318,,163,1615,37,2073,r138,231l1639,324r-442,64l779,437,344,493e" fillcolor="#a2a2a2" stroked="f">
                    <v:path arrowok="t" o:connecttype="custom" o:connectlocs="286,253;124,163;0,84;1344,19;1725,0;1840,119;1364,166;996,199;649,224;286,253;286,253" o:connectangles="0,0,0,0,0,0,0,0,0,0,0"/>
                  </v:shape>
                  <v:group id="Group 123" o:spid="_x0000_s1032" style="position:absolute;left:959;top:1640;width:747;height:247" coordorigin="888,1482" coordsize="818,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Freeform 124" o:spid="_x0000_s1033" style="position:absolute;left:1347;top:1482;width:1;height:43;visibility:visible;mso-wrap-style:square;v-text-anchor:middle" coordsize="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g4XcMA&#10;AADbAAAADwAAAGRycy9kb3ducmV2LnhtbESPT2sCMRTE70K/Q3iF3jTrHrRdzS5FKPQiRfvH63Pz&#10;3CxuXsIm6vbbG0HwOMzMb5hlNdhOnKkPrWMF00kGgrh2uuVGwc/3x/gVRIjIGjvHpOCfAlTl02iJ&#10;hXYX3tB5GxuRIBwKVGBi9IWUoTZkMUycJ07ewfUWY5J9I3WPlwS3ncyzbCYttpwWDHpaGaqP25NV&#10;sNLrr5mZZ3vPp518y/3v327dKfXyPLwvQEQa4iN8b39qBfkUbl/SD5D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g4XcMAAADbAAAADwAAAAAAAAAAAAAAAACYAgAAZHJzL2Rv&#10;d25yZXYueG1sUEsFBgAAAAAEAAQA9QAAAIgDAAAAAA==&#10;" path="m,l,42,,e" filled="f" fillcolor="#810000" strokecolor="#7f604f" strokeweight="2.5pt">
                      <v:path arrowok="t" o:connecttype="custom" o:connectlocs="0,0;0,42;0,0" o:connectangles="0,0,0"/>
                    </v:shape>
                    <v:shape id="Freeform 125" o:spid="_x0000_s1034" style="position:absolute;left:1357;top:1506;width:1;height:59;visibility:visible;mso-wrap-style:square;v-text-anchor:middle"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a+yMUA&#10;AADbAAAADwAAAGRycy9kb3ducmV2LnhtbESPQWvCQBSE7wX/w/IEL0U3zUEkZpVSsBQvWi2F3h7Z&#10;ZxLNvk2za7L213cLQo/DzHzD5OtgGtFT52rLCp5mCQjiwuqaSwUfx810AcJ5ZI2NZVJwIwfr1egh&#10;x0zbgd+pP/hSRAi7DBVU3reZlK6oyKCb2ZY4eifbGfRRdqXUHQ4RbhqZJslcGqw5LlTY0ktFxeVw&#10;NQr2/eYLd+H4OJzO28Dp67f9/JkrNRmH5yUIT8H/h+/tN60gTeHvS/wB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9r7IxQAAANsAAAAPAAAAAAAAAAAAAAAAAJgCAABkcnMv&#10;ZG93bnJldi54bWxQSwUGAAAAAAQABAD1AAAAigMAAAAA&#10;" path="m,l,58,,e" filled="f" fillcolor="#810000" strokecolor="#7f604f" strokeweight="2.5pt">
                      <v:path arrowok="t" o:connecttype="custom" o:connectlocs="0,0;0,58;0,0" o:connectangles="0,0,0"/>
                    </v:shape>
                    <v:shape id="Freeform 126" o:spid="_x0000_s1035" style="position:absolute;left:1341;top:1538;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M0QsQA&#10;AADbAAAADwAAAGRycy9kb3ducmV2LnhtbESPQWvCQBSE7wX/w/KE3uomFkqJriKiIAkItQU9PrLP&#10;bDT7NmTXJP333UKhx2FmvmGW69E2oqfO144VpLMEBHHpdM2Vgq/P/cs7CB+QNTaOScE3eVivJk9L&#10;zLQb+IP6U6hEhLDPUIEJoc2k9KUhi37mWuLoXV1nMUTZVVJ3OES4beQ8Sd6kxZrjgsGWtobK++lh&#10;FYTrMT9Xt8OFbkWeXAqTHnd1qtTzdNwsQAQaw3/4r33QCuav8Psl/g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TNELEAAAA2wAAAA8AAAAAAAAAAAAAAAAAmAIAAGRycy9k&#10;b3ducmV2LnhtbFBLBQYAAAAABAAEAPUAAACJAwAAAAA=&#10;" path="m,l,24,,e" filled="f" fillcolor="#810000" strokecolor="#7f604f" strokeweight="2.5pt">
                      <v:path arrowok="t" o:connecttype="custom" o:connectlocs="0,0;0,24;0,0" o:connectangles="0,0,0"/>
                    </v:shape>
                    <v:shape id="Freeform 127" o:spid="_x0000_s1036" style="position:absolute;left:1264;top:1684;width:439;height:14;visibility:visible;mso-wrap-style:square;v-text-anchor:middle" coordsize="43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8G8QA&#10;AADbAAAADwAAAGRycy9kb3ducmV2LnhtbESPT4vCMBTE74LfITxhL6KpsitajSKFBQse1j+Ix2fz&#10;bIvNS2midr+9WVjwOMzMb5jFqjWVeFDjSssKRsMIBHFmdcm5guPhezAF4TyyxsoyKfglB6tlt7PA&#10;WNsn7+ix97kIEHYxKii8r2MpXVaQQTe0NXHwrrYx6INscqkbfAa4qeQ4iibSYMlhocCakoKy2/5u&#10;FOScfp1nF/xZp/30nFBySrf9k1IfvXY9B+Gp9e/wf3ujFYw/4e9L+AF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BvEAAAA2wAAAA8AAAAAAAAAAAAAAAAAmAIAAGRycy9k&#10;b3ducmV2LnhtbFBLBQYAAAAABAAEAPUAAACJAwAAAAA=&#10;" path="m,13l438,,,13e" filled="f" fillcolor="#810000" strokecolor="#522210" strokeweight="2.5pt">
                      <v:path arrowok="t" o:connecttype="custom" o:connectlocs="0,13;438,0;0,13" o:connectangles="0,0,0"/>
                    </v:shape>
                    <v:shape id="Freeform 128" o:spid="_x0000_s1037" style="position:absolute;left:1264;top:1726;width:442;height:20;visibility:visible;mso-wrap-style:square;v-text-anchor:middle" coordsize="4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ZN+sQA&#10;AADbAAAADwAAAGRycy9kb3ducmV2LnhtbESPS2vDMBCE74X8B7GB3BopSRuCGyWEQHHdnvI49Li1&#10;traJtTKW6se/rwqFHIeZ+YbZ7gdbi45aXznWsJgrEMS5MxUXGq6X18cNCB+QDdaOScNIHva7ycMW&#10;E+N6PlF3DoWIEPYJaihDaBIpfV6SRT93DXH0vl1rMUTZFtK02Ee4reVSqbW0WHFcKLGhY0n57fxj&#10;NXxglj7JbNWYrlq/85f6TEfltJ5Nh8MLiEBDuIf/229Gw/IZ/r7EH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2TfrEAAAA2wAAAA8AAAAAAAAAAAAAAAAAmAIAAGRycy9k&#10;b3ducmV2LnhtbFBLBQYAAAAABAAEAPUAAACJAwAAAAA=&#10;" path="m,19l441,,,19e" filled="f" fillcolor="#810000" strokecolor="#522210" strokeweight="2.5pt">
                      <v:path arrowok="t" o:connecttype="custom" o:connectlocs="0,19;441,0;0,19" o:connectangles="0,0,0"/>
                    </v:shape>
                    <v:shape id="Freeform 129" o:spid="_x0000_s1038" style="position:absolute;left:1264;top:1772;width:439;height:32;visibility:visible;mso-wrap-style:square;v-text-anchor:middle" coordsize="43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KeLcQA&#10;AADbAAAADwAAAGRycy9kb3ducmV2LnhtbESP3WrCQBSE7wu+w3IE7+rGSEVSVxGxJRShan2AQ/Z0&#10;E5o9G7KbH9++WxB6OczMN8xmN9pa9NT6yrGCxTwBQVw4XbFRcPt6e16D8AFZY+2YFNzJw247edpg&#10;pt3AF+qvwYgIYZ+hgjKEJpPSFyVZ9HPXEEfv27UWQ5StkbrFIcJtLdMkWUmLFceFEhs6lFT8XDur&#10;wBxva9N1g8/T5eepf/8wy5f8rNRsOu5fQQQaw3/40c61gnQFf1/iD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Cni3EAAAA2wAAAA8AAAAAAAAAAAAAAAAAmAIAAGRycy9k&#10;b3ducmV2LnhtbFBLBQYAAAAABAAEAPUAAACJAwAAAAA=&#10;" path="m,31l438,,,31e" filled="f" fillcolor="#810000" strokecolor="#522210" strokeweight="2.5pt">
                      <v:path arrowok="t" o:connecttype="custom" o:connectlocs="0,31;438,0;0,31" o:connectangles="0,0,0"/>
                    </v:shape>
                    <v:shape id="Freeform 130" o:spid="_x0000_s1039" style="position:absolute;left:1264;top:1680;width:439;height:14;visibility:visible;mso-wrap-style:square;v-text-anchor:middle" coordsize="43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jrsUA&#10;AADbAAAADwAAAGRycy9kb3ducmV2LnhtbESPzWrDMBCE74G+g9hCLyGR60IS3MgmBAI9NIc6JufF&#10;2tpurZVjqf55+6pQyHGYmW+YfTaZVgzUu8aygud1BIK4tLrhSkFxOa12IJxH1thaJgUzOcjSh8Ue&#10;E21H/qAh95UIEHYJKqi97xIpXVmTQbe2HXHwPm1v0AfZV1L3OAa4aWUcRRtpsOGwUGNHx5rK7/zH&#10;KMDc3Nri/LK7fhXyfeLTcXm+zko9PU6HVxCeJn8P/7fftIJ4C39fwg+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l2OuxQAAANsAAAAPAAAAAAAAAAAAAAAAAJgCAABkcnMv&#10;ZG93bnJldi54bWxQSwUGAAAAAAQABAD1AAAAigMAAAAA&#10;" path="m,13l438,,,13e" filled="f" fillcolor="#810000" strokecolor="#ffc281" strokeweight="2.5pt">
                      <v:path arrowok="t" o:connecttype="custom" o:connectlocs="0,13;438,0;0,13" o:connectangles="0,0,0"/>
                    </v:shape>
                    <v:shape id="Freeform 131" o:spid="_x0000_s1040" style="position:absolute;left:1264;top:1724;width:442;height:18;visibility:visible;mso-wrap-style:square;v-text-anchor:middle" coordsize="44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Is8MIA&#10;AADbAAAADwAAAGRycy9kb3ducmV2LnhtbERPTWvCQBC9F/wPywje6sYURFJXEW0heKjVKngcsmMS&#10;zM6m2U1M/fXdg+Dx8b7ny95UoqPGlZYVTMYRCOLM6pJzBcefz9cZCOeRNVaWScEfOVguBi9zTLS9&#10;8Z66g89FCGGXoILC+zqR0mUFGXRjWxMH7mIbgz7AJpe6wVsIN5WMo2gqDZYcGgqsaV1Qdj20RsH5&#10;95RO5ded1hu/w1X7sT1+v6FSo2G/egfhqfdP8cOdagVxGBu+hB8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AizwwgAAANsAAAAPAAAAAAAAAAAAAAAAAJgCAABkcnMvZG93&#10;bnJldi54bWxQSwUGAAAAAAQABAD1AAAAhwMAAAAA&#10;" path="m,17l441,,,17e" filled="f" fillcolor="#810000" strokecolor="#ffc281" strokeweight="2.5pt">
                      <v:path arrowok="t" o:connecttype="custom" o:connectlocs="0,17;441,0;0,17" o:connectangles="0,0,0"/>
                    </v:shape>
                    <v:shape id="Freeform 132" o:spid="_x0000_s1041" style="position:absolute;left:1264;top:1768;width:439;height:31;visibility:visible;mso-wrap-style:square;v-text-anchor:middle" coordsize="43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U68UA&#10;AADbAAAADwAAAGRycy9kb3ducmV2LnhtbESPQWvCQBSE74X+h+UVvNWNHsSmboJtVSw9RYvnR/aZ&#10;BLNv0+y6Rn+9Wyj0OMzMN8wiH0wrAvWusaxgMk5AEJdWN1wp+N6vn+cgnEfW2FomBVdykGePDwtM&#10;tb1wQWHnKxEh7FJUUHvfpVK6siaDbmw74ugdbW/QR9lXUvd4iXDTymmSzKTBhuNCjR2911Sedmej&#10;4DBLbpvP8FMVb6v5ZB++io9wG5QaPQ3LVxCeBv8f/mtvtYLpC/x+i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hTrxQAAANsAAAAPAAAAAAAAAAAAAAAAAJgCAABkcnMv&#10;ZG93bnJldi54bWxQSwUGAAAAAAQABAD1AAAAigMAAAAA&#10;" path="m,30l438,,,30e" filled="f" fillcolor="#810000" strokecolor="#ffc281" strokeweight="2.5pt">
                      <v:path arrowok="t" o:connecttype="custom" o:connectlocs="0,30;438,0;0,30" o:connectangles="0,0,0"/>
                    </v:shape>
                    <v:shape id="Freeform 133" o:spid="_x0000_s1042" style="position:absolute;left:1266;top:1682;width:440;height:13;visibility:visible;mso-wrap-style:square;v-text-anchor:middle" coordsize="44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eN1r8A&#10;AADbAAAADwAAAGRycy9kb3ducmV2LnhtbERPS2sCMRC+C/6HMEJvmrVCW7ZGEcG29FYf92EzblY3&#10;kzVJ3e2/7xwKPX587+V68K26U0xNYAPzWQGKuAq24drA8bCbvoBKGdliG5gM/FCC9Wo8WmJpQ89f&#10;dN/nWkkIpxINuJy7UutUOfKYZqEjFu4coscsMNbaRuwl3Lf6sSietMeGpcFhR1tH1XX/7aWXD6fL&#10;yb+9H5+djQ33n4s634x5mAybV1CZhvwv/nN/WAMLWS9f5Afo1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l43WvwAAANsAAAAPAAAAAAAAAAAAAAAAAJgCAABkcnMvZG93bnJl&#10;di54bWxQSwUGAAAAAAQABAD1AAAAhAMAAAAA&#10;" path="m,12l439,,,12e" filled="f" fillcolor="#810000" strokecolor="#a1a100" strokeweight="2.5pt">
                      <v:path arrowok="t" o:connecttype="custom" o:connectlocs="0,12;439,0;0,12" o:connectangles="0,0,0"/>
                    </v:shape>
                    <v:shape id="Freeform 134" o:spid="_x0000_s1043" style="position:absolute;left:1264;top:1724;width:442;height:20;visibility:visible;mso-wrap-style:square;v-text-anchor:middle" coordsize="44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1OScQA&#10;AADbAAAADwAAAGRycy9kb3ducmV2LnhtbESPzWrDMBCE74G+g9hCb4mUmoTiRgmhtBDoJT9+gK20&#10;sUytlbHU2MnTV4VCjsPMfMOsNqNvxYX62ATWMJ8pEMQm2IZrDdXpY/oCIiZki21g0nClCJv1w2SF&#10;pQ0DH+hyTLXIEI4lanApdaWU0TjyGGehI87eOfQeU5Z9LW2PQ4b7Vj4rtZQeG84LDjt6c2S+jz9e&#10;w6m6fQ2fau9MsX1ftsWuOpuF0vrpcdy+gkg0pnv4v72zGoo5/H3JP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NTknEAAAA2wAAAA8AAAAAAAAAAAAAAAAAmAIAAGRycy9k&#10;b3ducmV2LnhtbFBLBQYAAAAABAAEAPUAAACJAwAAAAA=&#10;" path="m,19l441,,,19e" filled="f" fillcolor="#810000" strokecolor="#a1a100" strokeweight="2.5pt">
                      <v:path arrowok="t" o:connecttype="custom" o:connectlocs="0,19;441,0;0,19" o:connectangles="0,0,0"/>
                    </v:shape>
                    <v:shape id="Freeform 135" o:spid="_x0000_s1044" style="position:absolute;left:1266;top:1770;width:437;height:32;visibility:visible;mso-wrap-style:square;v-text-anchor:middle" coordsize="43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iFsQA&#10;AADbAAAADwAAAGRycy9kb3ducmV2LnhtbESPT2vCQBTE74LfYXmFXkQ3Kq0ldRURLD36D7w+s88k&#10;NPs27q5J6qd3hUKPw8z8hpkvO1OJhpwvLSsYjxIQxJnVJecKjofN8AOED8gaK8uk4Jc8LBf93hxT&#10;bVveUbMPuYgQ9ikqKEKoUyl9VpBBP7I1cfQu1hkMUbpcaodthJtKTpLkXRosOS4UWNO6oOxnfzMK&#10;tpfV2Z3W19nh63pvx4ONfGuPjVKvL93qE0SgLvyH/9rfWsF0As8v8Q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f4hbEAAAA2wAAAA8AAAAAAAAAAAAAAAAAmAIAAGRycy9k&#10;b3ducmV2LnhtbFBLBQYAAAAABAAEAPUAAACJAwAAAAA=&#10;" path="m,31l436,,,31e" filled="f" fillcolor="#810000" strokecolor="#a1a100" strokeweight="2.5pt">
                      <v:path arrowok="t" o:connecttype="custom" o:connectlocs="0,31;436,0;0,31" o:connectangles="0,0,0"/>
                    </v:shape>
                    <v:shape id="Freeform 136" o:spid="_x0000_s1045" style="position:absolute;left:1010;top:1483;width:1;height:150;visibility:visible;mso-wrap-style:square;v-text-anchor:middle" coordsize="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Il0sMA&#10;AADbAAAADwAAAGRycy9kb3ducmV2LnhtbESPQYvCMBSE74L/ITxhL6LprrDUahSpiIIntQePj+bZ&#10;FpuX0mS1+uuNIOxxmJlvmPmyM7W4Uesqywq+xxEI4tzqigsF2WkzikE4j6yxtkwKHuRguej35pho&#10;e+cD3Y6+EAHCLkEFpfdNIqXLSzLoxrYhDt7FtgZ9kG0hdYv3ADe1/ImiX2mw4rBQYkNpSfn1+GcU&#10;DPf7a5o+smd32Mo6y9bx9BzHSn0NutUMhKfO/4c/7Z1WMJnA+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Il0sMAAADbAAAADwAAAAAAAAAAAAAAAACYAgAAZHJzL2Rv&#10;d25yZXYueG1sUEsFBgAAAAAEAAQA9QAAAIgDAAAAAA==&#10;" path="m,l,149,,e" filled="f" fillcolor="#810000" strokecolor="#a16252" strokeweight="2.5pt">
                      <v:path arrowok="t" o:connecttype="custom" o:connectlocs="0,0;0,149;0,0" o:connectangles="0,0,0"/>
                    </v:shape>
                    <v:shape id="Freeform 137" o:spid="_x0000_s1046" style="position:absolute;left:991;top:1486;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kNucEA&#10;AADbAAAADwAAAGRycy9kb3ducmV2LnhtbESP3YrCMBCF7wXfIcyCd5q6/rB0TaUKggheWH2AoZlt&#10;S5tJbbJa394IgpeH8/NxVuveNOJGnassK5hOIhDEudUVFwou5934B4TzyBoby6TgQQ7WyXCwwljb&#10;O5/olvlChBF2MSoovW9jKV1ekkE3sS1x8P5sZ9AH2RVSd3gP46aR31G0lAYrDoQSW9qWlNfZv3lB&#10;0vnysNlusnqK13SWH7lfHJUaffXpLwhPvf+E3+29VjCbw+tL+AEy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JDbnBAAAA2wAAAA8AAAAAAAAAAAAAAAAAmAIAAGRycy9kb3du&#10;cmV2LnhtbFBLBQYAAAAABAAEAPUAAACGAwAAAAA=&#10;" path="m,l,147,,e" filled="f" fillcolor="#810000" strokecolor="#a16252" strokeweight="2.5pt">
                      <v:path arrowok="t" o:connecttype="custom" o:connectlocs="0,0;0,147;0,0" o:connectangles="0,0,0"/>
                    </v:shape>
                    <v:shape id="Freeform 138" o:spid="_x0000_s1047" style="position:absolute;left:970;top:1492;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M8MYA&#10;AADbAAAADwAAAGRycy9kb3ducmV2LnhtbESPT0sDMRTE74LfITyhF2mzVlrKtmnRQhdFerB/YI+P&#10;zXOzunlZktjdfnsjCB6HmfkNs9oMthUX8qFxrOBhkoEgrpxuuFZwOu7GCxAhImtsHZOCKwXYrG9v&#10;Vphr1/M7XQ6xFgnCIUcFJsYulzJUhiyGieuIk/fhvMWYpK+l9tgnuG3lNMvm0mLDacFgR1tD1dfh&#10;2yooXsvPrr8vi6t/K/ZNOX+uZmej1OhueFqCiDTE//Bf+0UreJzB75f0A+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xM8MYAAADbAAAADwAAAAAAAAAAAAAAAACYAgAAZHJz&#10;L2Rvd25yZXYueG1sUEsFBgAAAAAEAAQA9QAAAIsDAAAAAA==&#10;" path="m,l,148,,e" filled="f" fillcolor="#810000" strokecolor="#a16252" strokeweight="2.5pt">
                      <v:path arrowok="t" o:connecttype="custom" o:connectlocs="0,0;0,148;0,0" o:connectangles="0,0,0"/>
                    </v:shape>
                    <v:shape id="Freeform 139" o:spid="_x0000_s1048" style="position:absolute;left:951;top:1506;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7Sh8YA&#10;AADbAAAADwAAAGRycy9kb3ducmV2LnhtbESPQUvDQBSE74L/YXlCL9JuVAwl7baoYFCKB2sLOT6y&#10;r9lo9m3Y3Tbpv3cLgsdhZr5hluvRduJEPrSOFdzNMhDEtdMtNwp2X6/TOYgQkTV2jknBmQKsV9dX&#10;Syy0G/iTTtvYiAThUKACE2NfSBlqQxbDzPXEyTs4bzEm6RupPQ4Jbjt5n2W5tNhyWjDY04uh+md7&#10;tArK9+q7H26r8uw35Udb5c/1494oNbkZnxYgIo3xP/zXftMKHnK4fEk/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7Sh8YAAADbAAAADwAAAAAAAAAAAAAAAACYAgAAZHJz&#10;L2Rvd25yZXYueG1sUEsFBgAAAAAEAAQA9QAAAIsDAAAAAA==&#10;" path="m,l,148,,e" filled="f" fillcolor="#810000" strokecolor="#a16252" strokeweight="2.5pt">
                      <v:path arrowok="t" o:connecttype="custom" o:connectlocs="0,0;0,148;0,0" o:connectangles="0,0,0"/>
                    </v:shape>
                    <v:shape id="Freeform 140" o:spid="_x0000_s1049" style="position:absolute;left:928;top:1534;width:1;height:125;visibility:visible;mso-wrap-style:square;v-text-anchor:middle"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qacIA&#10;AADbAAAADwAAAGRycy9kb3ducmV2LnhtbESPQYvCMBSE78L+h/AW9mZTXVCpRhHBZU+CdVk9Pppn&#10;U2xeShO1+uuNIHgcZuYbZrbobC0u1PrKsYJBkoIgLpyuuFTwt1v3JyB8QNZYOyYFN/KwmH/0Zphp&#10;d+UtXfJQighhn6ECE0KTSekLQxZ94hri6B1dazFE2ZZSt3iNcFvLYZqOpMWK44LBhlaGilN+tgpy&#10;nJx+Nnal7/7g1wf9b/bFfqvU12e3nIII1IV3+NX+1Qq+x/D8En+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ReppwgAAANsAAAAPAAAAAAAAAAAAAAAAAJgCAABkcnMvZG93&#10;bnJldi54bWxQSwUGAAAAAAQABAD1AAAAhwMAAAAA&#10;" path="m,l,124,,e" filled="f" fillcolor="#810000" strokecolor="#a16252" strokeweight="2.5pt">
                      <v:path arrowok="t" o:connecttype="custom" o:connectlocs="0,0;0,124;0,0" o:connectangles="0,0,0"/>
                    </v:shape>
                    <v:shape id="Freeform 141" o:spid="_x0000_s1050" style="position:absolute;left:1032;top:1483;width:1;height:151;visibility:visible;mso-wrap-style:square;v-text-anchor:middle" coordsize="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TPsAA&#10;AADbAAAADwAAAGRycy9kb3ducmV2LnhtbERPS2vCQBC+F/wPywje6sYqVVJXkYriwYvP85CdJmkz&#10;syG7mvjv3YPQ48f3ni87rtSdGl86MTAaJqBIMmdLyQ2cT5v3GSgfUCxWTsjAgzwsF723OabWtXKg&#10;+zHkKoaIT9FAEUKdau2zghj90NUkkftxDWOIsMm1bbCN4VzpjyT51IylxIYCa/ouKPs73thAvebZ&#10;bbLPfsvpljlvp5fx4XoxZtDvVl+gAnXhX/xy76yBcRwbv8Qfo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ZGTPsAAAADbAAAADwAAAAAAAAAAAAAAAACYAgAAZHJzL2Rvd25y&#10;ZXYueG1sUEsFBgAAAAAEAAQA9QAAAIUDAAAAAA==&#10;" path="m,l,150,,e" filled="f" fillcolor="#810000" strokecolor="#a16252" strokeweight="2.5pt">
                      <v:path arrowok="t" o:connecttype="custom" o:connectlocs="0,0;0,150;0,0" o:connectangles="0,0,0"/>
                    </v:shape>
                    <v:shape id="Freeform 142" o:spid="_x0000_s1051" style="position:absolute;left:1053;top:1490;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FG9cYA&#10;AADbAAAADwAAAGRycy9kb3ducmV2LnhtbESPQUsDMRSE74L/ITyhF2mzWiy6Ni0qdGkpHmwV9vjY&#10;PDerm5clSbvbf98UBI/DzHzDzJeDbcWRfGgcK7ibZCCIK6cbrhV87lfjRxAhImtsHZOCEwVYLq6v&#10;5phr1/MHHXexFgnCIUcFJsYulzJUhiyGieuIk/ftvMWYpK+l9tgnuG3lfZbNpMWG04LBjt4MVb+7&#10;g1VQbMqfrr8ti5PfFu9NOXutHr6MUqOb4eUZRKQh/of/2mutYPoEly/pB8jF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FG9cYAAADbAAAADwAAAAAAAAAAAAAAAACYAgAAZHJz&#10;L2Rvd25yZXYueG1sUEsFBgAAAAAEAAQA9QAAAIsDAAAAAA==&#10;" path="m,l,148,,e" filled="f" fillcolor="#810000" strokecolor="#a16252" strokeweight="2.5pt">
                      <v:path arrowok="t" o:connecttype="custom" o:connectlocs="0,0;0,148;0,0" o:connectangles="0,0,0"/>
                    </v:shape>
                    <v:shape id="Freeform 143" o:spid="_x0000_s1052" style="position:absolute;left:1074;top:1505;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R4x8AA&#10;AADbAAAADwAAAGRycy9kb3ducmV2LnhtbERP3WqDMBS+H+wdwin0bo1dXRm2sdhCoQy8mNsDHMyZ&#10;iubEmUzt2zeDQi8/vv/9YTadGGlwjWUF61UEgri0uuFKwffX+eUdhPPIGjvLpOBKDg7p89MeE20n&#10;/qSx8JUIIewSVFB73ydSurImg25le+LA/djBoA9wqKQecArhppOvUbSVBhsODTX2dKqpbIs/81+S&#10;xduP4+lYtGv8zTZlzvNbrtRyMWc7EJ5m/xDf3RetIA7rw5fwA2R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nR4x8AAAADbAAAADwAAAAAAAAAAAAAAAACYAgAAZHJzL2Rvd25y&#10;ZXYueG1sUEsFBgAAAAAEAAQA9QAAAIUDAAAAAA==&#10;" path="m,l,147,,e" filled="f" fillcolor="#810000" strokecolor="#a16252" strokeweight="2.5pt">
                      <v:path arrowok="t" o:connecttype="custom" o:connectlocs="0,0;0,147;0,0" o:connectangles="0,0,0"/>
                    </v:shape>
                    <v:shape id="Freeform 144" o:spid="_x0000_s1053" style="position:absolute;left:1094;top:1526;width:1;height:125;visibility:visible;mso-wrap-style:square;v-text-anchor:middle"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ak+8MA&#10;AADbAAAADwAAAGRycy9kb3ducmV2LnhtbESPQWvCQBSE70L/w/IK3nSjlBKiq5RApKdCUlGPj+xr&#10;Nph9G7Jbjf56t1DwOMzMN8x6O9pOXGjwrWMFi3kCgrh2uuVGwf67mKUgfEDW2DkmBTfysN28TNaY&#10;aXflki5VaESEsM9QgQmhz6T0tSGLfu564uj9uMFiiHJopB7wGuG2k8skeZcWW44LBnvKDdXn6tcq&#10;qDA9775sru/+5IuTPphjfSyVmr6OHysQgcbwDP+3P7WCtwX8fYk/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ak+8MAAADbAAAADwAAAAAAAAAAAAAAAACYAgAAZHJzL2Rv&#10;d25yZXYueG1sUEsFBgAAAAAEAAQA9QAAAIgDAAAAAA==&#10;" path="m,l,124,,e" filled="f" fillcolor="#810000" strokecolor="#a16252" strokeweight="2.5pt">
                      <v:path arrowok="t" o:connecttype="custom" o:connectlocs="0,0;0,124;0,0" o:connectangles="0,0,0"/>
                    </v:shape>
                    <v:shape id="Freeform 145" o:spid="_x0000_s1054" style="position:absolute;left:917;top:1756;width:226;height:3;visibility:visible;mso-wrap-style:square;v-text-anchor:middle" coordsize="2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6fDcUA&#10;AADbAAAADwAAAGRycy9kb3ducmV2LnhtbESPT2vCQBTE74V+h+UVeim6idY/RNcQhEK9FDRCr8/s&#10;axLMvg3ZjUm/vSsUehxm5jfMNh1NI27UudqygngagSAurK65VHDOPyZrEM4ja2wsk4JfcpDunp+2&#10;mGg78JFuJ1+KAGGXoILK+zaR0hUVGXRT2xIH78d2Bn2QXSl1h0OAm0bOomgpDdYcFipsaV9RcT31&#10;RoFdcHxYrVf50J/zYfmWfV2+L6TU68uYbUB4Gv1/+K/9qRW8z+HxJfwA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7p8NxQAAANsAAAAPAAAAAAAAAAAAAAAAAJgCAABkcnMv&#10;ZG93bnJldi54bWxQSwUGAAAAAAQABAD1AAAAigMAAAAA&#10;" path="m,2l225,,,2e" filled="f" fillcolor="#810000" strokeweight="2.5pt">
                      <v:path arrowok="t" o:connecttype="custom" o:connectlocs="0,2;225,0;0,2" o:connectangles="0,0,0"/>
                    </v:shape>
                    <v:shape id="Freeform 146" o:spid="_x0000_s1055" style="position:absolute;left:917;top:1661;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mN+cUA&#10;AADbAAAADwAAAGRycy9kb3ducmV2LnhtbESPQWvCQBSE74L/YXlCb7pJG6SkrmIKglQ8aENpb4/s&#10;Mwlm34bsGtN/7wqCx2FmvmEWq8E0oqfO1ZYVxLMIBHFhdc2lgvx7M30H4TyyxsYyKfgnB6vleLTA&#10;VNsrH6g/+lIECLsUFVTet6mUrqjIoJvZljh4J9sZ9EF2pdQdXgPcNPI1iubSYM1hocKWPisqzseL&#10;UfCzs+1XtnvbruMszxL3l8T9/lepl8mw/gDhafDP8KO91QqSBO5fw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Y35xQAAANsAAAAPAAAAAAAAAAAAAAAAAJgCAABkcnMv&#10;ZG93bnJldi54bWxQSwUGAAAAAAQABAD1AAAAigMAAAAA&#10;" path="m,l221,,,e" filled="f" fillcolor="#810000" strokeweight="2.5pt">
                      <v:path arrowok="t" o:connecttype="custom" o:connectlocs="0,0;221,0;0,0" o:connectangles="0,0,0"/>
                    </v:shape>
                    <v:shape id="Freeform 147" o:spid="_x0000_s1056" style="position:absolute;left:919;top:1709;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UoYsYA&#10;AADbAAAADwAAAGRycy9kb3ducmV2LnhtbESPQWvCQBSE74L/YXlCb3UTG4ukboIRClLxUJXS3h7Z&#10;ZxLMvg3ZbUz/fbdQ8DjMzDfMOh9NKwbqXWNZQTyPQBCXVjdcKTifXh9XIJxH1thaJgU/5CDPppM1&#10;ptre+J2Go69EgLBLUUHtfZdK6cqaDLq57YiDd7G9QR9kX0nd4y3ATSsXUfQsDTYcFmrsaFtTeT1+&#10;GwUfe9u9Ffun3SYuzkXivpJ4OHwq9TAbNy8gPI3+Hv5v77SCZAl/X8IP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UoYsYAAADbAAAADwAAAAAAAAAAAAAAAACYAgAAZHJz&#10;L2Rvd25yZXYueG1sUEsFBgAAAAAEAAQA9QAAAIsDAAAAAA==&#10;" path="m,l221,,,e" filled="f" fillcolor="#810000" strokeweight="2.5pt">
                      <v:path arrowok="t" o:connecttype="custom" o:connectlocs="0,0;221,0;0,0" o:connectangles="0,0,0"/>
                    </v:shape>
                    <v:shape id="Freeform 148" o:spid="_x0000_s1057" style="position:absolute;left:948;top:1627;width:1;height:200;visibility:visible;mso-wrap-style:square;v-text-anchor:middle" coordsize="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mPpMcA&#10;AADbAAAADwAAAGRycy9kb3ducmV2LnhtbESPT2vCQBTE74V+h+UVehHdRKza1FWqIP7Dg9FLb4/s&#10;axKafRuzW02/vSsIPQ4z8xtmMmtNJS7UuNKygrgXgSDOrC45V3A6LrtjEM4ja6wsk4I/cjCbPj9N&#10;MNH2yge6pD4XAcIuQQWF93UipcsKMuh6tiYO3rdtDPogm1zqBq8BbirZj6KhNFhyWCiwpkVB2U/6&#10;axQszvt4EEdf883qXb+th2lnudt2lHp9aT8/QHhq/X/40V5rBYMR3L+EH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5j6THAAAA2wAAAA8AAAAAAAAAAAAAAAAAmAIAAGRy&#10;cy9kb3ducmV2LnhtbFBLBQYAAAAABAAEAPUAAACMAwAAAAA=&#10;" path="m,l,199,,e" filled="f" fillcolor="#810000" strokeweight="2.5pt">
                      <v:path arrowok="t" o:connecttype="custom" o:connectlocs="0,0;0,199;0,0" o:connectangles="0,0,0"/>
                    </v:shape>
                    <v:shape id="Freeform 149" o:spid="_x0000_s1058" style="position:absolute;left:981;top:1627;width:1;height:200;visibility:visible;mso-wrap-style:square;v-text-anchor:middle" coordsize="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b1sQA&#10;AADbAAAADwAAAGRycy9kb3ducmV2LnhtbERPy2rCQBTdF/oPwy10I2aSYsVGx9AGpD5wYdpNd5fM&#10;NQnN3EkzU41/7ywEl4fzXmSDacWJetdYVpBEMQji0uqGKwXfX6vxDITzyBpby6TgQg6y5ePDAlNt&#10;z3ygU+ErEULYpaig9r5LpXRlTQZdZDviwB1tb9AH2FdS93gO4aaVL3E8lQYbDg01dpTXVP4W/0ZB&#10;/rdPJkn887H5fNOv62kxWu22I6Wen4b3OQhPg7+Lb+61VjAJY8OX8A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mG9bEAAAA2wAAAA8AAAAAAAAAAAAAAAAAmAIAAGRycy9k&#10;b3ducmV2LnhtbFBLBQYAAAAABAAEAPUAAACJAwAAAAA=&#10;" path="m,l,199,,e" filled="f" fillcolor="#810000" strokeweight="2.5pt">
                      <v:path arrowok="t" o:connecttype="custom" o:connectlocs="0,0;0,199;0,0" o:connectangles="0,0,0"/>
                    </v:shape>
                    <v:shape id="Freeform 150" o:spid="_x0000_s1059" style="position:absolute;left:1055;top:1625;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TvcYA&#10;AADbAAAADwAAAGRycy9kb3ducmV2LnhtbESPQWvCQBSE74L/YXmCF6kbRaumriKKaOmlVXvo7ZF9&#10;TYLZtyG7avTXu4LgcZiZb5jpvDaFOFPlcssKet0IBHFidc6pgsN+/TYG4TyyxsIyKbiSg/ms2Zhi&#10;rO2Ff+i886kIEHYxKsi8L2MpXZKRQde1JXHw/m1l0AdZpVJXeAlwU8h+FL1LgzmHhQxLWmaUHHcn&#10;o2C1iQ51//f2PZp0zPCY9/6+RvSpVLtVLz5AeKr9K/xsb7WCwQQeX8IP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NTvcYAAADbAAAADwAAAAAAAAAAAAAAAACYAgAAZHJz&#10;L2Rvd25yZXYueG1sUEsFBgAAAAAEAAQA9QAAAIsDAAAAAA==&#10;" path="m,l,198,,e" filled="f" fillcolor="#810000" strokeweight="2.5pt">
                      <v:path arrowok="t" o:connecttype="custom" o:connectlocs="0,0;0,198;0,0" o:connectangles="0,0,0"/>
                    </v:shape>
                    <v:shape id="Freeform 151" o:spid="_x0000_s1060" style="position:absolute;left:1088;top:1627;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QMMEA&#10;AADbAAAADwAAAGRycy9kb3ducmV2LnhtbERPTYvCMBC9C/sfwix401ShItUo4q4gHlysu+hx2oxt&#10;sZmUJmr99+aw4PHxvufLztTiTq2rLCsYDSMQxLnVFRcKfo+bwRSE88gaa8uk4EkOlouP3hwTbR98&#10;oHvqCxFC2CWooPS+SaR0eUkG3dA2xIG72NagD7AtpG7xEcJNLcdRNJEGKw4NJTa0Lim/pjej4Osv&#10;u/1sjrvMnCdZ9r3dNyeOY6X6n91qBsJT59/if/dWK4jD+vA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B0DDBAAAA2wAAAA8AAAAAAAAAAAAAAAAAmAIAAGRycy9kb3du&#10;cmV2LnhtbFBLBQYAAAAABAAEAPUAAACGAwAAAAA=&#10;" path="m,l,196,,e" filled="f" fillcolor="#810000" strokeweight="2.5pt">
                      <v:path arrowok="t" o:connecttype="custom" o:connectlocs="0,0;0,196;0,0" o:connectangles="0,0,0"/>
                    </v:shape>
                    <v:shape id="Freeform 152" o:spid="_x0000_s1061" style="position:absolute;left:919;top:1658;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7wsQA&#10;AADbAAAADwAAAGRycy9kb3ducmV2LnhtbESPT2vCQBTE7wW/w/IEb3Wj0mKiq6hgW3oR/4B4e2Sf&#10;2ZDs25Ddavz2bqHQ4zAzv2Hmy87W4katLx0rGA0TEMS50yUXCk7H7esUhA/IGmvHpOBBHpaL3ssc&#10;M+3uvKfbIRQiQthnqMCE0GRS+tyQRT90DXH0rq61GKJsC6lbvEe4reU4Sd6lxZLjgsGGNoby6vBj&#10;FezGn0WaVtXlPLl871PC1HystVKDfreagQjUhf/wX/tLK3gbwe+X+AP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O8LEAAAA2wAAAA8AAAAAAAAAAAAAAAAAmAIAAGRycy9k&#10;b3ducmV2LnhtbFBLBQYAAAAABAAEAPUAAACJAwAAAAA=&#10;" path="m,l221,,,e" filled="f" fillcolor="#810000" strokecolor="#a16252" strokeweight="2.5pt">
                      <v:path arrowok="t" o:connecttype="custom" o:connectlocs="0,0;221,0;0,0" o:connectangles="0,0,0"/>
                    </v:shape>
                    <v:shape id="Freeform 153" o:spid="_x0000_s1062" style="position:absolute;left:919;top:1708;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ltcUA&#10;AADbAAAADwAAAGRycy9kb3ducmV2LnhtbESPT2vCQBTE74V+h+UVetONKZYmukor+IdeirYg3h7Z&#10;ZzYk+zZkV43f3hWEHoeZ+Q0znfe2EWfqfOVYwWiYgCAunK64VPD3uxx8gPABWWPjmBRcycN89vw0&#10;xVy7C2/pvAuliBD2OSowIbS5lL4wZNEPXUscvaPrLIYou1LqDi8RbhuZJsm7tFhxXDDY0sJQUe9O&#10;VsFPui6zrK4P+7fD9zYjzMzqSyv1+tJ/TkAE6sN/+NHeaAXjFO5f4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qW1xQAAANsAAAAPAAAAAAAAAAAAAAAAAJgCAABkcnMv&#10;ZG93bnJldi54bWxQSwUGAAAAAAQABAD1AAAAigMAAAAA&#10;" path="m,l221,,,e" filled="f" fillcolor="#810000" strokecolor="#a16252" strokeweight="2.5pt">
                      <v:path arrowok="t" o:connecttype="custom" o:connectlocs="0,0;221,0;0,0" o:connectangles="0,0,0"/>
                    </v:shape>
                    <v:shape id="Freeform 154" o:spid="_x0000_s1063" style="position:absolute;left:917;top:1754;width:228;height:5;visibility:visible;mso-wrap-style:square;v-text-anchor:middle" coordsize="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3MEA&#10;AADbAAAADwAAAGRycy9kb3ducmV2LnhtbESPS4sCMRCE74L/IbTgTTOrKDIaRRaW3asP8NpOeiez&#10;O+kMkzgPf70RBI9FVX1FbXadLUVDtS8cK/iYJiCIM6cLzhWcT1+TFQgfkDWWjklBTx522+Fgg6l2&#10;LR+oOYZcRAj7FBWYEKpUSp8ZsuinriKO3q+rLYYo61zqGtsIt6WcJclSWiw4Lhis6NNQ9n+8WQXL&#10;9q/he5/Ruevx+3qZ5+a0b5Uaj7r9GkSgLrzDr/aPVrCYw/NL/AF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gP9zBAAAA2wAAAA8AAAAAAAAAAAAAAAAAmAIAAGRycy9kb3du&#10;cmV2LnhtbFBLBQYAAAAABAAEAPUAAACGAwAAAAA=&#10;" path="m,4l227,,,4e" filled="f" fillcolor="#810000" strokecolor="#a16252" strokeweight="2.5pt">
                      <v:path arrowok="t" o:connecttype="custom" o:connectlocs="0,4;227,0;0,4" o:connectangles="0,0,0"/>
                    </v:shape>
                    <v:shape id="Freeform 155" o:spid="_x0000_s1064" style="position:absolute;left:951;top:1627;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sJTsUA&#10;AADbAAAADwAAAGRycy9kb3ducmV2LnhtbESPQWvCQBSE74X+h+UVeqsbDRFJXUVDC70Imnqwt0f2&#10;NUnNvg3ZbZL6611B6HGYmW+Y5Xo0jeipc7VlBdNJBIK4sLrmUsHx8/1lAcJ5ZI2NZVLwRw7Wq8eH&#10;JabaDnygPvelCBB2KSqovG9TKV1RkUE3sS1x8L5tZ9AH2ZVSdzgEuGnkLIrm0mDNYaHClrKKinP+&#10;awJl+/Wm99NLfEqSWNZHl//s9plSz0/j5hWEp9H/h+/tD60gmcPtS/gB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2wlOxQAAANsAAAAPAAAAAAAAAAAAAAAAAJgCAABkcnMv&#10;ZG93bnJldi54bWxQSwUGAAAAAAQABAD1AAAAigMAAAAA&#10;" path="m,l,196,,e" filled="f" fillcolor="#810000" strokecolor="#a16252" strokeweight="2.5pt">
                      <v:path arrowok="t" o:connecttype="custom" o:connectlocs="0,0;0,196;0,0" o:connectangles="0,0,0"/>
                    </v:shape>
                    <v:shape id="Freeform 156" o:spid="_x0000_s1065" style="position:absolute;left:983;top:1627;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4p8UA&#10;AADbAAAADwAAAGRycy9kb3ducmV2LnhtbESPwWrCQBCG7wXfYRnBW92opEh0FZUKvRRs6kFvQ3ZM&#10;otnZkN1q2qfvHAo9Dv/838y3XPeuUXfqQu3ZwGScgCIuvK25NHD83D/PQYWIbLHxTAa+KcB6NXha&#10;Ymb9gz/onsdSCYRDhgaqGNtM61BU5DCMfUss2cV3DqOMXalthw+Bu0ZPk+RFO6xZLlTY0q6i4pZ/&#10;OaFsz6/2MPmZndJ0putjyK/vh50xo2G/WYCK1Mf/5b/2mzWQyrPiIh6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DinxQAAANsAAAAPAAAAAAAAAAAAAAAAAJgCAABkcnMv&#10;ZG93bnJldi54bWxQSwUGAAAAAAQABAD1AAAAigMAAAAA&#10;" path="m,l,196,,e" filled="f" fillcolor="#810000" strokecolor="#a16252" strokeweight="2.5pt">
                      <v:path arrowok="t" o:connecttype="custom" o:connectlocs="0,0;0,196;0,0" o:connectangles="0,0,0"/>
                    </v:shape>
                    <v:shape id="Freeform 157" o:spid="_x0000_s1066" style="position:absolute;left:1055;top:1625;width:1;height:198;visibility:visible;mso-wrap-style:square;v-text-anchor:middle" coordsize="1,1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9s0cIA&#10;AADbAAAADwAAAGRycy9kb3ducmV2LnhtbESPzWrDMBCE74W8g9hAb43ctCTGjWyMIZBLC/npfbE2&#10;tqm1EpKSuG9fFQI5DjPzDbOpJjOKK/kwWFbwushAELdWD9wpOB23LzmIEJE1jpZJwS8FqMrZ0wYL&#10;bW+8p+shdiJBOBSooI/RFVKGtieDYWEdcfLO1huMSfpOao+3BDejXGbZShocOC306Kjpqf05XIwC&#10;ky0/L42r33OXf+/d2a+/gvFKPc+n+gNEpCk+wvf2TitYvcH/l/QDZP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P2zRwgAAANsAAAAPAAAAAAAAAAAAAAAAAJgCAABkcnMvZG93&#10;bnJldi54bWxQSwUGAAAAAAQABAD1AAAAhwMAAAAA&#10;" path="m,l,197,,e" filled="f" fillcolor="#810000" strokecolor="#a16252" strokeweight="2.5pt">
                      <v:path arrowok="t" o:connecttype="custom" o:connectlocs="0,0;0,197;0,0" o:connectangles="0,0,0"/>
                    </v:shape>
                    <v:shape id="Freeform 158" o:spid="_x0000_s1067" style="position:absolute;left:1088;top:1627;width:1;height:196;visibility:visible;mso-wrap-style:square;v-text-anchor:middle" coordsize="1,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YRcEA&#10;AADbAAAADwAAAGRycy9kb3ducmV2LnhtbESPT4vCMBTE7wt+h/AEL4umCrpSjeJf8LpVPD+bZ1ts&#10;XmoTa/32RljY4zAzv2Hmy9aUoqHaFZYVDAcRCOLU6oIzBafjvj8F4TyyxtIyKXiRg+Wi8zXHWNsn&#10;/1KT+EwECLsYFeTeV7GULs3JoBvYijh4V1sb9EHWmdQ1PgPclHIURRNpsOCwkGNFm5zSW/IwCpy+&#10;3O/fq9M42Q3P7VGum2yrG6V63XY1A+Gp9f/hv/ZBK5j8wOdL+AF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32EXBAAAA2wAAAA8AAAAAAAAAAAAAAAAAmAIAAGRycy9kb3du&#10;cmV2LnhtbFBLBQYAAAAABAAEAPUAAACGAwAAAAA=&#10;" path="m,l,195,,e" filled="f" fillcolor="#810000" strokecolor="#a16252" strokeweight="2.5pt">
                      <v:path arrowok="t" o:connecttype="custom" o:connectlocs="0,0;0,195;0,0" o:connectangles="0,0,0"/>
                    </v:shape>
                    <v:shape id="Freeform 159" o:spid="_x0000_s1068" style="position:absolute;left:890;top:1632;width:1;height:78;visibility:visible;mso-wrap-style:square;v-text-anchor:middle" coordsize="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uKXMMA&#10;AADbAAAADwAAAGRycy9kb3ducmV2LnhtbESPzWoCQRCE7wHfYWjBW5xVIZHVUUQM5CIYFfTY7PT+&#10;4E7PstOra54+EwjkWFTVV9Ry3bta3akNlWcDk3ECijjztuLCwPn08ToHFQTZYu2ZDDwpwHo1eFli&#10;av2Dv+h+lEJFCIcUDZQiTap1yEpyGMa+IY5e7luHEmVbaNviI8JdradJ8qYdVhwXSmxoW1J2O3bO&#10;gEum3/sqHPKN7i6y62ZyPeTWmNGw3yxACfXyH/5rf1oD7xP4/RJ/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uKXMMAAADbAAAADwAAAAAAAAAAAAAAAACYAgAAZHJzL2Rv&#10;d25yZXYueG1sUEsFBgAAAAAEAAQA9QAAAIgDAAAAAA==&#10;" path="m,l,77,,e" filled="f" fillcolor="#810000" strokecolor="#7f604f" strokeweight="2.5pt">
                      <v:path arrowok="t" o:connecttype="custom" o:connectlocs="0,0;0,77;0,0" o:connectangles="0,0,0"/>
                    </v:shape>
                    <v:shape id="Freeform 160" o:spid="_x0000_s1069" style="position:absolute;left:908;top:1676;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XAAMUA&#10;AADbAAAADwAAAGRycy9kb3ducmV2LnhtbESPT2vCQBTE74LfYXmF3nRjESupqxSL4EWs/+j1kX1N&#10;UrNvQ3Y3Sf30XaHgcZiZ3zCLVW8q0VLjSssKJuMEBHFmdcm5gvNpM5qDcB5ZY2WZFPySg9VyOFhg&#10;qm3HB2qPPhcRwi5FBYX3dSqlywoy6Ma2Jo7et20M+iibXOoGuwg3lXxJkpk0WHJcKLCmdUHZ9RiM&#10;gnD5/Ll2k93utu1PH5evfQi3Nij1/NS/v4Hw1PtH+L+91Qpep3D/En+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FcAAxQAAANsAAAAPAAAAAAAAAAAAAAAAAJgCAABkcnMv&#10;ZG93bnJldi54bWxQSwUGAAAAAAQABAD1AAAAigMAAAAA&#10;" path="m,l,50,,e" filled="f" fillcolor="#810000" strokecolor="#7f604f" strokeweight="2.5pt">
                      <v:path arrowok="t" o:connecttype="custom" o:connectlocs="0,0;0,50;0,0" o:connectangles="0,0,0"/>
                    </v:shape>
                    <v:shape id="Freeform 161" o:spid="_x0000_s1070" style="position:absolute;left:896;top:1731;width:1;height:45;visibility:visible;mso-wrap-style:square;v-text-anchor:middle"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HgQsIA&#10;AADbAAAADwAAAGRycy9kb3ducmV2LnhtbESPT4vCMBTE74LfITzBm6ZV2GptFFlQ9LKwKnh9NK9/&#10;sHnpNlHrtzcLC3scZuY3TLbpTSMe1LnasoJ4GoEgzq2uuVRwOe8mCxDOI2tsLJOCFznYrIeDDFNt&#10;n/xNj5MvRYCwS1FB5X2bSunyigy6qW2Jg1fYzqAPsiul7vAZ4KaRsyj6kAZrDgsVtvRZUX473Y2C&#10;L2cvfby3RfKzi+/nq17O5dErNR712xUIT73/D/+1D1pBksDvl/AD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4eBCwgAAANsAAAAPAAAAAAAAAAAAAAAAAJgCAABkcnMvZG93&#10;bnJldi54bWxQSwUGAAAAAAQABAD1AAAAhwMAAAAA&#10;" path="m,l,44,,e" filled="f" fillcolor="#810000" strokecolor="#7f604f" strokeweight="2.5pt">
                      <v:path arrowok="t" o:connecttype="custom" o:connectlocs="0,0;0,44;0,0" o:connectangles="0,0,0"/>
                    </v:shape>
                    <v:shape id="Freeform 162" o:spid="_x0000_s1071" style="position:absolute;left:910;top:1756;width:1;height:62;visibility:visible;mso-wrap-style:square;v-text-anchor:middle" coordsize="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hcAA&#10;AADbAAAADwAAAGRycy9kb3ducmV2LnhtbERPTYvCMBC9C/6HMII3TVVYSjXKsip4cFlsFa9DM9uW&#10;bSaliW399+aw4PHxvje7wdSio9ZVlhUs5hEI4tzqigsF1+w4i0E4j6yxtkwKnuRgtx2PNpho2/OF&#10;utQXIoSwS1BB6X2TSOnykgy6uW2IA/drW4M+wLaQusU+hJtaLqPoQxqsODSU2NBXSflf+jAK6vMN&#10;5f7ax3z/zg7ukP3sV7JTajoZPtcgPA3+Lf53n7SCOKwPX8IP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E+hcAAAADbAAAADwAAAAAAAAAAAAAAAACYAgAAZHJzL2Rvd25y&#10;ZXYueG1sUEsFBgAAAAAEAAQA9QAAAIUDAAAAAA==&#10;" path="m,l,61,,e" filled="f" fillcolor="#810000" strokecolor="#7f604f" strokeweight="2.5pt">
                      <v:path arrowok="t" o:connecttype="custom" o:connectlocs="0,0;0,61;0,0" o:connectangles="0,0,0"/>
                    </v:shape>
                    <v:shape id="Freeform 163" o:spid="_x0000_s1072" style="position:absolute;left:888;top:1790;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t848YA&#10;AADbAAAADwAAAGRycy9kb3ducmV2LnhtbESP0WrCQBRE3wv+w3IFX0rdKLVJo6uIILUihab9gNvs&#10;NQlm78bsGuPfd4VCH4eZOcMsVr2pRUetqywrmIwjEMS51RUXCr6/tk8JCOeRNdaWScGNHKyWg4cF&#10;ptpe+ZO6zBciQNilqKD0vkmldHlJBt3YNsTBO9rWoA+yLaRu8RrgppbTKHqRBisOCyU2tCkpP2UX&#10;o6A4bF9l/L7f/HTPb2Z3sY/n+Pah1GjYr+cgPPX+P/zX3mkFyQzuX8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Mt848YAAADbAAAADwAAAAAAAAAAAAAAAACYAgAAZHJz&#10;L2Rvd25yZXYueG1sUEsFBgAAAAAEAAQA9QAAAIsDAAAAAA==&#10;" path="m,l,25,,e" filled="f" fillcolor="#810000" strokecolor="#7f604f" strokeweight="2.5pt">
                      <v:path arrowok="t" o:connecttype="custom" o:connectlocs="0,0;0,25;0,0" o:connectangles="0,0,0"/>
                    </v:shape>
                    <v:shape id="Freeform 164" o:spid="_x0000_s1073" style="position:absolute;left:1133;top:1737;width:1;height:79;visibility:visible;mso-wrap-style:square;v-text-anchor:middle" coordsize="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Z23MUA&#10;AADbAAAADwAAAGRycy9kb3ducmV2LnhtbESPQWvCQBSE74L/YXmF3nTT0mpIs4oVLAqlEO0hx0f2&#10;mQ1m38bsVtN/7xaEHoeZ+YbJl4NtxYV63zhW8DRNQBBXTjdcK/g+bCYpCB+QNbaOScEveVguxqMc&#10;M+2uXNBlH2oRIewzVGBC6DIpfWXIop+6jjh6R9dbDFH2tdQ9XiPctvI5SWbSYsNxwWBHa0PVaf9j&#10;FZS7j6J8Ned3efhab+fzl0/XFKlSjw/D6g1EoCH8h+/trVaQzuDvS/wB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nbcxQAAANsAAAAPAAAAAAAAAAAAAAAAAJgCAABkcnMv&#10;ZG93bnJldi54bWxQSwUGAAAAAAQABAD1AAAAigMAAAAA&#10;" path="m,78l,,,78e" filled="f" fillcolor="#810000" strokecolor="#7f604f" strokeweight="2.5pt">
                      <v:path arrowok="t" o:connecttype="custom" o:connectlocs="0,78;0,0;0,78" o:connectangles="0,0,0"/>
                    </v:shape>
                    <v:shape id="Freeform 165" o:spid="_x0000_s1074" style="position:absolute;left:1148;top:1720;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zRd8QA&#10;AADbAAAADwAAAGRycy9kb3ducmV2LnhtbESPQWvCQBSE74L/YXlCb2ajlBpSVxFBWkoLGlu8PrKv&#10;2WD2bZrdxvjvuwXB4zAz3zDL9WAb0VPna8cKZkkKgrh0uuZKwedxN81A+ICssXFMCq7kYb0aj5aY&#10;a3fhA/VFqESEsM9RgQmhzaX0pSGLPnEtcfS+XWcxRNlVUnd4iXDbyHmaPkmLNccFgy1tDZXn4tcq&#10;+DLvJ/9SXPePH+7nVPfVIXuTRqmHybB5BhFoCPfwrf2qFWQL+P8Sf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M0XfEAAAA2wAAAA8AAAAAAAAAAAAAAAAAmAIAAGRycy9k&#10;b3ducmV2LnhtbFBLBQYAAAAABAAEAPUAAACJAwAAAAA=&#10;" path="m,51l,,,51e" filled="f" fillcolor="#810000" strokecolor="#7f604f" strokeweight="2.5pt">
                      <v:path arrowok="t" o:connecttype="custom" o:connectlocs="0,51;0,0;0,51" o:connectangles="0,0,0"/>
                    </v:shape>
                    <v:shape id="Freeform 166" o:spid="_x0000_s1075" style="position:absolute;left:1138;top:1672;width:1;height:44;visibility:visible;mso-wrap-style:square;v-text-anchor:middle" coordsize="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nKYsAA&#10;AADbAAAADwAAAGRycy9kb3ducmV2LnhtbERPPW/CMBDdK/EfrENiKw4dEA0YhEBIiInSLt2O+EgM&#10;8Tm1DTj/vh4qdXx634tVsq14kA/GsYLJuABBXDltuFbw9bl7nYEIEVlj65gU9BRgtRy8LLDU7skf&#10;9DjFWuQQDiUqaGLsSilD1ZDFMHYdceYuzluMGfpaao/PHG5b+VYUU2nRcG5osKNNQ9XtdLcKfDqY&#10;77h992by03e78/WYbv1aqdEwrecgIqX4L/5z77WCWR6bv+QfIJ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2nKYsAAAADbAAAADwAAAAAAAAAAAAAAAACYAgAAZHJzL2Rvd25y&#10;ZXYueG1sUEsFBgAAAAAEAAQA9QAAAIUDAAAAAA==&#10;" path="m,43l,,,43e" filled="f" fillcolor="#810000" strokecolor="#7f604f" strokeweight="2.5pt">
                      <v:path arrowok="t" o:connecttype="custom" o:connectlocs="0,43;0,0;0,43" o:connectangles="0,0,0"/>
                    </v:shape>
                    <v:shape id="Freeform 167" o:spid="_x0000_s1076" style="position:absolute;left:1152;top:1632;width:1;height:59;visibility:visible;mso-wrap-style:square;v-text-anchor:middle" coordsize="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Rzg8YA&#10;AADbAAAADwAAAGRycy9kb3ducmV2LnhtbESPT2vCQBTE7wW/w/KEXkqz0YNo6ioiWEovrX8o9PbI&#10;PpNo9m3MbpNtP71bEDwOM/MbZr4MphYdta6yrGCUpCCIc6srLhQc9pvnKQjnkTXWlknBLzlYLgYP&#10;c8y07XlL3c4XIkLYZaig9L7JpHR5SQZdYhvi6B1ta9BH2RZSt9hHuKnlOE0n0mDFcaHEhtYl5efd&#10;j1Hw2W2+8SPsn/rj6T3w+PViv/4mSj0Ow+oFhKfg7+Fb+00rmM7g/0v8AX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Rzg8YAAADbAAAADwAAAAAAAAAAAAAAAACYAgAAZHJz&#10;L2Rvd25yZXYueG1sUEsFBgAAAAAEAAQA9QAAAIsDAAAAAA==&#10;" path="m,58l,,,58e" filled="f" fillcolor="#810000" strokecolor="#7f604f" strokeweight="2.5pt">
                      <v:path arrowok="t" o:connecttype="custom" o:connectlocs="0,58;0,0;0,58" o:connectangles="0,0,0"/>
                    </v:shape>
                    <v:shape id="Freeform 168" o:spid="_x0000_s1077" style="position:absolute;left:1130;top:1627;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VJpsMA&#10;AADbAAAADwAAAGRycy9kb3ducmV2LnhtbERP3WrCMBS+H+wdwhF2MzR1DDs7o4xCWRURpnuAs+as&#10;LTYntYm1fXtzMdjlx/e/2gymET11rrasYD6LQBAXVtdcKvg+ZdM3EM4ja2wsk4KRHGzWjw8rTLS9&#10;8Rf1R1+KEMIuQQWV920ipSsqMuhmtiUO3K/tDPoAu1LqDm8h3DTyJYoW0mDNoaHCltKKivPxahSU&#10;+2wp4+0u/elfP01+tc+XeDwo9TQZPt5BeBr8v/jPnWsFy7A+fAk/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VJpsMAAADbAAAADwAAAAAAAAAAAAAAAACYAgAAZHJzL2Rv&#10;d25yZXYueG1sUEsFBgAAAAAEAAQA9QAAAIgDAAAAAA==&#10;" path="m,25l,,,25e" filled="f" fillcolor="#810000" strokecolor="#7f604f" strokeweight="2.5pt">
                      <v:path arrowok="t" o:connecttype="custom" o:connectlocs="0,25;0,0;0,25" o:connectangles="0,0,0"/>
                    </v:shape>
                    <v:shape id="Freeform 169" o:spid="_x0000_s1078" style="position:absolute;left:1020;top:1636;width:1;height:68;visibility:visible;mso-wrap-style:square;v-text-anchor:middle" coordsize="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GrOcMA&#10;AADbAAAADwAAAGRycy9kb3ducmV2LnhtbESPQWsCMRSE74X+h/CE3mp2W5B2NYqUFnqrVat7fGye&#10;m+DmZUlSXf99Iwg9DjPzDTNbDK4TJwrRelZQjgsQxI3XllsF283H4wuImJA1dp5JwYUiLOb3dzOs&#10;tD/zN53WqRUZwrFCBSalvpIyNoYcxrHvibN38MFhyjK0Ugc8Z7jr5FNRTKRDy3nBYE9vhprj+tcp&#10;WD2H+su+1z8lHeu42k8uO2esUg+jYTkFkWhI/+Fb+1MreC3h+iX/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GrOcMAAADbAAAADwAAAAAAAAAAAAAAAACYAgAAZHJzL2Rv&#10;d25yZXYueG1sUEsFBgAAAAAEAAQA9QAAAIgDAAAAAA==&#10;" path="m,l,67,,e" filled="f" fillcolor="#810000" strokecolor="#7f604f" strokeweight="2.5pt">
                      <v:path arrowok="t" o:connecttype="custom" o:connectlocs="0,0;0,67;0,0" o:connectangles="0,0,0"/>
                    </v:shape>
                    <v:shape id="Freeform 170" o:spid="_x0000_s1079" style="position:absolute;left:1026;top:1715;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urcIA&#10;AADbAAAADwAAAGRycy9kb3ducmV2LnhtbESPQWsCMRSE7wX/Q3hCbzWrh2pXo6ggCD2oa3/AI3lu&#10;FjcvS5Ku23/fCIUeh5n5hlltBteKnkJsPCuYTgoQxNqbhmsFX9fD2wJETMgGW8+k4IcibNajlxWW&#10;xj/4Qn2VapEhHEtUYFPqSimjtuQwTnxHnL2bDw5TlqGWJuAjw10rZ0XxLh02nBcsdrS3pO/Vt1Nw&#10;dv3hMtfVp5nvws6GSnenY1TqdTxslyASDek//Nc+GgUfM3h+yT9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i6twgAAANsAAAAPAAAAAAAAAAAAAAAAAJgCAABkcnMvZG93&#10;bnJldi54bWxQSwUGAAAAAAQABAD1AAAAhwMAAAAA&#10;" path="m,l,45,,e" filled="f" fillcolor="#810000" strokecolor="#7f604f" strokeweight="2.5pt">
                      <v:path arrowok="t" o:connecttype="custom" o:connectlocs="0,0;0,45;0,0" o:connectangles="0,0,0"/>
                    </v:shape>
                    <v:shape id="Freeform 171" o:spid="_x0000_s1080" style="position:absolute;left:1020;top:1760;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fX0cUA&#10;AADbAAAADwAAAGRycy9kb3ducmV2LnhtbESP3WrCQBSE7wu+w3IEb4putOJPdBURpLYUwZ8HOGaP&#10;STB7NmbXGN++KxR6OczMN8x82ZhC1FS53LKCfi8CQZxYnXOq4HTcdCcgnEfWWFgmBU9ysFy03uYY&#10;a/vgPdUHn4oAYRejgsz7MpbSJRkZdD1bEgfvYiuDPsgqlbrCR4CbQg6iaCQN5hwWMixpnVFyPdyN&#10;gvRnM5Xjr+/1uR5+mu3dvt/Gz51SnXazmoHw1Pj/8F97qxVMP+D1Jfw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9fRxQAAANsAAAAPAAAAAAAAAAAAAAAAAJgCAABkcnMv&#10;ZG93bnJldi54bWxQSwUGAAAAAAQABAD1AAAAigMAAAAA&#10;" path="m,l,25,,e" filled="f" fillcolor="#810000" strokecolor="#7f604f" strokeweight="2.5pt">
                      <v:path arrowok="t" o:connecttype="custom" o:connectlocs="0,0;0,25;0,0" o:connectangles="0,0,0"/>
                    </v:shape>
                  </v:group>
                  <v:shape id="Freeform 172" o:spid="_x0000_s1081" style="position:absolute;left:302;top:1412;width:1941;height:696;visibility:visible;mso-wrap-style:square;v-text-anchor:middle" coordsize="2128,9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h28IA&#10;AADbAAAADwAAAGRycy9kb3ducmV2LnhtbESPS4sCMRCE7wv+h9DCXhbNrMiio1FEEDx48QUem6Tn&#10;oZPOMMmOs/56Iwh7LKrqK2q+7GwlWmp86VjB9zABQaydKTlXcDpuBhMQPiAbrByTgj/ysFz0PuaY&#10;GnfnPbWHkIsIYZ+igiKEOpXS64Is+qGriaOXucZiiLLJpWnwHuG2kqMk+ZEWS44LBda0LkjfDr9W&#10;QXYe4aV9mK7+uua0Z62PGe+U+ux3qxmIQF34D7/bW6NgOobXl/gD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9qHbwgAAANsAAAAPAAAAAAAAAAAAAAAAAJgCAABkcnMvZG93&#10;bnJldi54bWxQSwUGAAAAAAQABAD1AAAAhwMAAAAA&#10;" path="m,809l757,r329,84l1524,676r603,43l2127,830r-652,55l803,952,32,970,,809e" fillcolor="#a2a2a2" stroked="f">
                    <v:path arrowok="t" o:connecttype="custom" o:connectlocs="0,416;629,0;904,43;1268,348;1770,369;1770,426;1227,454;668,489;26,498;0,416;0,416" o:connectangles="0,0,0,0,0,0,0,0,0,0,0"/>
                  </v:shape>
                  <v:shape id="Freeform 173" o:spid="_x0000_s1082" style="position:absolute;left:212;top:1535;width:756;height:534;visibility:visible;mso-wrap-style:square;v-text-anchor:middle" coordsize="828,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iYvMUA&#10;AADbAAAADwAAAGRycy9kb3ducmV2LnhtbESPW2vCQBSE3wX/w3IE33TTFotJsxERSsULtLGX10P2&#10;NAlmz4bsqvHfu0Khj8PMfMOki9404kydqy0reJhGIIgLq2suFXweXidzEM4ja2wsk4IrOVhkw0GK&#10;ibYX/qBz7ksRIOwSVFB53yZSuqIig25qW+Lg/drOoA+yK6Xu8BLgppGPUfQsDdYcFipsaVVRccxP&#10;RsEb8nxz2L1/u6/tKt/H2x93bZ6UGo/65QsIT73/D/+111pBPIP7l/AD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Ji8xQAAANsAAAAPAAAAAAAAAAAAAAAAAJgCAABkcnMv&#10;ZG93bnJldi54bWxQSwUGAAAAAAQABAD1AAAAigMAAAAA&#10;" path="m14,l709,585r25,7l734,604r45,6l779,620r48,11l827,646,641,669r,-15l115,744,61,645,23,586,,532,14,e" fillcolor="#a2a2a2" stroked="f">
                    <v:path arrowok="t" o:connecttype="custom" o:connectlocs="12,0;591,300;612,304;612,310;649,313;649,318;689,324;689,332;534,344;534,336;96,382;51,331;19,301;0,273;12,0;12,0" o:connectangles="0,0,0,0,0,0,0,0,0,0,0,0,0,0,0,0"/>
                  </v:shape>
                  <v:shape id="Freeform 174" o:spid="_x0000_s1083" style="position:absolute;left:1253;top:1714;width:1009;height:285;visibility:visible;mso-wrap-style:square;v-text-anchor:middle" coordsize="1106,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NsJcIA&#10;AADdAAAADwAAAGRycy9kb3ducmV2LnhtbERPTWsCMRC9C/6HMEJvmlWklu1mRQShlx5qldLbsBmT&#10;xc1kTaJu/31TKHibx/ucaj24TtwoxNazgvmsAEHceN2yUXD43E1fQMSErLHzTAp+KMK6Ho8qLLW/&#10;8wfd9smIHMKxRAU2pb6UMjaWHMaZ74kzd/LBYcowGKkD3nO46+SiKJ6lw5Zzg8Wetpaa8/7qFIT3&#10;5fHqzM7YVQjbw+Vbfh2bk1JPk2HzCiLRkB7if/ebzvOLxRL+vskny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U2wlwgAAAN0AAAAPAAAAAAAAAAAAAAAAAJgCAABkcnMvZG93&#10;bnJldi54bWxQSwUGAAAAAAQABAD1AAAAhwMAAAAA&#10;" path="m,154l451,88,398,36,703,r379,245l1105,345,738,397,500,144,104,204,,154e" fillcolor="#a2a2a2" stroked="f">
                    <v:path arrowok="t" o:connecttype="custom" o:connectlocs="0,79;375,45;331,19;585,0;900,125;920,177;614,203;416,74;87,105;0,79;0,79" o:connectangles="0,0,0,0,0,0,0,0,0,0,0"/>
                  </v:shape>
                  <v:group id="Group 175" o:spid="_x0000_s1084" style="position:absolute;left:1160;top:1419;width:1116;height:493" coordorigin="1107,1173" coordsize="1224,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iWm8MAAADdAAAADwAAAGRycy9kb3ducmV2LnhtbERPTYvCMBC9C/6HMII3&#10;TasoUo0isrt4kAXrwuJtaMa22ExKk23rvzcLgrd5vM/Z7HpTiZYaV1pWEE8jEMSZ1SXnCn4un5MV&#10;COeRNVaWScGDHOy2w8EGE207PlOb+lyEEHYJKii8rxMpXVaQQTe1NXHgbrYx6ANscqkb7EK4qeQs&#10;ipbSYMmhocCaDgVl9/TPKPjqsNvP44/2dL8dHtfL4vv3FJNS41G/X4Pw1Pu3+OU+6jA/m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0WJabwwAAAN0AAAAP&#10;AAAAAAAAAAAAAAAAAKoCAABkcnMvZG93bnJldi54bWxQSwUGAAAAAAQABAD6AAAAmgMAAAAA&#10;">
                    <v:shape id="Freeform 176" o:spid="_x0000_s1085" style="position:absolute;left:1165;top:1232;width:578;height:609;visibility:visible;mso-wrap-style:square;v-text-anchor:middle" coordsize="578,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xuMUA&#10;AADdAAAADwAAAGRycy9kb3ducmV2LnhtbESPzW7CQAyE75V4h5Ur9VY25VBByIKqoko9FRF4AJN1&#10;ftqsN8ouSejT4wMSN1sznvmcbSfXqoH60Hg28DZPQBEX3jZcGTgdv16XoEJEtth6JgNXCrDdzJ4y&#10;TK0f+UBDHislIRxSNFDH2KVah6Imh2HuO2LRSt87jLL2lbY9jhLuWr1IknftsGFpqLGjz5qKv/zi&#10;DByqVU77y2rZnt0uXn/L//DDR2NenqePNahIU3yY79ffVvCTheDKNzKC3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srG4xQAAAN0AAAAPAAAAAAAAAAAAAAAAAJgCAABkcnMv&#10;ZG93bnJldi54bWxQSwUGAAAAAAQABAD1AAAAigMAAAAA&#10;" path="m,511r577,97l577,235,207,,,416r,95e" fillcolor="#ffc281" stroked="f">
                      <v:path arrowok="t" o:connecttype="custom" o:connectlocs="0,511;577,608;577,235;207,0;0,416;0,511;0,511" o:connectangles="0,0,0,0,0,0,0"/>
                    </v:shape>
                    <v:shape id="Freeform 177" o:spid="_x0000_s1086" style="position:absolute;left:1513;top:1572;width:87;height:244;visibility:visible;mso-wrap-style:square;v-text-anchor:middle" coordsize="8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7scMA&#10;AADdAAAADwAAAGRycy9kb3ducmV2LnhtbERPTWsCMRC9C/0PYYTeNNFDq6tRRCjYHqqugtfpZrq7&#10;7WaybNI1/fdNQfA2j/c5y3W0jeip87VjDZOxAkFcOFNzqeF8ehnNQPiAbLBxTBp+ycN69TBYYmbc&#10;lY/U56EUKYR9hhqqENpMSl9UZNGPXUucuE/XWQwJdqU0HV5TuG3kVKknabHm1FBhS9uKiu/8x2rg&#10;3eEi4+TtNe6/evO+z5/Vtv/Q+nEYNwsQgWK4i2/unUnz1XQO/9+k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V/7scMAAADdAAAADwAAAAAAAAAAAAAAAACYAgAAZHJzL2Rv&#10;d25yZXYueG1sUEsFBgAAAAAEAAQA9QAAAIgDAAAAAA==&#10;" path="m,228r86,15l65,,,228e" fillcolor="#824200" stroked="f">
                      <v:path arrowok="t" o:connecttype="custom" o:connectlocs="0,228;86,243;65,0;0,228;0,228" o:connectangles="0,0,0,0,0"/>
                    </v:shape>
                    <v:shape id="Freeform 178" o:spid="_x0000_s1087" style="position:absolute;left:1114;top:1224;width:251;height:438;visibility:visible;mso-wrap-style:square;v-text-anchor:middle" coordsize="25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cNcMA&#10;AADdAAAADwAAAGRycy9kb3ducmV2LnhtbESPQYvCQAyF74L/YYjgTacqytJ1FFdQ1qO6F2+hk22L&#10;nUy3M9quv94cBG8v5OXLe8t15yp1pyaUng1Mxgko4szbknMDP+fd6ANUiMgWK89k4J8CrFf93hJT&#10;61s+0v0UcyUQDikaKGKsU61DVpDDMPY1sex+feMwytjk2jbYCtxVepokC+2wZPlQYE3bgrLr6eaE&#10;MteP1l0Ot4db7K8txr9L/YXGDAfd5hNUpC6+za/rbyvxk5nklzYiQa+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cNcMAAADdAAAADwAAAAAAAAAAAAAAAACYAgAAZHJzL2Rv&#10;d25yZXYueG1sUEsFBgAAAAAEAAQA9QAAAIgDAAAAAA==&#10;" path="m,437r52,l250,42,198,,,437e" fillcolor="#ffbf18" stroked="f">
                      <v:path arrowok="t" o:connecttype="custom" o:connectlocs="0,437;52,437;250,42;198,0;0,437;0,437" o:connectangles="0,0,0,0,0,0"/>
                    </v:shape>
                    <v:shape id="Freeform 179" o:spid="_x0000_s1088" style="position:absolute;left:1165;top:1253;width:576;height:464;visibility:visible;mso-wrap-style:square;v-text-anchor:middle" coordsize="576,4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Y8/MQA&#10;AADdAAAADwAAAGRycy9kb3ducmV2LnhtbERPTWvCQBC9F/oflhG8lLqrQmljNmILhRa8JNr7mB2T&#10;YHY2ZDea/PtuQehtHu9z0u1oW3Gl3jeONSwXCgRx6UzDlYbj4fP5FYQPyAZbx6RhIg/b7PEhxcS4&#10;G+d0LUIlYgj7BDXUIXSJlL6syaJfuI44cmfXWwwR9pU0Pd5iuG3lSqkXabHh2FBjRx81lZdisBqa&#10;/Od83K2f/PA9HPb59Da9n1Sh9Xw27jYgAo3hX3x3f5k4X62X8PdNP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PPzEAAAA3QAAAA8AAAAAAAAAAAAAAAAAmAIAAGRycy9k&#10;b3ducmV2LnhtbFBLBQYAAAAABAAEAPUAAACJAwAAAAA=&#10;" path="m,368l184,,575,281r,83l473,463r,-167l432,296,411,222,190,51r,29l166,99,162,87,,415,,368e" fillcolor="#a16252" stroked="f">
                      <v:path arrowok="t" o:connecttype="custom" o:connectlocs="0,368;184,0;575,281;575,364;473,463;473,296;432,296;411,222;190,51;190,80;166,99;162,87;0,415;0,368;0,368" o:connectangles="0,0,0,0,0,0,0,0,0,0,0,0,0,0,0"/>
                    </v:shape>
                    <v:shape id="Freeform 180" o:spid="_x0000_s1089" style="position:absolute;left:1107;top:1209;width:532;height:453;visibility:visible;mso-wrap-style:square;v-text-anchor:middle" coordsize="532,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OSMEA&#10;AADdAAAADwAAAGRycy9kb3ducmV2LnhtbERPTWsCMRC9F/wPYYTealYFKatRRLD1VrSi13EzbhY3&#10;kyXJutv+eiMUepvH+5zFqre1uJMPlWMF41EGgrhwuuJSwfF7+/YOIkRkjbVjUvBDAVbLwcsCc+06&#10;3tP9EEuRQjjkqMDE2ORShsKQxTByDXHirs5bjAn6UmqPXQq3tZxk2UxarDg1GGxoY6i4HVqroD51&#10;eDbtxX+1/PG5P/3isa9mSr0O+/UcRKQ+/ov/3Dud5mfTCTy/SS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7jkjBAAAA3QAAAA8AAAAAAAAAAAAAAAAAmAIAAGRycy9kb3du&#10;cmV2LnhtbFBLBQYAAAAABAAEAPUAAACGAwAAAAA=&#10;" path="m7,452l209,27,498,254r33,l205,,,433r7,19e" fillcolor="#a13f00" stroked="f">
                      <v:path arrowok="t" o:connecttype="custom" o:connectlocs="7,452;209,27;498,254;531,254;205,0;0,433;7,452;7,452" o:connectangles="0,0,0,0,0,0,0,0"/>
                    </v:shape>
                    <v:roundrect id="AutoShape 181" o:spid="_x0000_s1090" style="position:absolute;left:1616;top:1538;width:32;height:32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T5sQA&#10;AADdAAAADwAAAGRycy9kb3ducmV2LnhtbERP3WrCMBS+F3yHcATvNHEFkc4oTjZQxpC5PcBZc9aW&#10;NSc1yWrd0y+C4N35+H7Pct3bRnTkQ+1Yw2yqQBAXztRcavj8eJksQISIbLBxTBouFGC9Gg6WmBt3&#10;5nfqjrEUKYRDjhqqGNtcylBUZDFMXUucuG/nLcYEfSmNx3MKt418UGouLdacGipsaVtR8XP8tRqe&#10;iq/n1/n+tFW+3Sy6Q9b1b38HrcejfvMIIlIf7+Kbe2fSfJVlcP0mnS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20+bEAAAA3QAAAA8AAAAAAAAAAAAAAAAAmAIAAGRycy9k&#10;b3ducmV2LnhtbFBLBQYAAAAABAAEAPUAAACJAwAAAAA=&#10;" fillcolor="#ffbf18" stroked="f">
                      <v:textbox inset="0,0,0,0"/>
                    </v:roundrect>
                    <v:shape id="Freeform 182" o:spid="_x0000_s1091" style="position:absolute;left:1574;top:1543;width:43;height:316;visibility:visible;mso-wrap-style:square;v-text-anchor:middle" coordsize="4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SP/MQA&#10;AADdAAAADwAAAGRycy9kb3ducmV2LnhtbERPTWsCMRC9F/ofwhR6q9mqFVmNshSUXkRqi9DbsBk3&#10;SzeTNInr+u9NodDbPN7nLNeD7URPIbaOFTyPChDEtdMtNwo+PzZPcxAxIWvsHJOCK0VYr+7vllhq&#10;d+F36g+pETmEY4kKTEq+lDLWhizGkfPEmTu5YDFlGBqpA15yuO3kuChm0mLLucGgp1dD9ffhbBW0&#10;/mjCdu98P99V1+P2ZVZ99T9KPT4M1QJEoiH9i//cbzrPLyZT+P0mn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kj/zEAAAA3QAAAA8AAAAAAAAAAAAAAAAAmAIAAGRycy9k&#10;b3ducmV2LnhtbFBLBQYAAAAABAAEAPUAAACJAwAAAAA=&#10;" path="m42,315l,303,,,42,r,315e" fillcolor="#a1a100" stroked="f">
                      <v:path arrowok="t" o:connecttype="custom" o:connectlocs="42,315;0,303;0,0;42,0;42,315;42,315" o:connectangles="0,0,0,0,0,0"/>
                    </v:shape>
                    <v:shape id="Freeform 183" o:spid="_x0000_s1092" style="position:absolute;left:1519;top:1456;width:79;height:72;visibility:visible;mso-wrap-style:square;v-text-anchor:middle" coordsize="7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j8MA&#10;AADdAAAADwAAAGRycy9kb3ducmV2LnhtbERPTWvCQBC9C/0PyxR6092aWiV1lWoJFW+mgj1Os9Mk&#10;mJ0N2a2m/94VBG/zeJ8zX/a2ESfqfO1Yw/NIgSAunKm51LD/yoYzED4gG2wck4Z/8rBcPAzmmBp3&#10;5h2d8lCKGMI+RQ1VCG0qpS8qsuhHriWO3K/rLIYIu1KaDs8x3DZyrNSrtFhzbKiwpXVFxTH/sxqm&#10;Sfaxzu2POyr/8k3bLFnZz4PWT4/9+xuIQH24i2/ujYnzVTKB6zfxBLm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Qj8MAAADdAAAADwAAAAAAAAAAAAAAAACYAgAAZHJzL2Rv&#10;d25yZXYueG1sUEsFBgAAAAAEAAQA9QAAAIgDAAAAAA==&#10;" path="m,71l71,r7,62l,71e" fillcolor="#522210" stroked="f">
                      <v:path arrowok="t" o:connecttype="custom" o:connectlocs="0,71;71,0;78,62;0,71;0,71" o:connectangles="0,0,0,0,0"/>
                    </v:shape>
                    <v:shape id="Freeform 184" o:spid="_x0000_s1093" style="position:absolute;left:1529;top:1545;width:255;height:14;visibility:visible;mso-wrap-style:square;v-text-anchor:middle" coordsize="25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ZVsEA&#10;AADdAAAADwAAAGRycy9kb3ducmV2LnhtbERPS2sCMRC+F/wPYYTeatatiGyNIpVCr/VBr8Nm3Kwm&#10;k2UTs9t/3wiF3ubje856OzorEvWh9axgPitAENdet9woOB0/XlYgQkTWaD2Tgh8KsN1MntZYaT/w&#10;F6VDbEQO4VChAhNjV0kZakMOw8x3xJm7+N5hzLBvpO5xyOHOyrIoltJhy7nBYEfvhurb4e4U3BLa&#10;/XlRpjCU306b1TXZ+16p5+m4ewMRaYz/4j/3p87zi9clPL7JJ8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MGVbBAAAA3QAAAA8AAAAAAAAAAAAAAAAAmAIAAGRycy9kb3du&#10;cmV2LnhtbFBLBQYAAAAABAAEAPUAAACGAwAAAAA=&#10;" path="m,6l74,,254,1,74,13,,6e" fillcolor="#522210" stroked="f">
                      <v:path arrowok="t" o:connecttype="custom" o:connectlocs="0,6;74,0;254,1;74,13;0,6;0,6" o:connectangles="0,0,0,0,0,0"/>
                    </v:shape>
                    <v:shape id="Freeform 185" o:spid="_x0000_s1094" style="position:absolute;left:1519;top:1518;width:89;height:34;visibility:visible;mso-wrap-style:square;v-text-anchor:middle" coordsize="8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GFIcUA&#10;AADdAAAADwAAAGRycy9kb3ducmV2LnhtbERPTWvCQBC9C/0PyxS8SN1oQUt0lVIUqxcxLaXHMTtm&#10;o9nZkN2a9N93C4K3ebzPmS87W4krNb50rGA0TEAQ506XXCj4/Fg/vYDwAVlj5ZgU/JKH5eKhN8dU&#10;u5YPdM1CIWII+xQVmBDqVEqfG7Loh64mjtzJNRZDhE0hdYNtDLeVHCfJRFosOTYYrOnNUH7JfqyC&#10;L73+Hpmj2a0G2/Yc7OZ0GGz3SvUfu9cZiEBduItv7ncd5yfPU/j/Jp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UYUhxQAAAN0AAAAPAAAAAAAAAAAAAAAAAJgCAABkcnMv&#10;ZG93bnJldi54bWxQSwUGAAAAAAQABAD1AAAAigMAAAAA&#10;" path="m,9l78,,88,28,10,33,,9e" fillcolor="#824200" stroked="f">
                      <v:path arrowok="t" o:connecttype="custom" o:connectlocs="0,9;78,0;88,28;10,33;0,9;0,9" o:connectangles="0,0,0,0,0,0"/>
                    </v:shape>
                    <v:shape id="Freeform 186" o:spid="_x0000_s1095" style="position:absolute;left:1742;top:1281;width:559;height:560;visibility:visible;mso-wrap-style:square;v-text-anchor:middle" coordsize="559,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RwPsUA&#10;AADdAAAADwAAAGRycy9kb3ducmV2LnhtbESPSWsDMQyF74X+B6NCb42nTQjtJE4ogUKOWbqQmxhr&#10;FjKWB9uZ5d9Xh0JvEu/pvU/r7eha1VOIjWcDz7MMFHHhbcOVgc/zx9MrqJiQLbaeycBEEbab+7s1&#10;5tYPfKT+lColIRxzNFCn1OVax6Imh3HmO2LRSh8cJllDpW3AQcJdq1+ybKkdNiwNNXa0q6m4nm7O&#10;wOUrLPY/l2l4O3zv2nJZ6sN07o15fBjfV6ASjenf/He9t4KfzQVX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HA+xQAAAN0AAAAPAAAAAAAAAAAAAAAAAJgCAABkcnMv&#10;ZG93bnJldi54bWxQSwUGAAAAAAQABAD1AAAAigMAAAAA&#10;" path="m,559l558,542r,-250l255,51,,,,559e" fillcolor="#e0a175" stroked="f">
                      <v:path arrowok="t" o:connecttype="custom" o:connectlocs="0,559;558,542;558,292;255,51;0,0;0,559;0,559" o:connectangles="0,0,0,0,0,0,0"/>
                    </v:shape>
                    <v:shape id="Freeform 187" o:spid="_x0000_s1096" style="position:absolute;left:1310;top:1209;width:1021;height:356;visibility:visible;mso-wrap-style:square;v-text-anchor:middle" coordsize="1021,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zZ8YA&#10;AADdAAAADwAAAGRycy9kb3ducmV2LnhtbERPTWvCQBC9F/wPyxS8FN210qLRVbQitAcPTUTwNmTH&#10;JDU7G7Krpv31XaHQ2zze58yXna3FlVpfOdYwGioQxLkzFRca9tl2MAHhA7LB2jFp+CYPy0XvYY6J&#10;cTf+pGsaChFD2CeooQyhSaT0eUkW/dA1xJE7udZiiLAtpGnxFsNtLZ+VepUWK44NJTb0VlJ+Ti9W&#10;w/Hj/KLSp59Rt1vvDmaz2tivLNO6/9itZiACdeFf/Od+N3G+Gk/h/k08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rzZ8YAAADdAAAADwAAAAAAAAAAAAAAAACYAgAAZHJz&#10;L2Rvd25yZXYueG1sUEsFBgAAAAAEAAQA9QAAAIsDAAAAAA==&#10;" path="m,l900,114r120,241l285,309r-5,-62l314,247,,e" fillcolor="#824200" stroked="f">
                      <v:path arrowok="t" o:connecttype="custom" o:connectlocs="0,0;900,114;1020,355;285,309;280,247;314,247;0,0;0,0" o:connectangles="0,0,0,0,0,0,0,0"/>
                    </v:shape>
                    <v:shape id="Freeform 188" o:spid="_x0000_s1097" style="position:absolute;left:1740;top:1264;width:503;height:354;visibility:visible;mso-wrap-style:square;v-text-anchor:middle" coordsize="503,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YJ8cA&#10;AADdAAAADwAAAGRycy9kb3ducmV2LnhtbESPQUvDQBCF74L/YRnBm921ikjabSkRUXIpRj30NmSn&#10;SWh2NmTXNPXXdw6F3mZ4b977ZrmefKdGGmIb2MLjzIAiroJrubbw8/3+8AoqJmSHXWCycKII69Xt&#10;zRIzF478RWOZaiUhHDO00KTUZ1rHqiGPcRZ6YtH2YfCYZB1q7QY8Srjv9NyYF+2xZWlosKe8oepQ&#10;/nkL+X+bV7+63J2Kovgwb/utfpqP1t7fTZsFqERTupov159O8M2z8Ms3MoJen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oWCfHAAAA3QAAAA8AAAAAAAAAAAAAAAAAmAIAAGRy&#10;cy9kb3ducmV2LnhtbFBLBQYAAAAABAAEAPUAAACMAwAAAAA=&#10;" path="m,268r,85l66,353r47,-81l382,272r,40l502,312,340,14,169,,36,272,,268e" fillcolor="#ff8100" stroked="f">
                      <v:path arrowok="t" o:connecttype="custom" o:connectlocs="0,268;0,353;66,353;113,272;382,272;382,312;502,312;340,14;169,0;36,272;0,268;0,268" o:connectangles="0,0,0,0,0,0,0,0,0,0,0,0"/>
                    </v:shape>
                    <v:shape id="Freeform 189" o:spid="_x0000_s1098" style="position:absolute;left:1935;top:1173;width:165;height:115;visibility:visible;mso-wrap-style:square;v-text-anchor:middle" coordsize="16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0usUA&#10;AADdAAAADwAAAGRycy9kb3ducmV2LnhtbERPS2vCQBC+F/oflil4qxurWE2zShGkgvTgA8TbNDtm&#10;Q7KzIbs10V/fLRR6m4/vOdmyt7W4UutLxwpGwwQEce50yYWC42H9PAPhA7LG2jEpuJGH5eLxIcNU&#10;u453dN2HQsQQ9ikqMCE0qZQ+N2TRD11DHLmLay2GCNtC6ha7GG5r+ZIkU2mx5NhgsKGVobzaf1sF&#10;9+5gtpcvea5fT+dq+jHW+W3+qdTgqX9/AxGoD//iP/dGx/nJZAS/38QT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77S6xQAAAN0AAAAPAAAAAAAAAAAAAAAAAJgCAABkcnMv&#10;ZG93bnJldi54bWxQSwUGAAAAAAQABAD1AAAAigMAAAAA&#10;" path="m32,l,93r164,21l32,e" fillcolor="#7f604f" stroked="f">
                      <v:path arrowok="t" o:connecttype="custom" o:connectlocs="32,0;0,93;164,114;32,0;32,0" o:connectangles="0,0,0,0,0"/>
                    </v:shape>
                    <v:shape id="Freeform 190" o:spid="_x0000_s1099" style="position:absolute;left:1700;top:1173;width:268;height:347;visibility:visible;mso-wrap-style:square;v-text-anchor:middle" coordsize="268,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fr/sMA&#10;AADdAAAADwAAAGRycy9kb3ducmV2LnhtbERPTWvCQBC9C/6HZYTezEapRVJXEUHoRcFEpMdpdpJN&#10;zc6G7Fbjv3cLhd7m8T5ntRlsK27U+8axglmSgiAunW64VnAu9tMlCB+QNbaOScGDPGzW49EKM+3u&#10;fKJbHmoRQ9hnqMCE0GVS+tKQRZ+4jjhylesthgj7Wuoe7zHctnKepm/SYsOxwWBHO0PlNf+xCvb5&#10;cbgUlfnMF9WhXXwdCmerb6VeJsP2HUSgIfyL/9wfOs5PX+fw+008Qa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fr/sMAAADdAAAADwAAAAAAAAAAAAAAAACYAgAAZHJzL2Rv&#10;d25yZXYueG1sUEsFBgAAAAAEAAQA9QAAAIgDAAAAAA==&#10;" path="m267,l239,91,76,346,,105,267,e" fillcolor="#522210" stroked="f">
                      <v:path arrowok="t" o:connecttype="custom" o:connectlocs="267,0;239,91;76,346;0,105;267,0;267,0" o:connectangles="0,0,0,0,0,0"/>
                    </v:shape>
                    <v:shape id="Freeform 191" o:spid="_x0000_s1100" style="position:absolute;left:2047;top:1306;width:192;height:254;visibility:visible;mso-wrap-style:square;v-text-anchor:middle" coordsize="192,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3iMMMA&#10;AADdAAAADwAAAGRycy9kb3ducmV2LnhtbERPTWvCQBC9C/6HZQq9mU1bW0rMKjY2VI9NPXgcsmMS&#10;zM6G7GpSf31XKHibx/ucdDWaVlyod41lBU9RDIK4tLrhSsH+J5+9g3AeWWNrmRT8koPVcjpJMdF2&#10;4G+6FL4SIYRdggpq77tESlfWZNBFtiMO3NH2Bn2AfSV1j0MIN618juM3abDh0FBjR1lN5ak4GwVZ&#10;YT64kp+nA21es/kuv37t8KrU48O4XoDwNPq7+N+91WF+PH+B2zfh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3iMMMAAADdAAAADwAAAAAAAAAAAAAAAACYAgAAZHJzL2Rv&#10;d25yZXYueG1sUEsFBgAAAAAEAAQA9QAAAIgDAAAAAA==&#10;" path="m50,l,21,124,253r67,l50,e" fillcolor="#a16252" stroked="f">
                      <v:path arrowok="t" o:connecttype="custom" o:connectlocs="50,0;0,21;124,253;191,253;50,0;50,0" o:connectangles="0,0,0,0,0,0"/>
                    </v:shape>
                    <v:shape id="Freeform 192" o:spid="_x0000_s1101" style="position:absolute;left:1923;top:1281;width:173;height:47;visibility:visible;mso-wrap-style:square;v-text-anchor:middle" coordsize="17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Rx8IA&#10;AADdAAAADwAAAGRycy9kb3ducmV2LnhtbERPTWvCQBC9F/wPywi91U1bqZq6ikgLHmtUvA670yQ0&#10;OxuzU5P++26h4G0e73OW68E36kpdrAMbeJxkoIhtcDWXBo6H94c5qCjIDpvAZOCHIqxXo7sl5i70&#10;vKdrIaVKIRxzNFCJtLnW0VbkMU5CS5y4z9B5lAS7UrsO+xTuG/2UZS/aY82pocKWthXZr+LbG8CZ&#10;9Paj3F60PT3L/q3g2W5xNuZ+PGxeQQkNchP/u3cuzc+mU/j7Jp2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ZHHwgAAAN0AAAAPAAAAAAAAAAAAAAAAAJgCAABkcnMvZG93&#10;bnJldi54bWxQSwUGAAAAAAQABAD1AAAAhwMAAAAA&#10;" path="m172,27l124,46,,36,25,,172,27e" fillcolor="#824200" stroked="f">
                      <v:path arrowok="t" o:connecttype="custom" o:connectlocs="172,27;124,46;0,36;25,0;172,27;172,27" o:connectangles="0,0,0,0,0,0"/>
                    </v:shape>
                    <v:shape id="Freeform 193" o:spid="_x0000_s1102" style="position:absolute;left:1595;top:1266;width:729;height:297;visibility:visible;mso-wrap-style:square;v-text-anchor:middle" coordsize="72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7+mcMA&#10;AADdAAAADwAAAGRycy9kb3ducmV2LnhtbERPS2vCQBC+F/wPywi91U2lisZsxL5Q6KVVEbwN2WkS&#10;zM6G3W2M/94VhN7m43tOtuxNIzpyvras4HmUgCAurK65VLDffT7NQPiArLGxTAou5GGZDx4yTLU9&#10;8w9121CKGMI+RQVVCG0qpS8qMuhHtiWO3K91BkOErpTa4TmGm0aOk2QqDdYcGyps6a2i4rT9Mwq+&#10;7a5v3g/jI31YN5sfad19vbJSj8N+tQARqA//4rt7o+P85GUCt2/iCTK/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7+mcMAAADdAAAADwAAAAAAAAAAAAAAAACYAgAAZHJzL2Rv&#10;d25yZXYueG1sUEsFBgAAAAAEAAQA9QAAAIgDAAAAAA==&#10;" path="m,252r8,28l188,280,351,23,491,44,633,296r87,-6l728,282,642,270,504,21,341,,181,252,,252e" fillcolor="#a13f00" stroked="f">
                      <v:path arrowok="t" o:connecttype="custom" o:connectlocs="0,252;8,280;188,280;351,23;491,44;633,296;720,290;728,282;642,270;504,21;341,0;181,252;0,252;0,252" o:connectangles="0,0,0,0,0,0,0,0,0,0,0,0,0,0"/>
                    </v:shape>
                    <v:shape id="Freeform 194" o:spid="_x0000_s1103" style="position:absolute;left:1275;top:1522;width:143;height:64;visibility:visible;mso-wrap-style:square;v-text-anchor:middle" coordsize="14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SiWcIA&#10;AADdAAAADwAAAGRycy9kb3ducmV2LnhtbERPS4vCMBC+L/gfwgje1kQRWapRRBQV9uLjoLehmW27&#10;bSalibb+e7Mg7G0+vufMl52txIMaXzjWMBoqEMSpMwVnGi7n7ecXCB+QDVaOScOTPCwXvY85Jsa1&#10;fKTHKWQihrBPUEMeQp1I6dOcLPqhq4kj9+MaiyHCJpOmwTaG20qOlZpKiwXHhhxrWueUlqe71YCH&#10;7+cOZSh/d+PzweNF3fC60XrQ71YzEIG68C9+u/cmzleTKfx9E0+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KJZwgAAAN0AAAAPAAAAAAAAAAAAAAAAAJgCAABkcnMvZG93&#10;bnJldi54bWxQSwUGAAAAAAQABAD1AAAAhwMAAAAA&#10;" path="m,63l83,r59,63l,63e" fillcolor="#a13f00" stroked="f">
                      <v:path arrowok="t" o:connecttype="custom" o:connectlocs="0,63;83,0;142,63;0,63;0,63" o:connectangles="0,0,0,0,0"/>
                    </v:shape>
                    <v:shape id="Freeform 195" o:spid="_x0000_s1104" style="position:absolute;left:1363;top:1589;width:57;height:65;visibility:visible;mso-wrap-style:square;v-text-anchor:middle" coordsize="5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arsAA&#10;AADdAAAADwAAAGRycy9kb3ducmV2LnhtbERPTYvCMBC9C/6HMMLeNNUVXapRpLjiVethj0MzNsVm&#10;UppY23+/ERb2No/3Odt9b2vRUesrxwrmswQEceF0xaWCW/49/QLhA7LG2jEpGMjDfjcebTHV7sUX&#10;6q6hFDGEfYoKTAhNKqUvDFn0M9cQR+7uWoshwraUusVXDLe1XCTJSlqsODYYbCgzVDyuT6vgM/95&#10;ZMeFGe5dQzWdsstqPhilPib9YQMiUB/+xX/us47zk+Ua3t/E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QarsAAAADdAAAADwAAAAAAAAAAAAAAAACYAgAAZHJzL2Rvd25y&#10;ZXYueG1sUEsFBgAAAAAEAAQA9QAAAIUDAAAAAA==&#10;" path="m,l,64,56,6,,e" fillcolor="#ff8100" stroked="f">
                      <v:path arrowok="t" o:connecttype="custom" o:connectlocs="0,0;0,64;56,6;0,0;0,0" o:connectangles="0,0,0,0,0"/>
                    </v:shape>
                    <v:shape id="Freeform 196" o:spid="_x0000_s1105" style="position:absolute;left:1275;top:1583;width:145;height:11;visibility:visible;mso-wrap-style:square;v-text-anchor:middle" coordsize="14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98W8UA&#10;AADdAAAADwAAAGRycy9kb3ducmV2LnhtbESPQWvCQBCF74X+h2UKXkrdKJKW6CqlEPQkqL14G7Jj&#10;NpidjdlV47/vHAreZnhv3vtmsRp8q27Uxyawgck4A0VcBdtwbeD3UH58gYoJ2WIbmAw8KMJq+fqy&#10;wMKGO+/otk+1khCOBRpwKXWF1rFy5DGOQ0cs2in0HpOsfa1tj3cJ962eZlmuPTYsDQ47+nFUnfdX&#10;b4DXIT/xtrxsdV4e3edlMns/tsaM3obvOahEQ3qa/683VvCzmeDKNzKC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L3xbxQAAAN0AAAAPAAAAAAAAAAAAAAAAAJgCAABkcnMv&#10;ZG93bnJldi54bWxQSwUGAAAAAAQABAD1AAAAigMAAAAA&#10;" path="m,l140,r4,10l6,10,,e" fillcolor="#522210" stroked="f">
                      <v:path arrowok="t" o:connecttype="custom" o:connectlocs="0,0;140,0;144,10;6,10;0,0;0,0" o:connectangles="0,0,0,0,0,0"/>
                    </v:shape>
                    <v:shape id="Freeform 197" o:spid="_x0000_s1106" style="position:absolute;left:1281;top:1593;width:83;height:183;visibility:visible;mso-wrap-style:square;v-text-anchor:middle" coordsize="8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euNcAA&#10;AADdAAAADwAAAGRycy9kb3ducmV2LnhtbERPTYvCMBC9C/6HMIIX0VQR0WqUIgh6q+1e9jY0Y1ts&#10;JqWJ2v33G0HwNo/3ObtDbxrxpM7VlhXMZxEI4sLqmksFP/lpugbhPLLGxjIp+CMHh/1wsMNY2xdf&#10;6Zn5UoQQdjEqqLxvYyldUZFBN7MtceButjPoA+xKqTt8hXDTyEUUraTBmkNDhS0dKyru2cMo0D69&#10;rB/JxOTNKfudpEWZ9iZRajzqky0IT73/ij/usw7zo+UG3t+EE+T+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XeuNcAAAADdAAAADwAAAAAAAAAAAAAAAACYAgAAZHJzL2Rvd25y&#10;ZXYueG1sUEsFBgAAAAAEAAQA9QAAAIUDAAAAAA==&#10;" path="m,l82,r,182l,169,,e" fillcolor="#a16252" stroked="f">
                      <v:path arrowok="t" o:connecttype="custom" o:connectlocs="0,0;82,0;82,182;0,169;0,0;0,0" o:connectangles="0,0,0,0,0,0"/>
                    </v:shape>
                    <v:shape id="Freeform 198" o:spid="_x0000_s1107" style="position:absolute;left:1281;top:1595;width:83;height:56;visibility:visible;mso-wrap-style:square;v-text-anchor:middle" coordsize="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fnpMUA&#10;AADdAAAADwAAAGRycy9kb3ducmV2LnhtbESPQWsCMRCF7wX/Qxiht5rVUpGtUURa8FRYFbwOm+nu&#10;6mayTVJN/33nIHib4b1575vlOrteXSnEzrOB6aQARVx723Fj4Hj4fFmAignZYu+ZDPxRhPVq9LTE&#10;0vobV3Tdp0ZJCMcSDbQpDaXWsW7JYZz4gVi0bx8cJllDo23Am4S7Xs+KYq4ddiwNLQ60bam+7H+d&#10;gUWebr9Op0uVfz5e9bnaOd+EmTHP47x5B5Uop4f5fr2zgl+8Cb98Iy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ekxQAAAN0AAAAPAAAAAAAAAAAAAAAAAJgCAABkcnMv&#10;ZG93bnJldi54bWxQSwUGAAAAAAQABAD1AAAAigMAAAAA&#10;" path="m,l82,r,55l,55,,e" fillcolor="#7f604f" stroked="f">
                      <v:path arrowok="t" o:connecttype="custom" o:connectlocs="0,0;82,0;82,55;0,55;0,0;0,0" o:connectangles="0,0,0,0,0,0"/>
                    </v:shape>
                    <v:shape id="Freeform 199" o:spid="_x0000_s1108" style="position:absolute;left:1289;top:1602;width:70;height:174;visibility:visible;mso-wrap-style:square;v-text-anchor:middle" coordsize="7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PbL8MA&#10;AADdAAAADwAAAGRycy9kb3ducmV2LnhtbERPS2sCMRC+F/wPYYTealahRVajqCgqvdTHweOwGbOL&#10;yWTdRF3/fVMoeJuP7znjaeusuFMTKs8K+r0MBHHhdcVGwfGw+hiCCBFZo/VMCp4UYDrpvI0x1/7B&#10;O7rvoxEphEOOCsoY61zKUJTkMPR8TZy4s28cxgQbI3WDjxTurBxk2Zd0WHFqKLGmRUnFZX9zCqwd&#10;LK/fm+FtfdrGpTntfua0Nkq9d9vZCESkNr7E/+6NTvOzzz78fZNOk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PbL8MAAADdAAAADwAAAAAAAAAAAAAAAACYAgAAZHJzL2Rv&#10;d25yZXYueG1sUEsFBgAAAAAEAAQA9QAAAIgDAAAAAA==&#10;" path="m,160l,,69,r,173e" filled="f" fillcolor="#810000" strokecolor="#522210" strokeweight="2.5pt">
                      <v:path arrowok="t" o:connecttype="custom" o:connectlocs="0,160;0,0;69,0;69,173" o:connectangles="0,0,0,0"/>
                    </v:shape>
                    <v:shape id="Freeform 200" o:spid="_x0000_s1109" style="position:absolute;left:1294;top:1613;width:27;height:42;visibility:visible;mso-wrap-style:square;v-text-anchor:middle" coordsize="2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PtV8UA&#10;AADdAAAADwAAAGRycy9kb3ducmV2LnhtbESPQWsCMRCF7wX/Qxiht5rtQqXdGqUootJDWyv0Om7G&#10;zeJmEpKo6783hUJvM7w373szmfW2E2cKsXWs4HFUgCCunW65UbD7Xj48g4gJWWPnmBRcKcJsOrib&#10;YKXdhb/ovE2NyCEcK1RgUvKVlLE2ZDGOnCfO2sEFiymvoZE64CWH206WRTGWFlvOBIOe5obq4/Zk&#10;M2Tl35v9h//ZlfuX9MnGB7PYKHU/7N9eQSTq07/573qtc/3iqYTfb/IIcn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U+1XxQAAAN0AAAAPAAAAAAAAAAAAAAAAAJgCAABkcnMv&#10;ZG93bnJldi54bWxQSwUGAAAAAAQABAD1AAAAigMAAAAA&#10;" path="m,l,41r26,e" filled="f" fillcolor="#810000" strokecolor="#a1a100" strokeweight="2.5pt">
                      <v:path arrowok="t" o:connecttype="custom" o:connectlocs="0,0;0,41;26,41" o:connectangles="0,0,0"/>
                    </v:shape>
                    <v:shape id="Freeform 201" o:spid="_x0000_s1110" style="position:absolute;left:1296;top:1614;width:25;height:44;visibility:visible;mso-wrap-style:square;v-text-anchor:middle" coordsize="2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LU18IA&#10;AADdAAAADwAAAGRycy9kb3ducmV2LnhtbERPTYvCMBC9L/gfwgjeNHVFWapRpCCsF1FXEG9jM7bF&#10;ZlKaqK2/3gjC3ubxPme2aEwp7lS7wrKC4SACQZxaXXCm4PC36v+AcB5ZY2mZFLTkYDHvfM0w1vbB&#10;O7rvfSZCCLsYFeTeV7GULs3JoBvYijhwF1sb9AHWmdQ1PkK4KeV3FE2kwYJDQ44VJTml1/3NKDhP&#10;TtvD2rfP8pi05nZqiRK9UarXbZZTEJ4a/y/+uH91mB+NR/D+Jpw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tTXwgAAAN0AAAAPAAAAAAAAAAAAAAAAAJgCAABkcnMvZG93&#10;bnJldi54bWxQSwUGAAAAAAQABAD1AAAAhwMAAAAA&#10;" path="m,l,43r24,e" filled="f" fillcolor="#810000" strokecolor="#522210" strokeweight="2.5pt">
                      <v:path arrowok="t" o:connecttype="custom" o:connectlocs="0,0;0,43;24,43" o:connectangles="0,0,0"/>
                    </v:shape>
                    <v:shape id="Freeform 202" o:spid="_x0000_s1111" style="position:absolute;left:1326;top:1613;width:26;height:42;visibility:visible;mso-wrap-style:square;v-text-anchor:middle" coordsize="2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pkMQA&#10;AADdAAAADwAAAGRycy9kb3ducmV2LnhtbERPTWsCMRC9F/ofwgi9FE2sWmRrlCIUeqhQtXiebsbN&#10;spvJuknd9d+bguBtHu9zFqve1eJMbSg9axiPFAji3JuSCw0/+4/hHESIyAZrz6ThQgFWy8eHBWbG&#10;d7yl8y4WIoVwyFCDjbHJpAy5JYdh5BvixB196zAm2BbStNilcFfLF6VepcOSU4PFhtaW8mr35zR4&#10;1Rzs6XdeTWZfpsfquduM999aPw369zcQkfp4F9/cnybNV7Mp/H+TTp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SqZDEAAAA3QAAAA8AAAAAAAAAAAAAAAAAmAIAAGRycy9k&#10;b3ducmV2LnhtbFBLBQYAAAAABAAEAPUAAACJAwAAAAA=&#10;" path="m,l,41r25,e" filled="f" fillcolor="#810000" strokecolor="#a1a100" strokeweight="2.5pt">
                      <v:path arrowok="t" o:connecttype="custom" o:connectlocs="0,0;0,41;25,41" o:connectangles="0,0,0"/>
                    </v:shape>
                    <v:shape id="Freeform 203" o:spid="_x0000_s1112" style="position:absolute;left:1327;top:1614;width:27;height:44;visibility:visible;mso-wrap-style:square;v-text-anchor:middle" coordsize="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vfMAA&#10;AADdAAAADwAAAGRycy9kb3ducmV2LnhtbERPTWsCMRC9F/ofwgjealZBka1RtCDs1VUo3oZkullM&#10;JksSdfvvm0Kht3m8z9nsRu/Eg2LqAyuYzyoQxDqYnjsFl/PxbQ0iZWSDLjAp+KYEu+3rywZrE558&#10;okebO1FCONWowOY81FImbcljmoWBuHBfIXrMBcZOmojPEu6dXFTVSnrsuTRYHOjDkr61d69A2+Mh&#10;67ax7vYZm/364sbmOldqOhn37yAyjflf/OduTJlfLZfw+005QW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UvfMAAAADdAAAADwAAAAAAAAAAAAAAAACYAgAAZHJzL2Rvd25y&#10;ZXYueG1sUEsFBgAAAAAEAAQA9QAAAIUDAAAAAA==&#10;" path="m,l,43r26,e" filled="f" fillcolor="#810000" strokecolor="#522210" strokeweight="2.5pt">
                      <v:path arrowok="t" o:connecttype="custom" o:connectlocs="0,0;0,43;26,43" o:connectangles="0,0,0"/>
                    </v:shape>
                    <v:shape id="Freeform 204" o:spid="_x0000_s1113" style="position:absolute;left:1294;top:1663;width:27;height:46;visibility:visible;mso-wrap-style:square;v-text-anchor:middle" coordsize="2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T8IA&#10;AADdAAAADwAAAGRycy9kb3ducmV2LnhtbERPTYvCMBC9L/gfwgje1tRFRapRZHHBPS1WL96GZmyK&#10;zSQ2Wdv99xtB8DaP9zmrTW8bcac21I4VTMYZCOLS6ZorBafj1/sCRIjIGhvHpOCPAmzWg7cV5tp1&#10;fKB7ESuRQjjkqMDE6HMpQ2nIYhg7T5y4i2stxgTbSuoWuxRuG/mRZXNpsebUYNDTp6HyWvxaBbLb&#10;nRfFz+5yK6ffXX+o/X5ivFKjYb9dgojUx5f46d7rND+bzeHxTTp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8sZPwgAAAN0AAAAPAAAAAAAAAAAAAAAAAJgCAABkcnMvZG93&#10;bnJldi54bWxQSwUGAAAAAAQABAD1AAAAhwMAAAAA&#10;" path="m,l,45r26,e" filled="f" fillcolor="#810000" strokecolor="#a1a100" strokeweight="2.5pt">
                      <v:path arrowok="t" o:connecttype="custom" o:connectlocs="0,0;0,45;26,45" o:connectangles="0,0,0"/>
                    </v:shape>
                    <v:shape id="Freeform 205" o:spid="_x0000_s1114" style="position:absolute;left:1296;top:1665;width:25;height:44;visibility:visible;mso-wrap-style:square;v-text-anchor:middle" coordsize="2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S1MIA&#10;AADdAAAADwAAAGRycy9kb3ducmV2LnhtbERPTYvCMBC9L/gfwgje1lRBd6lGkYKgF1FXEG9jM7bF&#10;ZlKaqK2/3gjC3ubxPmc6b0wp7lS7wrKCQT8CQZxaXXCm4PC3/P4F4TyyxtIyKWjJwXzW+ZpirO2D&#10;d3Tf+0yEEHYxKsi9r2IpXZqTQde3FXHgLrY26AOsM6lrfIRwU8phFI2lwYJDQ44VJTml1/3NKDiP&#10;T9vD2rfP8pi05nZqiRK9UarXbRYTEJ4a/y/+uFc6zI9GP/D+Jp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6dLUwgAAAN0AAAAPAAAAAAAAAAAAAAAAAJgCAABkcnMvZG93&#10;bnJldi54bWxQSwUGAAAAAAQABAD1AAAAhwMAAAAA&#10;" path="m,l,43r24,e" filled="f" fillcolor="#810000" strokecolor="#522210" strokeweight="2.5pt">
                      <v:path arrowok="t" o:connecttype="custom" o:connectlocs="0,0;0,43;24,43" o:connectangles="0,0,0"/>
                    </v:shape>
                    <v:shape id="Freeform 206" o:spid="_x0000_s1115" style="position:absolute;left:1326;top:1663;width:26;height:46;visibility:visible;mso-wrap-style:square;v-text-anchor:middle" coordsize="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6Hw8UA&#10;AADdAAAADwAAAGRycy9kb3ducmV2LnhtbESPW2vCQBCF3wv+h2WEvtWNgRaJrqKCF2gpeMHnITsm&#10;wexsyK4m/nvnodC3Gc6Zc76ZLXpXqwe1ofJsYDxKQBHn3lZcGDifNh8TUCEiW6w9k4EnBVjMB28z&#10;zKzv+ECPYyyUhHDI0EAZY5NpHfKSHIaRb4hFu/rWYZS1LbRtsZNwV+s0Sb60w4qlocSG1iXlt+Pd&#10;Gfje+MlltUu5r5+x+/ldbXdpszXmfdgvp6Ai9fHf/He9t4KffAqufCMj6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ofDxQAAAN0AAAAPAAAAAAAAAAAAAAAAAJgCAABkcnMv&#10;ZG93bnJldi54bWxQSwUGAAAAAAQABAD1AAAAigMAAAAA&#10;" path="m,l,45r25,e" filled="f" fillcolor="#810000" strokecolor="#a1a100" strokeweight="2.5pt">
                      <v:path arrowok="t" o:connecttype="custom" o:connectlocs="0,0;0,45;25,45" o:connectangles="0,0,0"/>
                    </v:shape>
                    <v:shape id="Freeform 207" o:spid="_x0000_s1116" style="position:absolute;left:1327;top:1665;width:27;height:44;visibility:visible;mso-wrap-style:square;v-text-anchor:middle" coordsize="2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lecEA&#10;AADdAAAADwAAAGRycy9kb3ducmV2LnhtbERPTWsCMRC9F/wPYYTeulkLFbsaxRaEvXYrSG9DMm4W&#10;k8mSpLr9901B6G0e73M2u8k7caWYhsAKFlUNglgHM3Cv4Ph5eFqBSBnZoAtMCn4owW47e9hgY8KN&#10;P+ja5V6UEE4NKrA5j42USVvymKowEhfuHKLHXGDspYl4K+Heyee6XkqPA5cGiyO9W9KX7tsr0Pbw&#10;lnXXWnc5xXa/Orqp/Voo9Tif9msQmab8L767W1Pm1y+v8PdNOUF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4JXnBAAAA3QAAAA8AAAAAAAAAAAAAAAAAmAIAAGRycy9kb3du&#10;cmV2LnhtbFBLBQYAAAAABAAEAPUAAACGAwAAAAA=&#10;" path="m,l,43r26,e" filled="f" fillcolor="#810000" strokecolor="#522210" strokeweight="2.5pt">
                      <v:path arrowok="t" o:connecttype="custom" o:connectlocs="0,0;0,43;26,43" o:connectangles="0,0,0"/>
                    </v:shape>
                    <v:shape id="Freeform 208" o:spid="_x0000_s1117" style="position:absolute;left:1192;top:1632;width:42;height:97;visibility:visible;mso-wrap-style:square;v-text-anchor:middle" coordsize="4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Hdq8UA&#10;AADdAAAADwAAAGRycy9kb3ducmV2LnhtbESPQWvCQBCF70L/wzKF3nTTQkWjq1hB8Gqshd6G7JiN&#10;ZmfT7KrRX985FHqb4b1575v5sveNulIX68AGXkcZKOIy2JorA5/7zXACKiZki01gMnCnCMvF02CO&#10;uQ033tG1SJWSEI45GnAptbnWsXTkMY5CSyzaMXQek6xdpW2HNwn3jX7LsrH2WLM0OGxp7ag8Fxdv&#10;4DR9TH4eq3V4/57uv6g91O5jUxjz8tyvZqAS9enf/He9tYKfjYVfvpER9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d2rxQAAAN0AAAAPAAAAAAAAAAAAAAAAAJgCAABkcnMv&#10;ZG93bnJldi54bWxQSwUGAAAAAAQABAD1AAAAigMAAAAA&#10;" path="m,1l41,r,96l,92,,1e" fillcolor="#824200" stroked="f">
                      <v:path arrowok="t" o:connecttype="custom" o:connectlocs="0,1;41,0;41,96;0,92;0,1;0,1" o:connectangles="0,0,0,0,0,0"/>
                    </v:shape>
                    <v:shape id="Freeform 209" o:spid="_x0000_s1118" style="position:absolute;left:1196;top:1636;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7ZasMA&#10;AADdAAAADwAAAGRycy9kb3ducmV2LnhtbERP3WrCMBS+H+wdwhl4NxMHLaMaZQw6FJTNnwc4Nse2&#10;LjkpTab17ZfBwLvz8f2e2WJwVlyoD61nDZOxAkFcedNyreGwL59fQYSIbNB6Jg03CrCYPz7MsDD+&#10;ylu67GItUgiHAjU0MXaFlKFqyGEY+444cSffO4wJ9rU0PV5TuLPyRalcOmw5NTTY0XtD1ffux2nI&#10;8q/lsdx8KFtmx8+1syt/vmVaj56GtymISEO8i//dS5Pmq3wCf9+k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7ZasMAAADdAAAADwAAAAAAAAAAAAAAAACYAgAAZHJzL2Rv&#10;d25yZXYueG1sUEsFBgAAAAAEAAQA9QAAAIgDAAAAAA==&#10;" path="m,2l,42r33,l33,,,2e" fillcolor="#006062" stroked="f">
                      <v:path arrowok="t" o:connecttype="custom" o:connectlocs="0,2;0,42;33,42;33,0;0,2;0,2" o:connectangles="0,0,0,0,0,0"/>
                    </v:shape>
                    <v:shape id="Freeform 210" o:spid="_x0000_s1119" style="position:absolute;left:1196;top:1682;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xHHcMA&#10;AADdAAAADwAAAGRycy9kb3ducmV2LnhtbERP3WrCMBS+H+wdwhnsbiYKLaMaRYQOB8o25wMcm2Nb&#10;TU5Kk2l9+2Uw8O58fL9nthicFRfqQ+tZw3ikQBBX3rRca9h/ly+vIEJENmg9k4YbBVjMHx9mWBh/&#10;5S+67GItUgiHAjU0MXaFlKFqyGEY+Y44cUffO4wJ9rU0PV5TuLNyolQuHbacGhrsaNVQdd79OA1Z&#10;/rk+lNs3Zcvs8LFx9t2fbpnWz0/Dcgoi0hDv4n/32qT5Kp/A3zfpB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xHHcMAAADdAAAADwAAAAAAAAAAAAAAAACYAgAAZHJzL2Rv&#10;d25yZXYueG1sUEsFBgAAAAAEAAQA9QAAAIgDAAAAAA==&#10;" path="m,l33,r,42l,38,,e" fillcolor="#006062" stroked="f">
                      <v:path arrowok="t" o:connecttype="custom" o:connectlocs="0,0;33,0;33,42;0,38;0,0;0,0" o:connectangles="0,0,0,0,0,0"/>
                    </v:shape>
                    <v:shape id="Freeform 211" o:spid="_x0000_s1120" style="position:absolute;left:1404;top:1644;width:86;height:100;visibility:visible;mso-wrap-style:square;v-text-anchor:middle" coordsize="86,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p+bMEA&#10;AADdAAAADwAAAGRycy9kb3ducmV2LnhtbERPTYvCMBC9L/gfwgje1lQFkWoUFUQPgtjdg8ehGdti&#10;M6lNjPXfbxYEb/N4n7NYdaYWgVpXWVYwGiYgiHOrKy4U/P7svmcgnEfWWFsmBS9ysFr2vhaYavvk&#10;M4XMFyKGsEtRQel9k0rp8pIMuqFtiCN3ta1BH2FbSN3iM4abWo6TZCoNVhwbSmxoW1J+yx5GQajw&#10;Xhz24WTum23oZtn5dLxslBr0u/UchKfOf8Rv90HH+cl0Av/fxBP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qfmzBAAAA3QAAAA8AAAAAAAAAAAAAAAAAmAIAAGRycy9kb3du&#10;cmV2LnhtbFBLBQYAAAAABAAEAPUAAACGAwAAAAA=&#10;" path="m,l85,r,99l,93,,e" fillcolor="#824200" stroked="f">
                      <v:path arrowok="t" o:connecttype="custom" o:connectlocs="0,0;85,0;85,99;0,93;0,0;0,0" o:connectangles="0,0,0,0,0,0"/>
                    </v:shape>
                    <v:roundrect id="AutoShape 212" o:spid="_x0000_s1121" style="position:absolute;left:1409;top:1648;width:36;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VStMUA&#10;AADdAAAADwAAAGRycy9kb3ducmV2LnhtbERPTWsCMRC9F/wPYQQvpSa17SJbo5SC6KGHaovibUym&#10;u0s3k2UTdfXXm0LB2zze50xmnavFkdpQedbwOFQgiI23FRcavr/mD2MQISJbrD2ThjMFmE17dxPM&#10;rT/xio7rWIgUwiFHDWWMTS5lMCU5DEPfECfux7cOY4JtIW2LpxTuajlSKpMOK04NJTb0XpL5XR+c&#10;BvO5OWe0W+zV/v7FYLPZXj62T1oP+t3bK4hIXbyJ/91Lm+ar7Bn+vkkn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dVK0xQAAAN0AAAAPAAAAAAAAAAAAAAAAAJgCAABkcnMv&#10;ZG93bnJldi54bWxQSwUGAAAAAAQABAD1AAAAigMAAAAA&#10;" fillcolor="#006062" stroked="f">
                      <v:textbox inset="0,0,0,0"/>
                    </v:roundrect>
                    <v:shape id="Freeform 213" o:spid="_x0000_s1122" style="position:absolute;left:1409;top:1694;width:34;height:40;visibility:visible;mso-wrap-style:square;v-text-anchor:middle"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9a68MA&#10;AADdAAAADwAAAGRycy9kb3ducmV2LnhtbERP22rCQBB9L/gPywh9KbppoSFGV5GKUnzz8gFDdkyi&#10;2dmYXdfUr+8WCr7N4VxntuhNIwJ1rras4H2cgCAurK65VHA8rEcZCOeRNTaWScEPOVjMBy8zzLW9&#10;847C3pcihrDLUUHlfZtL6YqKDLqxbYkjd7KdQR9hV0rd4T2Gm0Z+JEkqDdYcGyps6aui4rK/GQWX&#10;dLcu38Jquzm317B5ZBgmj61Sr8N+OQXhqfdP8b/7W8f5SfoJf9/EE+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9a68MAAADdAAAADwAAAAAAAAAAAAAAAACYAgAAZHJzL2Rv&#10;d25yZXYueG1sUEsFBgAAAAAEAAQA9QAAAIgDAAAAAA==&#10;" path="m,l33,r,39l,37,,e" fillcolor="#006062" stroked="f">
                      <v:path arrowok="t" o:connecttype="custom" o:connectlocs="0,0;33,0;33,39;0,37;0,0;0,0" o:connectangles="0,0,0,0,0,0"/>
                    </v:shape>
                    <v:roundrect id="AutoShape 214" o:spid="_x0000_s1123" style="position:absolute;left:1448;top:1648;width:37;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WMUA&#10;AADdAAAADwAAAGRycy9kb3ducmV2LnhtbERPTWsCMRC9F/wPYYReiiZtcZHVKFIo7aGHakXxNibj&#10;7uJmsmxSXfvrjSD0No/3OdN552pxojZUnjU8DxUIYuNtxYWG9c/7YAwiRGSLtWfScKEA81nvYYq5&#10;9Wde0mkVC5FCOOSooYyxyaUMpiSHYegb4sQdfOswJtgW0rZ4TuGuli9KZdJhxamhxIbeSjLH1a/T&#10;YL43l4x2H3u1fxoZbDbbv6/tq9aP/W4xARGpi//iu/vTpvkqy+D2TTp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62lYxQAAAN0AAAAPAAAAAAAAAAAAAAAAAJgCAABkcnMv&#10;ZG93bnJldi54bWxQSwUGAAAAAAQABAD1AAAAigMAAAAA&#10;" fillcolor="#006062" stroked="f">
                      <v:textbox inset="0,0,0,0"/>
                    </v:roundrect>
                    <v:shape id="Freeform 215" o:spid="_x0000_s1124" style="position:absolute;left:1448;top:1694;width:35;height:44;visibility:visible;mso-wrap-style:square;v-text-anchor:middle" coordsize="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o1sMA&#10;AADdAAAADwAAAGRycy9kb3ducmV2LnhtbERP3WrCMBS+H/gO4Qi7m6kFu1GNIrKCg1GY6wMcmmNb&#10;bE5qkrXd2y+Dwe7Ox/d7dofZ9GIk5zvLCtarBARxbXXHjYLqs3h6AeEDssbeMin4Jg+H/eJhh7m2&#10;E3/QeAmNiCHsc1TQhjDkUvq6JYN+ZQfiyF2tMxgidI3UDqcYbnqZJkkmDXYcG1oc6NRSfbt8GQXW&#10;FvK92ozV1N3d61uVlkNzK5V6XM7HLYhAc/gX/7nPOs5Psmf4/Sae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ko1sMAAADdAAAADwAAAAAAAAAAAAAAAACYAgAAZHJzL2Rv&#10;d25yZXYueG1sUEsFBgAAAAAEAAQA9QAAAIgDAAAAAA==&#10;" path="m,l34,r,43l,41,,e" fillcolor="#006062" stroked="f">
                      <v:path arrowok="t" o:connecttype="custom" o:connectlocs="0,0;34,0;34,43;0,41;0,0;0,0" o:connectangles="0,0,0,0,0,0"/>
                    </v:shape>
                    <v:oval id="Oval 216" o:spid="_x0000_s1125" style="position:absolute;left:1851;top:1376;width:243;height:2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DYsUA&#10;AADdAAAADwAAAGRycy9kb3ducmV2LnhtbESPQWvDMAyF74P+B6PCbqvTHsrI6pZSKO0gdCzdD9Bi&#10;NQ6L5WB7afbvp8NgN4n39N6nzW7yvRoppi6wgeWiAEXcBNtxa+Djenx6BpUyssU+MBn4oQS77exh&#10;g6UNd36nsc6tkhBOJRpwOQ+l1qlx5DEtwkAs2i1Ej1nW2Gob8S7hvterolhrjx1Lg8OBDo6ar/rb&#10;G6ji2+druuwjnpoquVt1uIzn2pjH+bR/AZVpyv/mv+uzFfxiLbj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V8NixQAAAN0AAAAPAAAAAAAAAAAAAAAAAJgCAABkcnMv&#10;ZG93bnJldi54bWxQSwUGAAAAAAQABAD1AAAAigMAAAAA&#10;" fillcolor="#522210" stroked="f">
                      <v:textbox inset="0,0,0,0"/>
                    </v:oval>
                    <v:oval id="Oval 217" o:spid="_x0000_s1126" style="position:absolute;left:1857;top:1380;width:244;height:2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ZqAMQA&#10;AADdAAAADwAAAGRycy9kb3ducmV2LnhtbERPTWvCQBC9F/wPywjemk2LSo2uUqyCFwumlfY4ZMck&#10;NDubZlcT8+tdodDbPN7nLFadqcSFGldaVvAUxSCIM6tLzhV8fmwfX0A4j6yxskwKruRgtRw8LDDR&#10;tuUDXVKfixDCLkEFhfd1IqXLCjLoIlsTB+5kG4M+wCaXusE2hJtKPsfxVBosOTQUWNO6oOwnPRsF&#10;bybX47X87jflpH/f/Jp9e/zSSo2G3eschKfO/4v/3Dsd5sfTGdy/CS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agDEAAAA3QAAAA8AAAAAAAAAAAAAAAAAmAIAAGRycy9k&#10;b3ducmV2LnhtbFBLBQYAAAAABAAEAPUAAACJAwAAAAA=&#10;" fillcolor="#ffc281" stroked="f">
                      <v:textbox inset="0,0,0,0"/>
                    </v:oval>
                    <v:oval id="Oval 218" o:spid="_x0000_s1127" style="position:absolute;left:1880;top:1401;width:20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WMYA&#10;AADdAAAADwAAAGRycy9kb3ducmV2LnhtbESPQW/CMAyF75P2HyIj7YJGwg5jFAJCkyaNC9MKP8A0&#10;pq1onCrJoP3382HSbrbe83uf19vBd+pGMbWBLcxnBhRxFVzLtYXT8eP5DVTKyA67wGRhpATbzePD&#10;GgsX7vxNtzLXSkI4FWihybkvtE5VQx7TLPTEol1C9JhljbV2Ee8S7jv9Ysyr9tiyNDTY03tD1bX8&#10;8RamS7Osq6/94TCe97uh4zjOT2drnybDbgUq05D/zX/Xn07wzUL4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MWMYAAADdAAAADwAAAAAAAAAAAAAAAACYAgAAZHJz&#10;L2Rvd25yZXYueG1sUEsFBgAAAAAEAAQA9QAAAIsDAAAAAA==&#10;" fillcolor="#a16252" stroked="f">
                      <v:textbox inset="0,0,0,0"/>
                    </v:oval>
                    <v:oval id="Oval 219" o:spid="_x0000_s1128" style="position:absolute;left:1872;top:1401;width:20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C3W8QA&#10;AADdAAAADwAAAGRycy9kb3ducmV2LnhtbERPTWvCQBC9F/wPywi9FN3EQyvRVUQr9JZq9eBtzI5J&#10;MDsbdrcm+ffdQqG3ebzPWa5704gHOV9bVpBOExDEhdU1lwpOX/vJHIQPyBoby6RgIA/r1ehpiZm2&#10;HR/ocQyliCHsM1RQhdBmUvqiIoN+alviyN2sMxgidKXUDrsYbho5S5JXabDm2FBhS9uKivvx2yg4&#10;H1705WKuTu427accivy9bHKlnsf9ZgEiUB/+xX/uDx3nJ28p/H4TT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Qt1vEAAAA3QAAAA8AAAAAAAAAAAAAAAAAmAIAAGRycy9k&#10;b3ducmV2LnhtbFBLBQYAAAAABAAEAPUAAACJAwAAAAA=&#10;" fillcolor="#824200" stroked="f">
                      <v:textbox inset="0,0,0,0"/>
                    </v:oval>
                    <v:shape id="Freeform 220" o:spid="_x0000_s1129" style="position:absolute;left:1973;top:1401;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2+tcYA&#10;AADdAAAADwAAAGRycy9kb3ducmV2LnhtbERPS0sDMRC+C/6HMEIv0mYtWMu2adFCF0V6sA/Y47AZ&#10;N6ubyZKk3e2/N4LgbT6+5yzXg23FhXxoHCt4mGQgiCunG64VHA/b8RxEiMgaW8ek4EoB1qvbmyXm&#10;2vX8QZd9rEUK4ZCjAhNjl0sZKkMWw8R1xIn7dN5iTNDXUnvsU7ht5TTLZtJiw6nBYEcbQ9X3/mwV&#10;FG/lV9ffl8XVvxe7ppy9VI8no9TobnhegIg0xH/xn/tVp/nZ0xR+v0kn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2+tcYAAADdAAAADwAAAAAAAAAAAAAAAACYAgAAZHJz&#10;L2Rvd25yZXYueG1sUEsFBgAAAAAEAAQA9QAAAIsDAAAAAA==&#10;" path="m,l,148,,e" filled="f" fillcolor="#810000" strokecolor="#a16252" strokeweight="2.5pt">
                      <v:path arrowok="t" o:connecttype="custom" o:connectlocs="0,0;0,148;0,0" o:connectangles="0,0,0"/>
                    </v:shape>
                    <v:shape id="Freeform 221" o:spid="_x0000_s1130" style="position:absolute;left:1954;top:1403;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EbLsYA&#10;AADdAAAADwAAAGRycy9kb3ducmV2LnhtbERP30vDMBB+F/wfwgl7kS3V4ZS6bKiwsjF8cFPo49Gc&#10;TbW5lCRbu/9+GQi+3cf38+bLwbbiSD40jhXcTTIQxJXTDdcKPver8ROIEJE1to5JwYkCLBfXV3PM&#10;tev5g467WIsUwiFHBSbGLpcyVIYshonriBP37bzFmKCvpfbYp3Dbyvssm0mLDacGgx29Gap+dwer&#10;oNiUP11/WxYnvy3em3L2Wj18GaVGN8PLM4hIQ/wX/7nXOs3PHqdw+SadI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EbLsYAAADdAAAADwAAAAAAAAAAAAAAAACYAgAAZHJz&#10;L2Rvd25yZXYueG1sUEsFBgAAAAAEAAQA9QAAAIsDAAAAAA==&#10;" path="m,l,148,,e" filled="f" fillcolor="#810000" strokecolor="#a16252" strokeweight="2.5pt">
                      <v:path arrowok="t" o:connecttype="custom" o:connectlocs="0,0;0,148;0,0" o:connectangles="0,0,0"/>
                    </v:shape>
                    <v:shape id="Freeform 222" o:spid="_x0000_s1131" style="position:absolute;left:1932;top:1409;width:1;height:150;visibility:visible;mso-wrap-style:square;v-text-anchor:middle" coordsize="1,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ny08MA&#10;AADdAAAADwAAAGRycy9kb3ducmV2LnhtbERPTYvCMBC9C/6HMAteZE1dRGvXKNJFXPCk9rDHoRnb&#10;YjMpTdTqrzcLgrd5vM9ZrDpTiyu1rrKsYDyKQBDnVldcKMiOm88YhPPIGmvLpOBODlbLfm+BibY3&#10;3tP14AsRQtglqKD0vkmkdHlJBt3INsSBO9nWoA+wLaRu8RbCTS2/omgqDVYcGkpsKC0pPx8uRsFw&#10;tzun6T17dPutrLPsJ57/xbFSg49u/Q3CU+ff4pf7V4f50WwC/9+EE+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ny08MAAADdAAAADwAAAAAAAAAAAAAAAACYAgAAZHJzL2Rv&#10;d25yZXYueG1sUEsFBgAAAAAEAAQA9QAAAIgDAAAAAA==&#10;" path="m,l,149,,e" filled="f" fillcolor="#810000" strokecolor="#a16252" strokeweight="2.5pt">
                      <v:path arrowok="t" o:connecttype="custom" o:connectlocs="0,0;0,149;0,0" o:connectangles="0,0,0"/>
                    </v:shape>
                    <v:shape id="Freeform 223" o:spid="_x0000_s1132" style="position:absolute;left:1913;top:1424;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QmwcYA&#10;AADdAAAADwAAAGRycy9kb3ducmV2LnhtbERPS0sDMRC+C/6HMEIv0mYttJZt06KFLor0YB+wx2Ez&#10;blY3kyWJ3e2/N4LgbT6+56w2g23FhXxoHCt4mGQgiCunG64VnI678QJEiMgaW8ek4EoBNuvbmxXm&#10;2vX8TpdDrEUK4ZCjAhNjl0sZKkMWw8R1xIn7cN5iTNDXUnvsU7ht5TTL5tJiw6nBYEdbQ9XX4dsq&#10;KF7Lz66/L4urfyv2TTl/rmZno9Tobnhagog0xH/xn/tFp/nZ4wx+v0kn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QmwcYAAADdAAAADwAAAAAAAAAAAAAAAACYAgAAZHJz&#10;L2Rvd25yZXYueG1sUEsFBgAAAAAEAAQA9QAAAIsDAAAAAA==&#10;" path="m,l,148,,e" filled="f" fillcolor="#810000" strokecolor="#a16252" strokeweight="2.5pt">
                      <v:path arrowok="t" o:connecttype="custom" o:connectlocs="0,0;0,148;0,0" o:connectangles="0,0,0"/>
                    </v:shape>
                    <v:shape id="Freeform 224" o:spid="_x0000_s1133" style="position:absolute;left:1892;top:1452;width:1;height:125;visibility:visible;mso-wrap-style:square;v-text-anchor:middle" coordsize="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Mb4sIA&#10;AADdAAAADwAAAGRycy9kb3ducmV2LnhtbERPTWvCQBC9C/6HZQredFMPMaSuIoLSUyFpqR6H7JgN&#10;ZmdDdjWxv74rFHqbx/uc9Xa0rbhT7xvHCl4XCQjiyumGawVfn4d5BsIHZI2tY1LwIA/bzXSyxly7&#10;gQu6l6EWMYR9jgpMCF0upa8MWfQL1xFH7uJ6iyHCvpa6xyGG21YukySVFhuODQY72huqruXNKigx&#10;ux4/7F7/+LM/nPW3OVWnQqnZy7h7AxFoDP/iP/e7jvOTVQrP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xviwgAAAN0AAAAPAAAAAAAAAAAAAAAAAJgCAABkcnMvZG93&#10;bnJldi54bWxQSwUGAAAAAAQABAD1AAAAhwMAAAAA&#10;" path="m,l,124,,e" filled="f" fillcolor="#810000" strokecolor="#a16252" strokeweight="2.5pt">
                      <v:path arrowok="t" o:connecttype="custom" o:connectlocs="0,0;0,124;0,0" o:connectangles="0,0,0"/>
                    </v:shape>
                    <v:shape id="Freeform 225" o:spid="_x0000_s1134" style="position:absolute;left:1994;top:1401;width:1;height:151;visibility:visible;mso-wrap-style:square;v-text-anchor:middle" coordsize="1,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rAS8IA&#10;AADdAAAADwAAAGRycy9kb3ducmV2LnhtbERPS2vCQBC+F/wPywi91U2rNJK6ilgsPXjx1fOQHZPY&#10;zGzIrib9965Q8DYf33Nmi55rdaXWV04MvI4SUCS5s5UUBg779csUlA8oFmsnZOCPPCzmg6cZZtZ1&#10;sqXrLhQqhojP0EAZQpNp7fOSGP3INSSRO7mWMUTYFtq22MVwrvVbkrxrxkpiQ4kNrUrKf3cXNtB8&#10;8vQy2eTnKv1iLrr0ON7+HI15HvbLD1CB+vAQ/7u/bZyfpCncv4kn6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sBLwgAAAN0AAAAPAAAAAAAAAAAAAAAAAJgCAABkcnMvZG93&#10;bnJldi54bWxQSwUGAAAAAAQABAD1AAAAhwMAAAAA&#10;" path="m,l,150,,e" filled="f" fillcolor="#810000" strokecolor="#a16252" strokeweight="2.5pt">
                      <v:path arrowok="t" o:connecttype="custom" o:connectlocs="0,0;0,150;0,0" o:connectangles="0,0,0"/>
                    </v:shape>
                    <v:shape id="Freeform 226" o:spid="_x0000_s1135" style="position:absolute;left:2016;top:1407;width:1;height:149;visibility:visible;mso-wrap-style:square;v-text-anchor:middle" coordsize="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JX8cA&#10;AADdAAAADwAAAGRycy9kb3ducmV2LnhtbESPQUvDQBCF70L/wzIFL2I3ClaJ3ZYqGBTpwaqQ45Ad&#10;s7HZ2bC7Num/dw6Ctxnem/e+WW0m36sjxdQFNnC1KEARN8F23Br4eH+6vAOVMrLFPjAZOFGCzXp2&#10;tsLShpHf6LjPrZIQTiUacDkPpdapceQxLcJALNpXiB6zrLHVNuIo4b7X10Wx1B47lgaHAz06ag77&#10;H2+geqm/h/Girk7xtdp19fKhufl0xpzPp+09qExT/jf/XT9bwS9uBVe+kRH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1iV/HAAAA3QAAAA8AAAAAAAAAAAAAAAAAmAIAAGRy&#10;cy9kb3ducmV2LnhtbFBLBQYAAAAABAAEAPUAAACMAwAAAAA=&#10;" path="m,l,148,,e" filled="f" fillcolor="#810000" strokecolor="#a16252" strokeweight="2.5pt">
                      <v:path arrowok="t" o:connecttype="custom" o:connectlocs="0,0;0,148;0,0" o:connectangles="0,0,0"/>
                    </v:shape>
                    <v:shape id="Freeform 227" o:spid="_x0000_s1136" style="position:absolute;left:2037;top:1423;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D43cQA&#10;AADdAAAADwAAAGRycy9kb3ducmV2LnhtbESP3YrCMBCF7wXfIYzgnab+dddqlCosiODFdvcBhmZs&#10;i82kNlG7b28EYe9mOGfOd2a97Uwt7tS6yrKCyTgCQZxbXXGh4Pfna/QJwnlkjbVlUvBHDrabfm+N&#10;ibYP/qZ75gsRQtglqKD0vkmkdHlJBt3YNsRBO9vWoA9rW0jd4iOEm1pOoyiWBisOhBIb2peUX7Kb&#10;eUHSeXzc7XfZZYLXdJafuFuclBoOunQFwlPn/83v64MO9aOPJby+CSP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g+N3EAAAA3QAAAA8AAAAAAAAAAAAAAAAAmAIAAGRycy9k&#10;b3ducmV2LnhtbFBLBQYAAAAABAAEAPUAAACJAwAAAAA=&#10;" path="m,l,147,,e" filled="f" fillcolor="#810000" strokecolor="#a16252" strokeweight="2.5pt">
                      <v:path arrowok="t" o:connecttype="custom" o:connectlocs="0,0;0,147;0,0" o:connectangles="0,0,0"/>
                    </v:shape>
                    <v:shape id="Freeform 228" o:spid="_x0000_s1137" style="position:absolute;left:2057;top:1443;width:1;height:126;visibility:visible;mso-wrap-style:square;v-text-anchor:middle" coordsize="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B88QA&#10;AADdAAAADwAAAGRycy9kb3ducmV2LnhtbESPT2vCQBDF7wW/wzJCb3XXQmtIXUXEgvTW6MHjkJ38&#10;odnZNLs18dt3DoK3Gd6b936z3k6+U1caYhvYwnJhQBGXwbVcWzifPl8yUDEhO+wCk4UbRdhuZk9r&#10;zF0Y+ZuuRaqVhHDM0UKTUp9rHcuGPMZF6IlFq8LgMck61NoNOEq47/SrMe/aY8vS0GBP+4bKn+LP&#10;W/jqshXuD5fb23H8PVyMriIWlbXP82n3ASrRlB7m+/XRCb7JhF++kRH0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tQfPEAAAA3QAAAA8AAAAAAAAAAAAAAAAAmAIAAGRycy9k&#10;b3ducmV2LnhtbFBLBQYAAAAABAAEAPUAAACJAwAAAAA=&#10;" path="m,l,125,,e" filled="f" fillcolor="#810000" strokecolor="#a16252" strokeweight="2.5pt">
                      <v:path arrowok="t" o:connecttype="custom" o:connectlocs="0,0;0,125;0,0" o:connectangles="0,0,0"/>
                    </v:shape>
                    <v:shape id="Freeform 229" o:spid="_x0000_s1138" style="position:absolute;left:1872;top:1396;width:210;height:139;visibility:visible;mso-wrap-style:square;v-text-anchor:middle" coordsize="210,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lZsMA&#10;AADdAAAADwAAAGRycy9kb3ducmV2LnhtbERPyWrDMBC9F/oPYgK5NXJySI1j2ZSQlJaCS7P0PFjj&#10;hVgjY6mO+/dRoNDbPN46aT6ZTow0uNayguUiAkFcWt1yreB03D/FIJxH1thZJgW/5CDPHh9STLS9&#10;8heNB1+LEMIuQQWN930ipSsbMugWticOXGUHgz7AoZZ6wGsIN51cRdFaGmw5NDTY07ah8nL4MQqK&#10;3bss9f7zY/yWz1Scd2Zbva6Ums+mlw0IT5P/F/+533SYH8VLuH8TTpD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mlZsMAAADdAAAADwAAAAAAAAAAAAAAAACYAgAAZHJzL2Rv&#10;d25yZXYueG1sUEsFBgAAAAAEAAQA9QAAAIgDAAAAAA==&#10;" path="m1,122l,112r,-5l,104r,3l,110r,6l,121r,6l,132r,4l,138r,-2l,130,,119,2,92,9,68,19,47,33,30,48,18,66,8,85,2,105,r19,2l143,8r17,10l176,30r13,17l200,68r6,24l209,119e" filled="f" fillcolor="#810000" strokecolor="#a16252" strokeweight="2.5pt">
                      <v:path arrowok="t" o:connecttype="custom" o:connectlocs="1,122;0,112;0,107;0,104;0,104;0,107;0,110;0,116;0,121;0,127;0,132;0,136;0,138;0,138;0,136;0,130;0,119;2,92;9,68;19,47;33,30;48,18;66,8;85,2;105,0;124,2;143,8;160,18;176,30;189,47;200,68;206,92;209,119" o:connectangles="0,0,0,0,0,0,0,0,0,0,0,0,0,0,0,0,0,0,0,0,0,0,0,0,0,0,0,0,0,0,0,0,0"/>
                    </v:shape>
                    <v:shape id="Freeform 230" o:spid="_x0000_s1139" style="position:absolute;left:1818;top:1524;width:311;height:231;visibility:visible;mso-wrap-style:square;v-text-anchor:middle" coordsize="31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rXK8UA&#10;AADdAAAADwAAAGRycy9kb3ducmV2LnhtbERPS2vCQBC+F/wPywi9NZuEUkLqKj4wFrzUKKW9Ddkx&#10;CWZnQ3ar6b93C4Xe5uN7zmwxmk5caXCtZQVJFIMgrqxuuVZwOm6fMhDOI2vsLJOCH3KwmE8eZphr&#10;e+MDXUtfixDCLkcFjfd9LqWrGjLoItsTB+5sB4M+wKGWesBbCDedTOP4RRpsOTQ02NO6oepSfhsF&#10;dVUs3w9ZsntebXD3tf8wxactlHqcjstXEJ5G/y/+c7/pMD/OUvj9Jpw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tcrxQAAAN0AAAAPAAAAAAAAAAAAAAAAAJgCAABkcnMv&#10;ZG93bnJldi54bWxQSwUGAAAAAAQABAD1AAAAigMAAAAA&#10;" path="m,l310,r,19l291,19r,181l310,200r,19l,230,,211r18,l18,21,,21,,e" fillcolor="#412000" stroked="f">
                      <v:path arrowok="t" o:connecttype="custom" o:connectlocs="0,0;310,0;310,19;291,19;291,200;310,200;310,219;0,230;0,211;18,211;18,21;0,21;0,0;0,0" o:connectangles="0,0,0,0,0,0,0,0,0,0,0,0,0,0"/>
                    </v:shape>
                    <v:shape id="Freeform 231" o:spid="_x0000_s1140" style="position:absolute;left:1824;top:1518;width:311;height:231;visibility:visible;mso-wrap-style:square;v-text-anchor:middle" coordsize="31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6+usEA&#10;AADdAAAADwAAAGRycy9kb3ducmV2LnhtbERPS2sCMRC+F/wPYYTeaqJikdUoIhT0WFsfx2Ez7i7u&#10;TLabqOu/N4VCb/PxPWe+7LhWN2pD5cXCcGBAkeTeVVJY+P76eJuCChHFYe2FLDwowHLRe5lj5vxd&#10;Pum2i4VKIRIytFDG2GRah7wkxjDwDUnizr5ljAm2hXYt3lM413pkzLtmrCQ1lNjQuqT8sruyhQMb&#10;9rzVP+fiIsfNfujzyeNk7Wu/W81AReriv/jPvXFpvpmO4febdIJe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OvrrBAAAA3QAAAA8AAAAAAAAAAAAAAAAAmAIAAGRycy9kb3du&#10;cmV2LnhtbFBLBQYAAAAABAAEAPUAAACGAwAAAAA=&#10;" path="m,1l310,r,18l293,18r,184l310,202r,17l,230,,213r17,l17,22,,22,,1e" fillcolor="#ffc281" stroked="f">
                      <v:path arrowok="t" o:connecttype="custom" o:connectlocs="0,1;310,0;310,18;293,18;293,202;310,202;310,219;0,230;0,213;17,213;17,22;0,22;0,1;0,1" o:connectangles="0,0,0,0,0,0,0,0,0,0,0,0,0,0"/>
                    </v:shape>
                    <v:shape id="Freeform 232" o:spid="_x0000_s1141" style="position:absolute;left:1884;top:1543;width:92;height:182;visibility:visible;mso-wrap-style:square;v-text-anchor:middle" coordsize="9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Ehy8AA&#10;AADdAAAADwAAAGRycy9kb3ducmV2LnhtbERP32vCMBB+F/Y/hBvsTdOVWaQzyhgUfJxV8PVozqas&#10;uZQkq/G/X4TB3u7j+3nbfbKjmMmHwbGC11UBgrhzeuBewfnULDcgQkTWODomBXcKsN89LbZYa3fj&#10;I81t7EUO4VCjAhPjVEsZOkMWw8pNxJm7Om8xZuh7qT3ecrgdZVkUlbQ4cG4wONGnoe67/bEKLv48&#10;fzUVrtuqSdrcy1QeZqPUy3P6eAcRKcV/8Z/7oPP8YvMGj2/yCXL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Ehy8AAAADdAAAADwAAAAAAAAAAAAAAAACYAgAAZHJzL2Rvd25y&#10;ZXYueG1sUEsFBgAAAAAEAAQA9QAAAIUDAAAAAA==&#10;" path="m,2l91,r,179l,181,,2e" fillcolor="#522210" stroked="f">
                      <v:path arrowok="t" o:connecttype="custom" o:connectlocs="0,2;91,0;91,179;0,181;0,2;0,2" o:connectangles="0,0,0,0,0,0"/>
                    </v:shape>
                    <v:shape id="Freeform 233" o:spid="_x0000_s1142" style="position:absolute;left:1878;top:1555;width:88;height:166;visibility:visible;mso-wrap-style:square;v-text-anchor:middle" coordsize="8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DYccQA&#10;AADdAAAADwAAAGRycy9kb3ducmV2LnhtbESPQWvCQBCF7wX/wzKCt7qxYJTUVUQIeJHSKD0P2TEJ&#10;ZmeX7DaJ/vpuQfA2w3vvmzeb3Wha0VPnG8sKFvMEBHFpdcOVgss5f1+D8AFZY2uZFNzJw247edtg&#10;pu3A39QXoRIRwj5DBXUILpPSlzUZ9HPriKN2tZ3BENeukrrDIcJNKz+SJJUGG44XanR0qKm8Fb8m&#10;Ui6P0yr/+nGP6loMuQu47NNUqdl03H+CCDSGl/mZPupYP1kv4f+bOIL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g2HHEAAAA3QAAAA8AAAAAAAAAAAAAAAAAmAIAAGRycy9k&#10;b3ducmV2LnhtbFBLBQYAAAAABAAEAPUAAACJAwAAAAA=&#10;" path="m,l87,r,165l,165,,e" fillcolor="#b1b1d2" stroked="f">
                      <v:path arrowok="t" o:connecttype="custom" o:connectlocs="0,0;87,0;87,165;0,165;0,0;0,0" o:connectangles="0,0,0,0,0,0"/>
                    </v:shape>
                    <v:shape id="Freeform 234" o:spid="_x0000_s1143" style="position:absolute;left:1991;top:1540;width:94;height:183;visibility:visible;mso-wrap-style:square;v-text-anchor:middle" coordsize="9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msIA&#10;AADdAAAADwAAAGRycy9kb3ducmV2LnhtbERPzWrCQBC+C32HZQredNMiwaauUgTRghe1DzDNTpNg&#10;djbsjjG+vVsQvM3H9zuL1eBa1VOIjWcDb9MMFHHpbcOVgZ/TZjIHFQXZYuuZDNwowmr5MlpgYf2V&#10;D9QfpVIphGOBBmqRrtA6ljU5jFPfESfuzweHkmCotA14TeGu1e9ZlmuHDaeGGjta11Sejxdn4Jzv&#10;9/12J+ub+zhcZLb5/W6GYMz4dfj6BCU0yFP8cO9smp/Nc/j/Jp2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6awgAAAN0AAAAPAAAAAAAAAAAAAAAAAJgCAABkcnMvZG93&#10;bnJldi54bWxQSwUGAAAAAAQABAD1AAAAhwMAAAAA&#10;" path="m,3l93,r,180l,182,,3e" fillcolor="#522210" stroked="f">
                      <v:path arrowok="t" o:connecttype="custom" o:connectlocs="0,3;93,0;93,180;0,182;0,3;0,3" o:connectangles="0,0,0,0,0,0"/>
                    </v:shape>
                    <v:shape id="Freeform 235" o:spid="_x0000_s1144" style="position:absolute;left:1985;top:1551;width:88;height:170;visibility:visible;mso-wrap-style:square;v-text-anchor:middle" coordsize="88,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0xL8A&#10;AADdAAAADwAAAGRycy9kb3ducmV2LnhtbERPTWsCMRC9F/ofwhS8abZ70GU1SrEUeu2q92Ez3YRN&#10;JkuS6vbfN4LQ2zze5+wOs3fiSjHZwApeVxUI4j5oy4OC8+lj2YBIGVmjC0wKfinBYf/8tMNWhxt/&#10;0bXLgyghnFpUYHKeWilTb8hjWoWJuHDfIXrMBcZB6oi3Eu6drKtqLT1aLg0GJzoa6sfuxysY69Bw&#10;7Na2Hs0luSF29t0dlVq8zG9bEJnm/C9+uD91mV81G7h/U06Q+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37TEvwAAAN0AAAAPAAAAAAAAAAAAAAAAAJgCAABkcnMvZG93bnJl&#10;di54bWxQSwUGAAAAAAQABAD1AAAAhAMAAAAA&#10;" path="m,2l87,r,167l,169,,2e" fillcolor="#b1b1d2" stroked="f">
                      <v:path arrowok="t" o:connecttype="custom" o:connectlocs="0,2;87,0;87,167;0,169;0,2;0,2" o:connectangles="0,0,0,0,0,0"/>
                    </v:shape>
                    <v:shape id="Freeform 236" o:spid="_x0000_s1145" style="position:absolute;left:1880;top:1674;width:226;height:3;visibility:visible;mso-wrap-style:square;v-text-anchor:middle" coordsize="2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ynsUA&#10;AADdAAAADwAAAGRycy9kb3ducmV2LnhtbESPQWvCQBCF7wX/wzIFL6VuFNSQuooIhXoRNEKvY3aa&#10;hGZnQ3Y18d87B8HbDO/Ne9+sNoNr1I26UHs2MJ0koIgLb2suDZzz788UVIjIFhvPZOBOATbr0dsK&#10;M+t7PtLtFEslIRwyNFDF2GZah6Iih2HiW2LR/nznMMraldp22Eu4a/QsSRbaYc3SUGFLu4qK/9PV&#10;GfBznu6X6TLvr+e8X3xsD5ffCxkzfh+2X6AiDfFlfl7/WMFPUsGVb2QEv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0bKexQAAAN0AAAAPAAAAAAAAAAAAAAAAAJgCAABkcnMv&#10;ZG93bnJldi54bWxQSwUGAAAAAAQABAD1AAAAigMAAAAA&#10;" path="m,2l225,,,2e" filled="f" fillcolor="#810000" strokeweight="2.5pt">
                      <v:path arrowok="t" o:connecttype="custom" o:connectlocs="0,2;225,0;0,2" o:connectangles="0,0,0"/>
                    </v:shape>
                    <v:shape id="Freeform 237" o:spid="_x0000_s1146" style="position:absolute;left:1880;top:1578;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7zY8UA&#10;AADdAAAADwAAAGRycy9kb3ducmV2LnhtbERPTWvCQBC9F/wPyxS81U1Uio3ZiBEEqfRglNLehuyY&#10;hGZnQ3Yb03/fLRS8zeN9TroZTSsG6l1jWUE8i0AQl1Y3XCm4nPdPKxDOI2tsLZOCH3KwySYPKSba&#10;3vhEQ+ErEULYJaig9r5LpHRlTQbdzHbEgbva3qAPsK+k7vEWwk0r51H0LA02HBpq7GhXU/lVfBsF&#10;70fbvebHxWEb55d86T6X8fD2odT0cdyuQXga/V387z7oMD9avcDfN+EE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vNjxQAAAN0AAAAPAAAAAAAAAAAAAAAAAJgCAABkcnMv&#10;ZG93bnJldi54bWxQSwUGAAAAAAQABAD1AAAAigMAAAAA&#10;" path="m,l221,,,e" filled="f" fillcolor="#810000" strokeweight="2.5pt">
                      <v:path arrowok="t" o:connecttype="custom" o:connectlocs="0,0;221,0;0,0" o:connectangles="0,0,0"/>
                    </v:shape>
                    <v:shape id="Freeform 238" o:spid="_x0000_s1147" style="position:absolute;left:1882;top:1627;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3MI8gA&#10;AADdAAAADwAAAGRycy9kb3ducmV2LnhtbESPT2vCQBDF74V+h2WE3uomrRRNXcUUClLx4B9Eb0N2&#10;mgSzsyG7jem37xyE3mZ4b977zXw5uEb11IXas4F0nIAiLrytuTRwPHw+T0GFiGyx8UwGfinAcvH4&#10;MMfM+hvvqN/HUkkIhwwNVDG2mdahqMhhGPuWWLRv3zmMsnalth3eJNw1+iVJ3rTDmqWhwpY+Kiqu&#10;+x9n4LTx7Ve+eV2v0vyYT8JlkvbbszFPo2H1DirSEP/N9+u1FfxkJvzyjYy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fcwjyAAAAN0AAAAPAAAAAAAAAAAAAAAAAJgCAABk&#10;cnMvZG93bnJldi54bWxQSwUGAAAAAAQABAD1AAAAjQMAAAAA&#10;" path="m,l221,,,e" filled="f" fillcolor="#810000" strokeweight="2.5pt">
                      <v:path arrowok="t" o:connecttype="custom" o:connectlocs="0,0;221,0;0,0" o:connectangles="0,0,0"/>
                    </v:shape>
                    <v:shape id="Freeform 239" o:spid="_x0000_s1148" style="position:absolute;left:1911;top:1545;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MRZ8UA&#10;AADdAAAADwAAAGRycy9kb3ducmV2LnhtbERPS2sCMRC+F/wPYQQvRZMVqnVrlFKRWry0Pg7ehs10&#10;d3EzWTZRV3+9KQi9zcf3nOm8tZU4U+NLxxqSgQJBnDlTcq5ht132X0H4gGywckwaruRhPus8TTE1&#10;7sI/dN6EXMQQ9ilqKEKoUyl9VpBFP3A1ceR+XWMxRNjk0jR4ieG2kkOlRtJiybGhwJo+CsqOm5PV&#10;sPhUu3a4v32PJ8/25Vgmh/WYvrTuddv3NxCB2vAvfrhXJs5XkwT+vo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xFnxQAAAN0AAAAPAAAAAAAAAAAAAAAAAJgCAABkcnMv&#10;ZG93bnJldi54bWxQSwUGAAAAAAQABAD1AAAAigMAAAAA&#10;" path="m,l,198,,e" filled="f" fillcolor="#810000" strokeweight="2.5pt">
                      <v:path arrowok="t" o:connecttype="custom" o:connectlocs="0,0;0,198;0,0" o:connectangles="0,0,0"/>
                    </v:shape>
                    <v:shape id="Freeform 240" o:spid="_x0000_s1149" style="position:absolute;left:1944;top:1545;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PEMYA&#10;AADdAAAADwAAAGRycy9kb3ducmV2LnhtbERPTWvCQBC9C/6HZQQvUncNWGvqKqIUK15sag+9Ddlp&#10;EszOhuxW0/76rlDwNo/3OYtVZ2txodZXjjVMxgoEce5MxYWG0/vLwxMIH5AN1o5Jww95WC37vQWm&#10;xl35jS5ZKEQMYZ+ihjKEJpXS5yVZ9GPXEEfuy7UWQ4RtIU2L1xhua5ko9SgtVhwbSmxoU1J+zr6t&#10;hu1Onbrk4/c4m4/s9FxNPg8z2ms9HHTrZxCBunAX/7tfTZyv5gncvokn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GPEMYAAADdAAAADwAAAAAAAAAAAAAAAACYAgAAZHJz&#10;L2Rvd25yZXYueG1sUEsFBgAAAAAEAAQA9QAAAIsDAAAAAA==&#10;" path="m,l,198,,e" filled="f" fillcolor="#810000" strokeweight="2.5pt">
                      <v:path arrowok="t" o:connecttype="custom" o:connectlocs="0,0;0,198;0,0" o:connectangles="0,0,0"/>
                    </v:shape>
                    <v:shape id="Freeform 241" o:spid="_x0000_s1150" style="position:absolute;left:2017;top:1543;width:1;height:199;visibility:visible;mso-wrap-style:square;v-text-anchor:middle" coordsize="1,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0qi8YA&#10;AADdAAAADwAAAGRycy9kb3ducmV2LnhtbERPTWsCMRC9C/6HMEIvUhMtdXU1ilhKK16s2kNvw2bc&#10;XdxMlk2q2/76piB4m8f7nPmytZW4UONLxxqGAwWCOHOm5FzD8fD6OAHhA7LByjFp+CEPy0W3M8fU&#10;uCt/0GUfchFD2KeooQihTqX0WUEW/cDVxJE7ucZiiLDJpWnwGsNtJUdKjaXFkmNDgTWtC8rO+2+r&#10;4eVNHdvR5+8umfbt87kcfm0T2mj90GtXMxCB2nAX39zvJs5X0yf4/ya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0qi8YAAADdAAAADwAAAAAAAAAAAAAAAACYAgAAZHJz&#10;L2Rvd25yZXYueG1sUEsFBgAAAAAEAAQA9QAAAIsDAAAAAA==&#10;" path="m,l,198,,e" filled="f" fillcolor="#810000" strokeweight="2.5pt">
                      <v:path arrowok="t" o:connecttype="custom" o:connectlocs="0,0;0,198;0,0" o:connectangles="0,0,0"/>
                    </v:shape>
                    <v:shape id="Freeform 242" o:spid="_x0000_s1151" style="position:absolute;left:2051;top:154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BcsUA&#10;AADdAAAADwAAAGRycy9kb3ducmV2LnhtbERPTWvCQBC9F/wPywi96cZSpU2zEbEVpAdLo6LHSXaa&#10;BLOzIbtq+u+7gtDbPN7nJPPeNOJCnastK5iMIxDEhdU1lwp229XoBYTzyBoby6TglxzM08FDgrG2&#10;V/6mS+ZLEULYxaig8r6NpXRFRQbd2LbEgfuxnUEfYFdK3eE1hJtGPkXRTBqsOTRU2NKyouKUnY2C&#10;931+/lptP3NznOX5x3rTHng6Vepx2C/eQHjq/b/47l7rMD96fYbbN+EE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tcFyxQAAAN0AAAAPAAAAAAAAAAAAAAAAAJgCAABkcnMv&#10;ZG93bnJldi54bWxQSwUGAAAAAAQABAD1AAAAigMAAAAA&#10;" path="m,l,196,,e" filled="f" fillcolor="#810000" strokeweight="2.5pt">
                      <v:path arrowok="t" o:connecttype="custom" o:connectlocs="0,0;0,196;0,0" o:connectangles="0,0,0"/>
                    </v:shape>
                    <v:shape id="Freeform 243" o:spid="_x0000_s1152" style="position:absolute;left:1882;top:1576;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ylYMQA&#10;AADdAAAADwAAAGRycy9kb3ducmV2LnhtbERPS2sCMRC+F/wPYYTearYWS7MaRQUf9FK0BfE2bKab&#10;ZTeTZRN1++8bodDbfHzPmS1614grdaHyrOF5lIEgLrypuNTw9bl5egMRIrLBxjNp+KEAi/ngYYa5&#10;8Tc+0PUYS5FCOOSowcbY5lKGwpLDMPItceK+fecwJtiV0nR4S+GukeMse5UOK04NFltaWyrq48Vp&#10;+BjvSqXq+nx6Ob8fFKGy25XR+nHYL6cgIvXxX/zn3ps0P1MTuH+TTp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MpWDEAAAA3QAAAA8AAAAAAAAAAAAAAAAAmAIAAGRycy9k&#10;b3ducmV2LnhtbFBLBQYAAAAABAAEAPUAAACJAwAAAAA=&#10;" path="m,l221,,,e" filled="f" fillcolor="#810000" strokecolor="#a16252" strokeweight="2.5pt">
                      <v:path arrowok="t" o:connecttype="custom" o:connectlocs="0,0;221,0;0,0" o:connectangles="0,0,0"/>
                    </v:shape>
                    <v:shape id="Freeform 244" o:spid="_x0000_s1153" style="position:absolute;left:1882;top:1625;width:222;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47F8MA&#10;AADdAAAADwAAAGRycy9kb3ducmV2LnhtbERPTWsCMRC9F/wPYQRvNVsL0qxGqUKreCnaQvE2bMbN&#10;spvJskl1/fdGEHqbx/uc+bJ3jThTFyrPGl7GGQjiwpuKSw0/3x/PbyBCRDbYeCYNVwqwXAye5pgb&#10;f+E9nQ+xFCmEQ44abIxtLmUoLDkMY98SJ+7kO4cxwa6UpsNLCneNnGTZVDqsODVYbGltqagPf07D&#10;12RTKlXXx9/X426vCJX9XBmtR8P+fQYiUh//xQ/31qT5mZrC/Zt0gl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47F8MAAADdAAAADwAAAAAAAAAAAAAAAACYAgAAZHJzL2Rv&#10;d25yZXYueG1sUEsFBgAAAAAEAAQA9QAAAIgDAAAAAA==&#10;" path="m,l221,,,e" filled="f" fillcolor="#810000" strokecolor="#a16252" strokeweight="2.5pt">
                      <v:path arrowok="t" o:connecttype="custom" o:connectlocs="0,0;221,0;0,0" o:connectangles="0,0,0"/>
                    </v:shape>
                    <v:shape id="Freeform 245" o:spid="_x0000_s1154" style="position:absolute;left:1880;top:1672;width:228;height:5;visibility:visible;mso-wrap-style:square;v-text-anchor:middle" coordsize="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kHjMEA&#10;AADdAAAADwAAAGRycy9kb3ducmV2LnhtbERPS2sCMRC+F/wPYQRvNWsFratRRBC9VoVex824Wd1M&#10;lk26D399Uyh4m4/vOatNZ0vRUO0Lxwom4wQEceZ0wbmCy3n//gnCB2SNpWNS0JOHzXrwtsJUu5a/&#10;qDmFXMQQ9ikqMCFUqZQ+M2TRj11FHLmbqy2GCOtc6hrbGG5L+ZEkM2mx4NhgsKKdoexx+rEKZu29&#10;4Wef0aXr8XD9nubmvG2VGg277RJEoC68xP/uo47zk8Uc/r6JJ8j1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pB4zBAAAA3QAAAA8AAAAAAAAAAAAAAAAAmAIAAGRycy9kb3du&#10;cmV2LnhtbFBLBQYAAAAABAAEAPUAAACGAwAAAAA=&#10;" path="m,4l227,,,4e" filled="f" fillcolor="#810000" strokecolor="#a16252" strokeweight="2.5pt">
                      <v:path arrowok="t" o:connecttype="custom" o:connectlocs="0,4;227,0;0,4" o:connectangles="0,0,0"/>
                    </v:shape>
                    <v:shape id="Freeform 246" o:spid="_x0000_s1155" style="position:absolute;left:1913;top:154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7UlMcA&#10;AADdAAAADwAAAGRycy9kb3ducmV2LnhtbESPQWvCQBCF74L/YZmCt7qxotjoKlYUeilo9FBvQ3aa&#10;pM3OhuyqaX+9cyh4e8O8+ea9xapztbpSGyrPBkbDBBRx7m3FhYHTcfc8AxUissXaMxn4pQCrZb+3&#10;wNT6Gx/omsVCCYRDigbKGJtU65CX5DAMfUMsuy/fOowytoW2Ld4E7mr9kiRT7bBi+VBiQ5uS8p/s&#10;4oTydt7a/ehv/DmZjHV1Ctn3x35jzOCpW89BReriw/x//W4lfvIqcaWNSN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1JTHAAAA3QAAAA8AAAAAAAAAAAAAAAAAmAIAAGRy&#10;cy9kb3ducmV2LnhtbFBLBQYAAAAABAAEAPUAAACMAwAAAAA=&#10;" path="m,l,196,,e" filled="f" fillcolor="#810000" strokecolor="#a16252" strokeweight="2.5pt">
                      <v:path arrowok="t" o:connecttype="custom" o:connectlocs="0,0;0,196;0,0" o:connectangles="0,0,0"/>
                    </v:shape>
                    <v:shape id="Freeform 247" o:spid="_x0000_s1156" style="position:absolute;left:1946;top:154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xD8gA&#10;AADdAAAADwAAAGRycy9kb3ducmV2LnhtbESPQWvCQBCF7wX/wzIFb3VjJUVT12CDgpeCph7a25Cd&#10;JmmzsyG7mthf7woFbzO89755s0wH04gzda62rGA6iUAQF1bXXCo4fmyf5iCcR9bYWCYFF3KQrkYP&#10;S0y07flA59yXIkDYJaig8r5NpHRFRQbdxLbEQfu2nUEf1q6UusM+wE0jn6PoRRqsOVyosKWsouI3&#10;P5lAefva6P30b/YZxzNZH13+877PlBo/DutXEJ4Gfzf/p3c61I8WC7h9E0a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8nEPyAAAAN0AAAAPAAAAAAAAAAAAAAAAAJgCAABk&#10;cnMvZG93bnJldi54bWxQSwUGAAAAAAQABAD1AAAAjQMAAAAA&#10;" path="m,l,196,,e" filled="f" fillcolor="#810000" strokecolor="#a16252" strokeweight="2.5pt">
                      <v:path arrowok="t" o:connecttype="custom" o:connectlocs="0,0;0,196;0,0" o:connectangles="0,0,0"/>
                    </v:shape>
                    <v:shape id="Freeform 248" o:spid="_x0000_s1157" style="position:absolute;left:2017;top:1543;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CiMcA&#10;AADdAAAADwAAAGRycy9kb3ducmV2LnhtbESPQWvCQBCF7wX/wzJCb3WTilJSV2mlhV4EjTm0tyE7&#10;JrHZ2ZDdauqvdw6CtzfMm2/eW6wG16oT9aHxbCCdJKCIS28brgwU+8+nF1AhIltsPZOBfwqwWo4e&#10;FphZf+YdnfJYKYFwyNBAHWOXaR3KmhyGie+IZXfwvcMoY19p2+NZ4K7Vz0ky1w4blg81drSuqfzN&#10;/5xQ3n8+7Da9TL9ns6luipAfN9u1MY/j4e0VVKQh3s236y8r8dNE8ksbka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jQojHAAAA3QAAAA8AAAAAAAAAAAAAAAAAmAIAAGRy&#10;cy9kb3ducmV2LnhtbFBLBQYAAAAABAAEAPUAAACMAwAAAAA=&#10;" path="m,l,196,,e" filled="f" fillcolor="#810000" strokecolor="#a16252" strokeweight="2.5pt">
                      <v:path arrowok="t" o:connecttype="custom" o:connectlocs="0,0;0,196;0,0" o:connectangles="0,0,0"/>
                    </v:shape>
                    <v:shape id="Freeform 249" o:spid="_x0000_s1158" style="position:absolute;left:2051;top:1545;width:1;height:195;visibility:visible;mso-wrap-style:square;v-text-anchor:middle" coordsize="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tnecgA&#10;AADdAAAADwAAAGRycy9kb3ducmV2LnhtbESPT2vCQBDF7wW/wzKCl1I3kZKW6CoSUHpID9UieBuy&#10;0yQ0Oxuya/7003cLBW8zvPd782azG00jeupcbVlBvIxAEBdW11wq+Dwfnl5BOI+ssbFMCiZysNvO&#10;HjaYajvwB/UnX4oQwi5FBZX3bSqlKyoy6Ja2JQ7al+0M+rB2pdQdDiHcNHIVRYk0WHO4UGFLWUXF&#10;9+lmQo3rY19m52ySeXN5lvnLJfl5Pyq1mI/7NQhPo7+b/+k3Hbg4iuHvmzCC3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m2d5yAAAAN0AAAAPAAAAAAAAAAAAAAAAAJgCAABk&#10;cnMvZG93bnJldi54bWxQSwUGAAAAAAQABAD1AAAAjQMAAAAA&#10;" path="m,l,194,,e" filled="f" fillcolor="#810000" strokecolor="#a16252" strokeweight="2.5pt">
                      <v:path arrowok="t" o:connecttype="custom" o:connectlocs="0,0;0,194;0,0" o:connectangles="0,0,0"/>
                    </v:shape>
                    <v:shape id="Freeform 250" o:spid="_x0000_s1159" style="position:absolute;left:1837;top:1538;width:286;height:191;visibility:visible;mso-wrap-style:square;v-text-anchor:middle" coordsize="286,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KITsEA&#10;AADdAAAADwAAAGRycy9kb3ducmV2LnhtbERPTYvCMBC9C/6HMII3TRUtS9coIgrCetGVPQ/N2BSb&#10;SWiidvfXbwTB2zze5yxWnW3EndpQO1YwGWcgiEuna64UnL93ow8QISJrbByTgl8KsFr2ewsstHvw&#10;ke6nWIkUwqFABSZGX0gZSkMWw9h54sRdXGsxJthWUrf4SOG2kdMsy6XFmlODQU8bQ+X1dLMKtvNz&#10;Prt8bejPX48/85s5kM9LpYaDbv0JIlIX3+KXe6/T/Ek2hec36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iiE7BAAAA3QAAAA8AAAAAAAAAAAAAAAAAmAIAAGRycy9kb3du&#10;cmV2LnhtbFBLBQYAAAAABAAEAPUAAACGAwAAAAA=&#10;" path="m,2r43,l43,186r93,-2l136,r18,l154,184r89,-2l243,r42,l285,186,,190,,2e" fillcolor="#824200" stroked="f">
                      <v:path arrowok="t" o:connecttype="custom" o:connectlocs="0,2;43,2;43,186;136,184;136,0;154,0;154,184;243,182;243,0;285,0;285,186;0,190;0,2;0,2" o:connectangles="0,0,0,0,0,0,0,0,0,0,0,0,0,0"/>
                    </v:shape>
                    <v:shape id="Freeform 251" o:spid="_x0000_s1160" style="position:absolute;left:1841;top:1536;width:286;height:193;visibility:visible;mso-wrap-style:square;v-text-anchor:middle" coordsize="286,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BXMgA&#10;AADdAAAADwAAAGRycy9kb3ducmV2LnhtbESPT2vCQBDF74V+h2UKvRSz6x9EUlcphWDxUrRF6W3I&#10;TpPQ7GzMrjH66d2C4G2G935v3syXva1FR62vHGsYJgoEce5MxYWG769sMAPhA7LB2jFpOJOH5eLx&#10;YY6pcSfeULcNhYgh7FPUUIbQpFL6vCSLPnENcdR+XWsxxLUtpGnxFMNtLUdKTaXFiuOFEht6Lyn/&#10;2x5trKG6/WaVfe5+nLkcpxNzyFYva62fn/q3VxCB+nA33+gPE7mhGsP/N3EE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FYFcyAAAAN0AAAAPAAAAAAAAAAAAAAAAAJgCAABk&#10;cnMvZG93bnJldi54bWxQSwUGAAAAAAQABAD1AAAAjQMAAAAA&#10;" path="m,2r41,l43,188r91,-2l134,r19,l153,184r87,l240,r45,l285,188,,192,,2e" fillcolor="#a16252" stroked="f">
                      <v:path arrowok="t" o:connecttype="custom" o:connectlocs="0,2;41,2;43,188;134,186;134,0;153,0;153,184;240,184;240,0;285,0;285,188;0,192;0,2;0,2" o:connectangles="0,0,0,0,0,0,0,0,0,0,0,0,0,0"/>
                    </v:shape>
                    <v:shape id="Freeform 252" o:spid="_x0000_s1161" style="position:absolute;left:1853;top:1549;width:1;height:79;visibility:visible;mso-wrap-style:square;v-text-anchor:middle" coordsize="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ZYsQA&#10;AADdAAAADwAAAGRycy9kb3ducmV2LnhtbERPS2vCQBC+C/0Pywi96UbxRXSVKlQsSCGxB49DdswG&#10;s7Npdqvpv+8WBG/z8T1ntelsLW7U+sqxgtEwAUFcOF1xqeDr9D5YgPABWWPtmBT8kofN+qW3wlS7&#10;O2d0y0MpYgj7FBWYEJpUSl8YsuiHriGO3MW1FkOEbSl1i/cYbms5TpKZtFhxbDDY0M5Qcc1/rILz&#10;xz47T833Vp4+d4f5fHJ0VbZQ6rXfvS1BBOrCU/xwH3ScP0om8P9NPEG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GGWLEAAAA3QAAAA8AAAAAAAAAAAAAAAAAmAIAAGRycy9k&#10;b3ducmV2LnhtbFBLBQYAAAAABAAEAPUAAACJAwAAAAA=&#10;" path="m,l,78,,e" filled="f" fillcolor="#810000" strokecolor="#7f604f" strokeweight="2.5pt">
                      <v:path arrowok="t" o:connecttype="custom" o:connectlocs="0,0;0,78;0,0" o:connectangles="0,0,0"/>
                    </v:shape>
                    <v:shape id="Freeform 253" o:spid="_x0000_s1162" style="position:absolute;left:1871;top:1593;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3qBMMA&#10;AADdAAAADwAAAGRycy9kb3ducmV2LnhtbERP32vCMBB+F/Y/hBv4pqkyh1SjjIFsiMKsiq9HczbF&#10;5tI1sdb/3giDvd3H9/Pmy85WoqXGl44VjIYJCOLc6ZILBYf9ajAF4QOyxsoxKbiTh+XipTfHVLsb&#10;76jNQiFiCPsUFZgQ6lRKnxuy6IeuJo7c2TUWQ4RNIXWDtxhuKzlOkndpseTYYLCmT0P5JbtaBUez&#10;Ofmv7P7ztnW/p7ItdtO1NEr1X7uPGYhAXfgX/7m/dZw/Sib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3qBMMAAADdAAAADwAAAAAAAAAAAAAAAACYAgAAZHJzL2Rv&#10;d25yZXYueG1sUEsFBgAAAAAEAAQA9QAAAIgDAAAAAA==&#10;" path="m,l,51,,e" filled="f" fillcolor="#810000" strokecolor="#7f604f" strokeweight="2.5pt">
                      <v:path arrowok="t" o:connecttype="custom" o:connectlocs="0,0;0,51;0,0" o:connectangles="0,0,0"/>
                    </v:shape>
                    <v:shape id="Freeform 254" o:spid="_x0000_s1163" style="position:absolute;left:1859;top:1648;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z/MEA&#10;AADdAAAADwAAAGRycy9kb3ducmV2LnhtbERPzWoCMRC+C32HMIXeNGsPKqtRakEQPKirDzAk083S&#10;zWRJ0nV9+0YQvM3H9zurzeBa0VOIjWcF00kBglh703Ct4HrZjRcgYkI22HomBXeKsFm/jVZYGn/j&#10;M/VVqkUO4ViiAptSV0oZtSWHceI74sz9+OAwZRhqaQLecrhr5WdRzKTDhnODxY6+Lenf6s8pOLl+&#10;d57r6mDm27C1odLdcR+V+ngfvpYgEg3pJX669ybPnxYzeHyTT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G8/zBAAAA3QAAAA8AAAAAAAAAAAAAAAAAmAIAAGRycy9kb3du&#10;cmV2LnhtbFBLBQYAAAAABAAEAPUAAACGAwAAAAA=&#10;" path="m,l,45,,e" filled="f" fillcolor="#810000" strokecolor="#7f604f" strokeweight="2.5pt">
                      <v:path arrowok="t" o:connecttype="custom" o:connectlocs="0,0;0,45;0,0" o:connectangles="0,0,0"/>
                    </v:shape>
                    <v:shape id="Freeform 255" o:spid="_x0000_s1164" style="position:absolute;left:1872;top:1673;width:1;height:63;visibility:visible;mso-wrap-style:square;v-text-anchor:middle"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Y9/sIA&#10;AADdAAAADwAAAGRycy9kb3ducmV2LnhtbERPTWvCQBC9F/wPywje6iaitY2uIqLQa40Hj9PsNAlm&#10;Z0N2jLG/vlso9DaP9znr7eAa1VMXas8G0mkCirjwtubSwDk/Pr+CCoJssfFMBh4UYLsZPa0xs/7O&#10;H9SfpFQxhEOGBiqRNtM6FBU5DFPfEkfuy3cOJcKu1LbDewx3jZ4lyYt2WHNsqLClfUXF9XRzBj7p&#10;cNDFfJHLRVJa9LPvef6WGzMZD7sVKKFB/sV/7ncb56fJEn6/iSf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j3+wgAAAN0AAAAPAAAAAAAAAAAAAAAAAJgCAABkcnMvZG93&#10;bnJldi54bWxQSwUGAAAAAAQABAD1AAAAhwMAAAAA&#10;" path="m,l,62,,e" filled="f" fillcolor="#810000" strokecolor="#7f604f" strokeweight="2.5pt">
                      <v:path arrowok="t" o:connecttype="custom" o:connectlocs="0,0;0,62;0,0" o:connectangles="0,0,0"/>
                    </v:shape>
                    <v:shape id="Freeform 256" o:spid="_x0000_s1165" style="position:absolute;left:1851;top:1708;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EjMcA&#10;AADdAAAADwAAAGRycy9kb3ducmV2LnhtbESP0WrCQBBF3wv9h2UKfSm6sUhjo6sUQdQigtoPGLPT&#10;JDQ7m2bXGP/eeSj0bYZ7594zs0XvatVRGyrPBkbDBBRx7m3FhYGv02owARUissXaMxm4UYDF/PFh&#10;hpn1Vz5Qd4yFkhAOGRooY2wyrUNeksMw9A2xaN++dRhlbQttW7xKuKv1a5K8aYcVS0OJDS1Lyn+O&#10;F2eg2K3edbr9XJ678dptLv7lN73tjXl+6j+moCL18d/8d72xgj9KBFe+kRH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8hIzHAAAA3QAAAA8AAAAAAAAAAAAAAAAAmAIAAGRy&#10;cy9kb3ducmV2LnhtbFBLBQYAAAAABAAEAPUAAACMAwAAAAA=&#10;" path="m,l,25,,e" filled="f" fillcolor="#810000" strokecolor="#7f604f" strokeweight="2.5pt">
                      <v:path arrowok="t" o:connecttype="custom" o:connectlocs="0,0;0,25;0,0" o:connectangles="0,0,0"/>
                    </v:shape>
                    <v:shape id="Freeform 257" o:spid="_x0000_s1166" style="position:absolute;left:2095;top:1654;width:1;height:80;visibility:visible;mso-wrap-style:square;v-text-anchor:middle" coordsize="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rCcQA&#10;AADdAAAADwAAAGRycy9kb3ducmV2LnhtbERP32vCMBB+H/g/hBvsbabKEK1GGcJgTGGzKvh4NGfT&#10;rbmUJKv1v18Ggm/38f28xaq3jejIh9qxgtEwA0FcOl1zpeCwf3uegggRWWPjmBRcKcBqOXhYYK7d&#10;hXfUFbESKYRDjgpMjG0uZSgNWQxD1xIn7uy8xZigr6T2eEnhtpHjLJtIizWnBoMtrQ2VP8WvVaB3&#10;2viv7+L6sT11/fjz5XicbBqlnh771zmISH28i2/ud53mj7IZ/H+TT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3KwnEAAAA3QAAAA8AAAAAAAAAAAAAAAAAmAIAAGRycy9k&#10;b3ducmV2LnhtbFBLBQYAAAAABAAEAPUAAACJAwAAAAA=&#10;" path="m,79l,,,79e" filled="f" fillcolor="#810000" strokecolor="#7f604f" strokeweight="2.5pt">
                      <v:path arrowok="t" o:connecttype="custom" o:connectlocs="0,79;0,0;0,79" o:connectangles="0,0,0"/>
                    </v:shape>
                    <v:shape id="Freeform 258" o:spid="_x0000_s1167" style="position:absolute;left:2111;top:1638;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1SYscA&#10;AADdAAAADwAAAGRycy9kb3ducmV2LnhtbESPQWvDMAyF74P9B6PBbquTHsbI6pbSUuilbGtXdhWx&#10;lqSN5RDbSdZfPx0Gu0m8p/c+LVaTa9VAfWg8G8hnGSji0tuGKwOfp93TC6gQkS22nsnADwVYLe/v&#10;FlhYP/IHDcdYKQnhUKCBOsau0DqUNTkMM98Ri/bte4dR1r7StsdRwl2r51n2rB02LA01drSpqbwe&#10;kzOQzu+X65gfDrf9dNqev95Sug3JmMeHaf0KKtIU/81/13sr+Hku/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dUmLHAAAA3QAAAA8AAAAAAAAAAAAAAAAAmAIAAGRy&#10;cy9kb3ducmV2LnhtbFBLBQYAAAAABAAEAPUAAACMAwAAAAA=&#10;" path="m,50l,,,50e" filled="f" fillcolor="#810000" strokecolor="#7f604f" strokeweight="2.5pt">
                      <v:path arrowok="t" o:connecttype="custom" o:connectlocs="0,50;0,0;0,50" o:connectangles="0,0,0"/>
                    </v:shape>
                    <v:shape id="Freeform 259" o:spid="_x0000_s1168" style="position:absolute;left:2101;top:1589;width:1;height:45;visibility:visible;mso-wrap-style:square;v-text-anchor:middle"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fQNcEA&#10;AADdAAAADwAAAGRycy9kb3ducmV2LnhtbERPS8vCMBC8f+B/CCt4+0yr4KMaRQRFL4IP8Lo0a1ts&#10;NrWJWv+9EQTntMvszOxM540pxYNqV1hWEHcjEMSp1QVnCk7H1f8IhPPIGkvLpOBFDuaz1t8UE22f&#10;vKfHwWcimLBLUEHufZVI6dKcDLqurYgDd7G1QR/WOpO6xmcwN6XsRdFAGiw4JORY0TKn9Hq4GwU7&#10;Z09NvLaX4W0V349nPe7LrVeq024WExCeGv87/qo3OrwfAJ82YQQ5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n0DXBAAAA3QAAAA8AAAAAAAAAAAAAAAAAmAIAAGRycy9kb3du&#10;cmV2LnhtbFBLBQYAAAAABAAEAPUAAACGAwAAAAA=&#10;" path="m,44l,,,44e" filled="f" fillcolor="#810000" strokecolor="#7f604f" strokeweight="2.5pt">
                      <v:path arrowok="t" o:connecttype="custom" o:connectlocs="0,44;0,0;0,44" o:connectangles="0,0,0"/>
                    </v:shape>
                    <v:shape id="Freeform 260" o:spid="_x0000_s1169" style="position:absolute;left:2115;top:1549;width:1;height:60;visibility:visible;mso-wrap-style:square;v-text-anchor:middle" coordsize="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lPMMA&#10;AADdAAAADwAAAGRycy9kb3ducmV2LnhtbERPPWvDMBDdC/0P4gJZSiMrQ2icKCG0FDJ0qZvsV+ts&#10;iVgn11IT+99XhUK3e7zP2+5H34krDdEF1qAWBQjiOhjHrYbTx+vjE4iYkA12gUnDRBH2u/u7LZYm&#10;3PidrlVqRQ7hWKIGm1JfShlrSx7jIvTEmWvC4DFlOLTSDHjL4b6Ty6JYSY+Oc4PFnp4t1Zfq22to&#10;3j7Vg3uxlTx/XdxhraZVM05az2fjYQMi0Zj+xX/uo8nzlVrC7zf5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ClPMMAAADdAAAADwAAAAAAAAAAAAAAAACYAgAAZHJzL2Rv&#10;d25yZXYueG1sUEsFBgAAAAAEAAQA9QAAAIgDAAAAAA==&#10;" path="m,59l,,,59e" filled="f" fillcolor="#810000" strokecolor="#7f604f" strokeweight="2.5pt">
                      <v:path arrowok="t" o:connecttype="custom" o:connectlocs="0,59;0,0;0,59" o:connectangles="0,0,0"/>
                    </v:shape>
                    <v:shape id="Freeform 261" o:spid="_x0000_s1170" style="position:absolute;left:2094;top:1545;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GAIMUA&#10;AADdAAAADwAAAGRycy9kb3ducmV2LnhtbERP22rCQBB9F/oPyxT6InWTKtWmboIIohUpVPsB0+w0&#10;Cc3Oxuwa4993BcG3OZzrzLPe1KKj1lWWFcSjCARxbnXFhYLvw+p5BsJ5ZI21ZVJwIQdZ+jCYY6Lt&#10;mb+o2/tChBB2CSoovW8SKV1ekkE3sg1x4H5ta9AH2BZSt3gO4aaWL1H0Kg1WHBpKbGhZUv63PxkF&#10;xW71Jqcf2+VPN1mbzckOj9PLp1JPj/3iHYSn3t/FN/dGh/lxPIbrN+EEm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QYAgxQAAAN0AAAAPAAAAAAAAAAAAAAAAAJgCAABkcnMv&#10;ZG93bnJldi54bWxQSwUGAAAAAAQABAD1AAAAigMAAAAA&#10;" path="m,25l,,,25e" filled="f" fillcolor="#810000" strokecolor="#7f604f" strokeweight="2.5pt">
                      <v:path arrowok="t" o:connecttype="custom" o:connectlocs="0,25;0,0;0,25" o:connectangles="0,0,0"/>
                    </v:shape>
                    <v:shape id="Freeform 262" o:spid="_x0000_s1171" style="position:absolute;left:1983;top:1553;width:1;height:69;visibility:visible;mso-wrap-style:square;v-text-anchor:middle" coordsize="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4ucEA&#10;AADdAAAADwAAAGRycy9kb3ducmV2LnhtbERPS4vCMBC+C/6HMMJeZE26qCxdo4igLJ58wV6HZmyL&#10;zaQkWa3/3giCt/n4njNbdLYRV/KhdqwhGykQxIUzNZcaTsf15zeIEJENNo5Jw50CLOb93gxz4268&#10;p+shliKFcMhRQxVjm0sZiooshpFriRN3dt5iTNCX0ni8pXDbyC+lptJizamhwpZWFRWXw7/VUIS/&#10;TaO2tLtvsvWp9cNtqSZTrT8G3fIHRKQuvsUv969J87NsDM9v0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EOLnBAAAA3QAAAA8AAAAAAAAAAAAAAAAAmAIAAGRycy9kb3du&#10;cmV2LnhtbFBLBQYAAAAABAAEAPUAAACGAwAAAAA=&#10;" path="m,l,68,,e" filled="f" fillcolor="#810000" strokecolor="#7f604f" strokeweight="2.5pt">
                      <v:path arrowok="t" o:connecttype="custom" o:connectlocs="0,0;0,68;0,0" o:connectangles="0,0,0"/>
                    </v:shape>
                    <v:shape id="Freeform 263" o:spid="_x0000_s1172" style="position:absolute;left:1989;top:1633;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37VsIA&#10;AADdAAAADwAAAGRycy9kb3ducmV2LnhtbERPzWoCMRC+F3yHMIK3ml2hVbZGUUEQemhdfYAhmW4W&#10;N5MlSdf17ZtCobf5+H5nvR1dJwYKsfWsoJwXIIi1Ny03Cq6X4/MKREzIBjvPpOBBEbabydMaK+Pv&#10;fKahTo3IIRwrVGBT6ispo7bkMM59T5y5Lx8cpgxDI03Aew53nVwUxat02HJusNjTwZK+1d9Owacb&#10;juelrt/Nch/2NtS6/zhFpWbTcfcGItGY/sV/7pPJ88vyBX6/ySf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jftWwgAAAN0AAAAPAAAAAAAAAAAAAAAAAJgCAABkcnMvZG93&#10;bnJldi54bWxQSwUGAAAAAAQABAD1AAAAhwMAAAAA&#10;" path="m,l,45,,e" filled="f" fillcolor="#810000" strokecolor="#7f604f" strokeweight="2.5pt">
                      <v:path arrowok="t" o:connecttype="custom" o:connectlocs="0,0;0,45;0,0" o:connectangles="0,0,0"/>
                    </v:shape>
                    <v:shape id="Freeform 264" o:spid="_x0000_s1173" style="position:absolute;left:1983;top:1678;width:1;height:26;visibility:visible;mso-wrap-style:square;v-text-anchor:middle" coordsize="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YjuMUA&#10;AADdAAAADwAAAGRycy9kb3ducmV2LnhtbERP22rCQBB9L/gPyxT6UuompWgb3QQRpFZEMPoB0+yY&#10;hGZn0+wa4993C4JvczjXmWeDaURPnastK4jHEQjiwuqaSwXHw+rlHYTzyBoby6TgSg6ydPQwx0Tb&#10;C++pz30pQgi7BBVU3reJlK6oyKAb25Y4cCfbGfQBdqXUHV5CuGnkaxRNpMGaQ0OFLS0rKn7ys1FQ&#10;blcfcvq1WX73b59mfbbPv9PrTqmnx2ExA+Fp8Hfxzb3WYX4cT+D/m3CC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iO4xQAAAN0AAAAPAAAAAAAAAAAAAAAAAJgCAABkcnMv&#10;ZG93bnJldi54bWxQSwUGAAAAAAQABAD1AAAAigMAAAAA&#10;" path="m,l,25,,e" filled="f" fillcolor="#810000" strokecolor="#7f604f" strokeweight="2.5pt">
                      <v:path arrowok="t" o:connecttype="custom" o:connectlocs="0,0;0,25;0,0" o:connectangles="0,0,0"/>
                    </v:shape>
                    <v:shape id="Freeform 265" o:spid="_x0000_s1174" style="position:absolute;left:1211;top:1714;width:81;height:53;visibility:visible;mso-wrap-style:square;v-text-anchor:middle" coordsize="8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BqcMUA&#10;AADdAAAADwAAAGRycy9kb3ducmV2LnhtbERPTWvCQBC9C/0PyxS81U160BJdpQgtVbyYllJvQ3ZM&#10;UrOzITtq0l/fLRS8zeN9zmLVu0ZdqAu1ZwPpJAFFXHhbc2ng4/3l4QlUEGSLjWcyMFCA1fJutMDM&#10;+ivv6ZJLqWIIhwwNVCJtpnUoKnIYJr4ljtzRdw4lwq7UtsNrDHeNfkySqXZYc2yosKV1RcUpPzsD&#10;20EO++3PTnJ3+N58hunw+nXOjRnf989zUEK93MT/7jcb56fpDP6+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QGpwxQAAAN0AAAAPAAAAAAAAAAAAAAAAAJgCAABkcnMv&#10;ZG93bnJldi54bWxQSwUGAAAAAAQABAD1AAAAigMAAAAA&#10;" path="m78,2l74,,70,,66,2r-4,l60,6,56,4,53,6r-4,l49,10r-2,4l47,17,45,14,43,12r-2,l37,14r-2,3l33,21,31,19r-2,l27,19r-3,2l22,23r,2l19,23r,-4l18,17r-3,2l14,17r-2,l10,19,8,21,6,23,4,27,,34r,6l6,44r12,l35,46r8,2l55,50r11,2l70,52r6,-2l78,48r,-4l76,40r,-6l78,29r,-6l80,17r,-7l78,2e" fillcolor="#424200" stroked="f">
                      <v:path arrowok="t" o:connecttype="custom" o:connectlocs="78,2;74,0;70,0;66,2;62,2;60,6;56,4;53,6;49,6;49,10;47,14;47,17;45,14;43,12;41,12;37,14;35,17;33,21;31,19;29,19;27,19;24,21;22,23;22,25;19,23;19,19;18,17;15,19;14,17;12,17;10,19;8,21;6,23;4,27;0,34;0,40;6,44;18,44;35,46;43,48;55,50;66,52;70,52;76,50;78,48;78,44;76,40;76,34;78,29;78,23;80,17;80,10;78,2;78,2" o:connectangles="0,0,0,0,0,0,0,0,0,0,0,0,0,0,0,0,0,0,0,0,0,0,0,0,0,0,0,0,0,0,0,0,0,0,0,0,0,0,0,0,0,0,0,0,0,0,0,0,0,0,0,0,0,0"/>
                    </v:shape>
                    <v:shape id="Freeform 266" o:spid="_x0000_s1175" style="position:absolute;left:1358;top:1716;width:83;height:77;visibility:visible;mso-wrap-style:square;v-text-anchor:middle" coordsize="8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gKwscA&#10;AADdAAAADwAAAGRycy9kb3ducmV2LnhtbESPQWvDMAyF74P+B6NCb6udFUaX1S1lo3SMXdr1spuI&#10;1cQ0lrPYTbN/Px0Gu0m8p/c+rTZjaNVAffKRLRRzA4q4is5zbeH0ubtfgkoZ2WEbmSz8UILNenK3&#10;wtLFGx9oOOZaSQinEi00OXel1qlqKGCax45YtHPsA2ZZ+1q7Hm8SHlr9YMyjDuhZGhrs6KWh6nK8&#10;Bgvmy5/9e15eTk/mdftdD/vFx2Fv7Ww6bp9BZRrzv/nv+s0JflEIrnwjI+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oCsLHAAAA3QAAAA8AAAAAAAAAAAAAAAAAmAIAAGRy&#10;cy9kb3ducmV2LnhtbFBLBQYAAAAABAAEAPUAAACMAwAAAAA=&#10;" path="m2,4l5,,9,r4,2l16,4r4,2l22,6r4,l30,10r2,5l32,19r,4l35,19r2,-2l39,17r4,2l46,23r,6l47,27r2,-2l53,27r2,2l57,32r2,4l59,32r2,-5l61,25r4,l67,25r3,2l70,32r4,2l74,38r6,8l82,55r,8l82,69r,5l70,76,46,69,32,67r-2,2l18,65,6,65,2,61,5,55,2,46r,-4l2,34,,25,,15,2,4e" fillcolor="#424200" stroked="f">
                      <v:path arrowok="t" o:connecttype="custom" o:connectlocs="2,4;5,0;9,0;13,2;16,4;20,6;22,6;26,6;30,10;32,15;32,19;32,23;35,19;37,17;39,17;43,19;46,23;46,29;47,27;49,25;53,27;55,29;57,32;59,36;59,32;61,27;61,25;65,25;67,25;70,27;70,32;74,34;74,38;80,46;82,55;82,63;82,69;82,74;70,76;46,69;32,67;30,69;18,65;6,65;2,61;5,55;2,46;2,42;2,34;0,25;0,15;2,4;2,4" o:connectangles="0,0,0,0,0,0,0,0,0,0,0,0,0,0,0,0,0,0,0,0,0,0,0,0,0,0,0,0,0,0,0,0,0,0,0,0,0,0,0,0,0,0,0,0,0,0,0,0,0,0,0,0,0"/>
                    </v:shape>
                  </v:group>
                  <v:shape id="Freeform 267" o:spid="_x0000_s1176" style="position:absolute;left:334;top:1519;width:528;height:438;visibility:visible;mso-wrap-style:square;v-text-anchor:middle" coordsize="579,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IpCsQA&#10;AADdAAAADwAAAGRycy9kb3ducmV2LnhtbERPTWvCQBC9C/6HZQrezCZSxKZugohVq6VQW3oestMk&#10;mJ0N2VXT/vquIHibx/uced6bRpypc7VlBUkUgyAurK65VPD1+TKegXAeWWNjmRT8koM8Gw7mmGp7&#10;4Q86H3wpQgi7FBVU3replK6oyKCLbEscuB/bGfQBdqXUHV5CuGnkJI6n0mDNoaHClpYVFcfDySh4&#10;5M36e7/av2/X0i6St+Pur31FpUYP/eIZhKfe38U391aH+UnyBNdvwgk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yKQrEAAAA3QAAAA8AAAAAAAAAAAAAAAAAmAIAAGRycy9k&#10;b3ducmV2LnhtbFBLBQYAAAAABAAEAPUAAACJAwAAAAA=&#10;" path="m,512r578,97l578,235,208,,,417r,95e" fillcolor="#ffc281" stroked="f">
                    <v:path arrowok="t" o:connecttype="custom" o:connectlocs="0,264;481,314;481,121;173,0;0,215;0,264;0,264" o:connectangles="0,0,0,0,0,0,0"/>
                  </v:shape>
                  <v:shape id="Freeform 268" o:spid="_x0000_s1177" style="position:absolute;left:652;top:1763;width:79;height:175;visibility:visible;mso-wrap-style:square;v-text-anchor:middle" coordsize="8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WmcYA&#10;AADdAAAADwAAAGRycy9kb3ducmV2LnhtbESPTWvCQBCG7wX/wzIFb3XjR6WkriKWFg9CUVt6HbJj&#10;kjY7G3e3Jv5751DobYZ5P55ZrHrXqAuFWHs2MB5loIgLb2suDXwcXx+eQMWEbLHxTAauFGG1HNwt&#10;MLe+4z1dDqlUEsIxRwNVSm2udSwqchhHviWW28kHh0nWUGobsJNw1+hJls21w5qlocKWNhUVP4df&#10;JyXnaff2mML2+332ErDsdqevz2jM8L5fP4NK1Kd/8Z97awV/PBF++UZG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vWmcYAAADdAAAADwAAAAAAAAAAAAAAAACYAgAAZHJz&#10;L2Rvd25yZXYueG1sUEsFBgAAAAAEAAQA9QAAAIsDAAAAAA==&#10;" path="m,229r85,14l64,,,229e" fillcolor="#824200" stroked="f">
                    <v:path arrowok="t" o:connecttype="custom" o:connectlocs="0,118;72,125;54,0;0,118;0,118" o:connectangles="0,0,0,0,0"/>
                  </v:shape>
                  <v:roundrect id="AutoShape 269" o:spid="_x0000_s1178" style="position:absolute;left:745;top:1739;width:30;height:23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xSsQA&#10;AADdAAAADwAAAGRycy9kb3ducmV2LnhtbERP22rCQBB9F/yHZQTfdBMFkdRVVFpoKSJePmCanSah&#10;2dm4u41pv94VBN/mcK6zWHWmFi05X1lWkI4TEMS51RUXCs6nt9EchA/IGmvLpOCPPKyW/d4CM22v&#10;fKD2GAoRQ9hnqKAMocmk9HlJBv3YNsSR+7bOYIjQFVI7vMZwU8tJksykwYpjQ4kNbUvKf46/RsEm&#10;/3r9nH1ctolr1vN2P2273f9eqeGgW7+ACNSFp/jhftdxfjpJ4f5NP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QcUrEAAAA3QAAAA8AAAAAAAAAAAAAAAAAmAIAAGRycy9k&#10;b3ducmV2LnhtbFBLBQYAAAAABAAEAPUAAACJAwAAAAA=&#10;" fillcolor="#ffbf18" stroked="f">
                    <v:textbox inset="0,0,0,0"/>
                  </v:roundrect>
                  <v:shape id="Freeform 270" o:spid="_x0000_s1179" style="position:absolute;left:707;top:1743;width:38;height:226;visibility:visible;mso-wrap-style:square;v-text-anchor:middle" coordsize="43,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U8MA&#10;AADdAAAADwAAAGRycy9kb3ducmV2LnhtbERPTWsCMRC9F/ofwhS81awLFdkaZSlUvBTRiuBt2Ew3&#10;SzeTNInr+u9NodDbPN7nLNej7cVAIXaOFcymBQjixumOWwXHz/fnBYiYkDX2jknBjSKsV48PS6y0&#10;u/KehkNqRQ7hWKECk5KvpIyNIYtx6jxx5r5csJgyDK3UAa853PayLIq5tNhxbjDo6c1Q8324WAWd&#10;P5mw2Tk/LD7q22nzMq/Pw49Sk6exfgWRaEz/4j/3Vuf5s7KE32/yC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rU8MAAADdAAAADwAAAAAAAAAAAAAAAACYAgAAZHJzL2Rv&#10;d25yZXYueG1sUEsFBgAAAAAEAAQA9QAAAIgDAAAAAA==&#10;" path="m42,315l,303,,,42,r,315e" fillcolor="#a1a100" stroked="f">
                    <v:path arrowok="t" o:connecttype="custom" o:connectlocs="33,161;0,155;0,0;33,0;33,161;33,161" o:connectangles="0,0,0,0,0,0"/>
                  </v:shape>
                  <v:shape id="Freeform 271" o:spid="_x0000_s1180" style="position:absolute;left:860;top:1555;width:868;height:402;visibility:visible;mso-wrap-style:square;v-text-anchor:middle" coordsize="952,5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PBMMMA&#10;AADdAAAADwAAAGRycy9kb3ducmV2LnhtbERPTWvCQBC9C/6HZYTezMYIItFViqD0FNookuM0O01C&#10;s7Nhd6tpf31XKPQ2j/c52/1oenEj5zvLChZJCoK4trrjRsHlfJyvQfiArLG3TAq+ycN+N51sMdf2&#10;zm90K0MjYgj7HBW0IQy5lL5uyaBP7EAcuQ/rDIYIXSO1w3sMN73M0nQlDXYcG1oc6NBS/Vl+GQX1&#10;pXivXtllY/EzLPla9Scrj0o9zcbnDYhAY/gX/7lfdJy/yJbw+Cae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PBMMMAAADdAAAADwAAAAAAAAAAAAAAAACYAgAAZHJzL2Rv&#10;d25yZXYueG1sUEsFBgAAAAAEAAQA9QAAAIgDAAAAAA==&#10;" path="m,560l950,475r1,-210l477,51,,,,560e" fillcolor="#e0a175" stroked="f">
                    <v:path arrowok="t" o:connecttype="custom" o:connectlocs="0,287;790,244;791,136;397,27;0,0;0,287;0,287" o:connectangles="0,0,0,0,0,0,0"/>
                  </v:shape>
                  <v:shape id="Freeform 272" o:spid="_x0000_s1181" style="position:absolute;left:439;top:1778;width:76;height:131;visibility:visible;mso-wrap-style:square;v-text-anchor:middle" coordsize="83,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jrlr4A&#10;AADdAAAADwAAAGRycy9kb3ducmV2LnhtbERPvQrCMBDeBd8hnOAimioiUo1SBEG3Wl3cjuZsi82l&#10;NFHr2xtBcLuP7/fW287U4kmtqywrmE4iEMS51RUXCi7n/XgJwnlkjbVlUvAmB9tNv7fGWNsXn+iZ&#10;+UKEEHYxKii9b2IpXV6SQTexDXHgbrY16ANsC6lbfIVwU8tZFC2kwYpDQ4kN7UrK79nDKNA+PS4f&#10;ycic6312HaV5kXYmUWo46JIVCE+d/4t/7oMO86ezOXy/CSfIz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BI65a+AAAA3QAAAA8AAAAAAAAAAAAAAAAAmAIAAGRycy9kb3ducmV2&#10;LnhtbFBLBQYAAAAABAAEAPUAAACDAwAAAAA=&#10;" path="m,l82,r,182l,168,,e" fillcolor="#a16252" stroked="f">
                    <v:path arrowok="t" o:connecttype="custom" o:connectlocs="0,0;69,0;69,93;0,86;0,0;0,0" o:connectangles="0,0,0,0,0,0"/>
                  </v:shape>
                  <v:shape id="Freeform 273" o:spid="_x0000_s1182" style="position:absolute;left:447;top:1784;width:64;height:125;visibility:visible;mso-wrap-style:square;v-text-anchor:middle" coordsize="71,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DmOcYA&#10;AADdAAAADwAAAGRycy9kb3ducmV2LnhtbESPQWsCMRCF7wX/Qxihl6LZFWxlNYpYCj21qD14HJJx&#10;d3UzWZPUXf+9KRS8zfDe++bNYtXbRlzJh9qxgnycgSDWztRcKvjZf4xmIEJENtg4JgU3CrBaDp4W&#10;WBjX8Zauu1iKBOFQoIIqxraQMuiKLIaxa4mTdnTeYkyrL6Xx2CW4beQky16lxZrThQpb2lSkz7tf&#10;myh5t34/dOF2Pr1dvNbfL9u2/lLqediv5yAi9fFh/k9/mlQ/n0zh75s0gl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DmOcYAAADdAAAADwAAAAAAAAAAAAAAAACYAgAAZHJz&#10;L2Rvd25yZXYueG1sUEsFBgAAAAAEAAQA9QAAAIsDAAAAAA==&#10;" path="m,160l,,70,r,174e" filled="f" fillcolor="#810000" strokecolor="#522210" strokeweight="2.5pt">
                    <v:path arrowok="t" o:connecttype="custom" o:connectlocs="0,81;0,0;57,0;57,89" o:connectangles="0,0,0,0"/>
                  </v:shape>
                  <v:shape id="Freeform 274" o:spid="_x0000_s1183" style="position:absolute;left:551;top:1814;width:79;height:73;visibility:visible;mso-wrap-style:square;v-text-anchor:middle" coordsize="8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3zWsMA&#10;AADdAAAADwAAAGRycy9kb3ducmV2LnhtbERPTWsCMRC9C/6HMIIX0ay2iKxGEaHUU0ErFG9DMm4W&#10;N5Nlk13X/vqmUOhtHu9zNrveVaKjJpSeFcxnGQhi7U3JhYLL59t0BSJEZIOVZ1LwpAC77XCwwdz4&#10;B5+oO8dCpBAOOSqwMda5lEFbchhmviZO3M03DmOCTSFNg48U7iq5yLKldFhyarBY08GSvp9bp+Da&#10;vl+Otm79hz7J77J7/Zro8KLUeNTv1yAi9fFf/Oc+mjR/vljC7zfp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3zWsMAAADdAAAADwAAAAAAAAAAAAAAAACYAgAAZHJzL2Rv&#10;d25yZXYueG1sUEsFBgAAAAAEAAQA9QAAAIgDAAAAAA==&#10;" path="m,l85,r,100l,93,,e" fillcolor="#824200" stroked="f">
                    <v:path arrowok="t" o:connecttype="custom" o:connectlocs="0,0;72,0;72,52;0,48;0,0;0,0" o:connectangles="0,0,0,0,0,0"/>
                  </v:shape>
                  <v:shape id="Freeform 275" o:spid="_x0000_s1184" style="position:absolute;left:1302;top:1750;width:389;height:164;visibility:visible;mso-wrap-style:square;v-text-anchor:middle" coordsize="4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J68QA&#10;AADdAAAADwAAAGRycy9kb3ducmV2LnhtbERPTWvCQBC9C/6HZQq96UYPrUZXEaXgpVA1SHsbsmM2&#10;NDsbs9uY+utdQfA2j/c582VnK9FS40vHCkbDBARx7nTJhYLs8DGYgPABWWPlmBT8k4flot+bY6rd&#10;hXfU7kMhYgj7FBWYEOpUSp8bsuiHriaO3Mk1FkOETSF1g5cYbis5TpI3abHk2GCwprWh/Hf/ZxWs&#10;z1+mzT7NNDtuJ9efcuM3q2+v1OtLt5qBCNSFp/jh3uo4fzR+h/s38QS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2ievEAAAA3QAAAA8AAAAAAAAAAAAAAAAAmAIAAGRycy9k&#10;b3ducmV2LnhtbFBLBQYAAAAABAAEAPUAAACJAwAAAAA=&#10;" path="m,l,227,425,192,425,6,,e" fillcolor="#a16252" stroked="f">
                    <v:path arrowok="t" o:connecttype="custom" o:connectlocs="0,0;0,117;354,99;354,3;0,0;0,0" o:connectangles="0,0,0,0,0,0"/>
                  </v:shape>
                  <v:shape id="Freeform 276" o:spid="_x0000_s1185" style="position:absolute;left:1299;top:1748;width:6;height:169;visibility:visible;mso-wrap-style:square;v-text-anchor:middle" coordsize="6,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tF8UA&#10;AADdAAAADwAAAGRycy9kb3ducmV2LnhtbESP3WrCQBCF7wt9h2UE7+pGBSupq0hKoeiNP32AITtu&#10;gtnZNLuN8e2dC6F3M5wz53yz2gy+UT11sQ5sYDrJQBGXwdbsDPycv96WoGJCttgEJgN3irBZv76s&#10;MLfhxkfqT8kpCeGYo4EqpTbXOpYVeYyT0BKLdgmdxyRr57Tt8CbhvtGzLFtojzVLQ4UtFRWV19Of&#10;N9B/zufvx2Jx3+3J7Q8Fu9b+HowZj4btB6hEQ/o3P6+/reBPZ4Ir38gIe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5C0XxQAAAN0AAAAPAAAAAAAAAAAAAAAAAJgCAABkcnMv&#10;ZG93bnJldi54bWxQSwUGAAAAAAQABAD1AAAAigMAAAAA&#10;" path="m5,7r,223l,235,,,5,7e" fillcolor="#a1a100" stroked="f">
                    <v:path arrowok="t" o:connecttype="custom" o:connectlocs="5,4;5,118;0,120;0,0;5,4;5,4" o:connectangles="0,0,0,0,0,0"/>
                  </v:shape>
                  <v:shape id="Freeform 277" o:spid="_x0000_s1186" style="position:absolute;left:1688;top:1777;width:5;height:114;visibility:visible;mso-wrap-style:square;v-text-anchor:middle" coordsize="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DZcYA&#10;AADdAAAADwAAAGRycy9kb3ducmV2LnhtbERPTWvCQBC9F/wPywi91U0UxUZXkdJSWxA1bcHjkB2T&#10;kOxsyG5j2l/vFoTe5vE+Z7nuTS06al1pWUE8ikAQZ1aXnCv4/Hh5mINwHlljbZkU/JCD9Wpwt8RE&#10;2wsfqUt9LkIIuwQVFN43iZQuK8igG9mGOHBn2xr0Aba51C1eQrip5TiKZtJgyaGhwIaeCsqq9Nso&#10;mFRfO1M9p93kdb87vE1/3+P5aabU/bDfLEB46v2/+Obe6jA/Hj/C3zfhBL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oDZcYAAADdAAAADwAAAAAAAAAAAAAAAACYAgAAZHJz&#10;L2Rvd25yZXYueG1sUEsFBgAAAAAEAAQA9QAAAIsDAAAAAA==&#10;" path="m,155r4,4l4,,,,,155e" fillcolor="#ff8100" stroked="f">
                    <v:path arrowok="t" o:connecttype="custom" o:connectlocs="0,78;4,81;4,0;0,0;0,78;0,78" o:connectangles="0,0,0,0,0,0"/>
                  </v:shape>
                  <v:shape id="Freeform 278" o:spid="_x0000_s1187" style="position:absolute;left:1483;top:1890;width:31;height:7;visibility:visible;mso-wrap-style:square;v-text-anchor:middle" coordsize="3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1IMsgA&#10;AADdAAAADwAAAGRycy9kb3ducmV2LnhtbESPQUvDQBCF70L/wzJCL2I3qWA1dluqpSg9FFJFPI7Z&#10;aRKanQ272zb+e+cgeJvhvXnvm/lycJ06U4itZwP5JANFXHnbcm3g431z+wAqJmSLnWcy8EMRlovR&#10;1RwL6y9c0nmfaiUhHAs00KTUF1rHqiGHceJ7YtEOPjhMsoZa24AXCXednmbZvXbYsjQ02NNLQ9Vx&#10;f3IGwuuqCu5ztv7+Cnn5uDuV28PNszHj62H1BCrRkP7Nf9dvVvDzO+GXb2QEvf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3UgyyAAAAN0AAAAPAAAAAAAAAAAAAAAAAJgCAABk&#10;cnMvZG93bnJldi54bWxQSwUGAAAAAAQABAD1AAAAjQMAAAAA&#10;" path="m,4r8,6l28,8,33,,28,,25,4,10,6,6,2,,4e" fillcolor="#522210" stroked="f">
                    <v:path arrowok="t" o:connecttype="custom" o:connectlocs="0,2;6,4;24,3;27,0;24,0;21,2;8,3;5,1;0,2;0,2" o:connectangles="0,0,0,0,0,0,0,0,0,0"/>
                  </v:shape>
                  <v:shape id="Freeform 279" o:spid="_x0000_s1188" style="position:absolute;left:1480;top:1890;width:34;height:5;visibility:visible;mso-wrap-style:square;v-text-anchor:middle" coordsize="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1VicMA&#10;AADdAAAADwAAAGRycy9kb3ducmV2LnhtbERPTYvCMBC9C/sfwgjeNK0ubqlGWQTBi4K6hz0OzWxb&#10;bSYlibb++40geJvH+5zlujeNuJPztWUF6SQBQVxYXXOp4Oe8HWcgfEDW2FgmBQ/ysF59DJaYa9vx&#10;ke6nUIoYwj5HBVUIbS6lLyoy6Ce2JY7cn3UGQ4SulNphF8NNI6dJMpcGa44NFba0qai4nm5GQdk+&#10;Dtm82+6m+3R//fo9XD5dc1FqNOy/FyAC9eEtfrl3Os5PZyk8v4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1VicMAAADdAAAADwAAAAAAAAAAAAAAAACYAgAAZHJzL2Rv&#10;d25yZXYueG1sUEsFBgAAAAAEAAQA9QAAAIgDAAAAAA==&#10;" path="m,2l10,8,30,6,35,,30,,27,2,12,4,6,,,2e" fillcolor="silver" stroked="f">
                    <v:path arrowok="t" o:connecttype="custom" o:connectlocs="0,1;9,2;26,2;31,0;26,0;25,1;10,1;6,0;0,1;0,1" o:connectangles="0,0,0,0,0,0,0,0,0,0"/>
                  </v:shape>
                  <v:shape id="Freeform 280" o:spid="_x0000_s1189" style="position:absolute;left:1299;top:1888;width:395;height:29;visibility:visible;mso-wrap-style:square;v-text-anchor:middle" coordsize="43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9zcAA&#10;AADdAAAADwAAAGRycy9kb3ducmV2LnhtbERP32vCMBB+F/Y/hBv4pqkKMqpRZMzN17nR+Xg0Z1NM&#10;LqWJbf3vF0Hw7T6+n7feDs6KjtpQe1Ywm2YgiEuva64U/P7sJ28gQkTWaD2TghsF2G5eRmvMte/5&#10;m7pjrEQK4ZCjAhNjk0sZSkMOw9Q3xIk7+9ZhTLCtpG6xT+HOynmWLaXDmlODwYbeDZWX49Up6AuL&#10;h9B8/e1u/vTBWJjPzg5KjV+H3QpEpCE+xQ/3Qaf5s8Uc7t+kE+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49zcAAAADdAAAADwAAAAAAAAAAAAAAAACYAgAAZHJzL2Rvd25y&#10;ZXYueG1sUEsFBgAAAAAEAAQA9QAAAIUDAAAAAA==&#10;" path="m3,35l428,r4,4l,40,3,35e" fillcolor="#412000" stroked="f">
                    <v:path arrowok="t" o:connecttype="custom" o:connectlocs="3,18;356,0;359,2;0,20;3,18;3,18" o:connectangles="0,0,0,0,0,0"/>
                  </v:shape>
                  <v:shape id="Freeform 281" o:spid="_x0000_s1190" style="position:absolute;left:930;top:1729;width:284;height:165;visibility:visible;mso-wrap-style:square;v-text-anchor:middle" coordsize="31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o6O8MA&#10;AADdAAAADwAAAGRycy9kb3ducmV2LnhtbERPS4vCMBC+C/6HMMLeNNXCKl2jLIK4JxcfB70NzWxb&#10;tpnUJLbdf78RBG/z8T1nue5NLVpyvrKsYDpJQBDnVldcKDiftuMFCB+QNdaWScEfeVivhoMlZtp2&#10;fKD2GAoRQ9hnqKAMocmk9HlJBv3ENsSR+7HOYIjQFVI77GK4qeUsSd6lwYpjQ4kNbUrKf493o8BW&#10;vjh/p7Nde91c5ocu39+c3yv1Nuo/P0AE6sNL/HR/6Th/mqbw+Cae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o6O8MAAADdAAAADwAAAAAAAAAAAAAAAACYAgAAZHJzL2Rv&#10;d25yZXYueG1sUEsFBgAAAAAEAAQA9QAAAIgDAAAAAA==&#10;" path="m,l311,r,19l291,19r,181l311,200r,20l,230,,211r17,l17,21,,21,,e" fillcolor="#412000" stroked="f">
                    <v:path arrowok="t" o:connecttype="custom" o:connectlocs="0,0;258,0;258,10;241,10;241,102;258,102;258,112;0,117;0,108;14,108;14,11;0,11;0,0;0,0" o:connectangles="0,0,0,0,0,0,0,0,0,0,0,0,0,0"/>
                  </v:shape>
                  <v:shape id="Freeform 282" o:spid="_x0000_s1191" style="position:absolute;left:936;top:1724;width:282;height:166;visibility:visible;mso-wrap-style:square;v-text-anchor:middle" coordsize="310,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kNEcMA&#10;AADdAAAADwAAAGRycy9kb3ducmV2LnhtbERPS4vCMBC+C/sfwix409QHslSj7IqKggdrPexxaMa2&#10;2ExKE23992Zhwdt8fM9ZrDpTiQc1rrSsYDSMQBBnVpecK7ik28EXCOeRNVaWScGTHKyWH70Fxtq2&#10;nNDj7HMRQtjFqKDwvo6ldFlBBt3Q1sSBu9rGoA+wyaVusA3hppLjKJpJgyWHhgJrWheU3c53o2B8&#10;uOPP7/W5OZ7cZec2k7RNKFWq/9l9z0F46vxb/O/e6zB/NJnC3zfhBL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kNEcMAAADdAAAADwAAAAAAAAAAAAAAAACYAgAAZHJzL2Rv&#10;d25yZXYueG1sUEsFBgAAAAAEAAQA9QAAAIgDAAAAAA==&#10;" path="m,2l309,r,18l292,18r,184l309,202r,17l,230,,213r16,l16,23,,23,,2e" fillcolor="#ffc281" stroked="f">
                    <v:path arrowok="t" o:connecttype="custom" o:connectlocs="0,1;256,0;256,9;242,9;242,104;256,104;256,113;0,119;0,110;14,110;14,12;0,12;0,1;0,1" o:connectangles="0,0,0,0,0,0,0,0,0,0,0,0,0,0"/>
                  </v:shape>
                  <v:shape id="Freeform 283" o:spid="_x0000_s1192" style="position:absolute;left:1721;top:1810;width:260;height:101;visibility:visible;mso-wrap-style:square;v-text-anchor:middle" coordsize="28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OdE8MA&#10;AADdAAAADwAAAGRycy9kb3ducmV2LnhtbERPS2vCQBC+F/wPyxS81U2UikQ3UnyA9Nak0Os0OyYh&#10;2dmYXU3sr+8WhN7m43vOZjuaVtyod7VlBfEsAkFcWF1zqeAzP76sQDiPrLG1TAru5GCbTp42mGg7&#10;8AfdMl+KEMIuQQWV910ipSsqMuhmtiMO3Nn2Bn2AfSl1j0MIN62cR9FSGqw5NFTY0a6iosmuRkFz&#10;+f7S9v2n3sd63q0ORd7KYa/U9Hl8W4PwNPp/8cN90mF+vHiFv2/CCTL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3OdE8MAAADdAAAADwAAAAAAAAAAAAAAAACYAgAAZHJzL2Rv&#10;d25yZXYueG1sUEsFBgAAAAAEAAQA9QAAAIgDAAAAAA==&#10;" path="m6,6l20,2,31,,44,4,56,8r12,7l80,11r11,4l103,17r6,8l110,36r2,4l122,36r6,-4l135,32r12,4l157,42r,9l159,53r6,-5l171,46r11,2l190,53r8,4l204,65r2,-10l208,48r5,-4l223,46r2,-2l232,42r10,6l248,55r6,3l260,70r16,12l283,97r2,13l285,120r-4,11l272,139r-22,-4l231,133r-23,l180,135r-26,-2l124,131r-19,-3l77,131r-17,2l35,133,21,131,11,126,4,122,7,110,13,97,11,82,9,74,4,58,2,44,,27,6,6e" fillcolor="lime" stroked="f">
                    <v:path arrowok="t" o:connecttype="custom" o:connectlocs="5,3;16,1;25,0;36,2;46,4;56,8;66,6;75,8;85,9;90,13;91,19;93,21;101,19;105,17;112,17;122,19;130,22;130,27;132,27;136,25;141,24;150,25;157,27;164,30;168,34;170,29;172,25;176,23;185,24;186,23;192,22;200,25;205,29;210,30;215,37;228,43;234,51;235,57;235,63;232,69;225,72;206,70;191,69;172,69;149,70;127,69;103,69;86,66;64,69;50,69;29,69;17,69;9,66;4,63;5,57;11,51;9,43;7,38;4,30;2,23;0,14;5,3;5,3" o:connectangles="0,0,0,0,0,0,0,0,0,0,0,0,0,0,0,0,0,0,0,0,0,0,0,0,0,0,0,0,0,0,0,0,0,0,0,0,0,0,0,0,0,0,0,0,0,0,0,0,0,0,0,0,0,0,0,0,0,0,0,0,0,0,0"/>
                  </v:shape>
                  <v:shape id="Freeform 284" o:spid="_x0000_s1193" style="position:absolute;left:1713;top:1813;width:261;height:99;visibility:visible;mso-wrap-style:square;v-text-anchor:middle" coordsize="28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HGdcEA&#10;AADdAAAADwAAAGRycy9kb3ducmV2LnhtbERPTYvCMBC9L/gfwgje1lRlXa1GEdHFq1XvQzO2xWZS&#10;k6h1f/1GEPY2j/c582VranEn5yvLCgb9BARxbnXFhYLjYfs5AeEDssbaMil4koflovMxx1TbB+/p&#10;noVCxBD2KSooQ2hSKX1ekkHftw1x5M7WGQwRukJqh48Ybmo5TJKxNFhxbCixoXVJ+SW7GQU/Jku8&#10;m06vX/vh76nZhfXm8J0p1eu2qxmIQG34F7/dOx3nD0ZjeH0TT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hxnXBAAAA3QAAAA8AAAAAAAAAAAAAAAAAmAIAAGRycy9kb3du&#10;cmV2LnhtbFBLBQYAAAAABAAEAPUAAACGAwAAAAA=&#10;" path="m6,7l17,,31,,43,2,56,7r10,6l78,11r11,2l101,17r8,6l109,34r2,6l120,34r8,-2l134,30r12,4l155,40r2,11l159,53r4,-6l171,47r9,l188,51r8,3l202,64r2,-10l206,47r8,-5l221,47r5,-3l231,42r9,5l246,53r6,6l258,68r15,14l281,98r4,12l285,118r-4,11l270,138r-20,-3l229,131r-23,3l179,135r-28,-1l122,129r-19,l76,129r-18,2l33,134,19,131r-7,-4l4,122,6,108,12,98r,-16l8,74,4,59,,44,,28,6,7e" fillcolor="#82823f" stroked="f">
                    <v:path arrowok="t" o:connecttype="custom" o:connectlocs="5,4;15,0;26,0;36,1;47,4;55,6;65,6;74,6;84,9;90,11;90,17;92,20;100,17;107,16;111,15;121,17;129,20;131,26;132,27;136,24;142,24;150,24;157,26;163,27;168,33;170,27;172,24;178,21;184,24;188,22;193,21;200,24;204,27;210,30;214,34;227,41;234,50;237,56;237,60;234,66;224,70;208,68;191,66;172,68;149,68;126,68;101,66;86,66;63,66;48,66;27,68;16,66;10,64;4,62;5,55;10,50;10,41;6,38;4,30;0,22;0,14;5,4;5,4" o:connectangles="0,0,0,0,0,0,0,0,0,0,0,0,0,0,0,0,0,0,0,0,0,0,0,0,0,0,0,0,0,0,0,0,0,0,0,0,0,0,0,0,0,0,0,0,0,0,0,0,0,0,0,0,0,0,0,0,0,0,0,0,0,0,0"/>
                  </v:shape>
                  <v:shape id="Freeform 285" o:spid="_x0000_s1194" style="position:absolute;left:1817;top:1841;width:139;height:78;visibility:visible;mso-wrap-style:square;v-text-anchor:middle" coordsize="15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vzsQA&#10;AADdAAAADwAAAGRycy9kb3ducmV2LnhtbERPS2vCQBC+C/6HZYRepG5SqSnRVYJQ6kmolUJvQ3bM&#10;w+xsyK4x+uvdQqG3+fies9oMphE9da6yrCCeRSCIc6srLhQcv96f30A4j6yxsUwKbuRgsx6PVphq&#10;e+VP6g++ECGEXYoKSu/bVEqXl2TQzWxLHLiT7Qz6ALtC6g6vIdw08iWKFtJgxaGhxJa2JeXnw8Uo&#10;yF7j84fp6zpLCs6S/U99n37XSj1NhmwJwtPg/8V/7p0O8+N5Ar/fhBP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er87EAAAA3QAAAA8AAAAAAAAAAAAAAAAAmAIAAGRycy9k&#10;b3ducmV2LnhtbFBLBQYAAAAABAAEAPUAAACJAwAAAAA=&#10;" path="m3,6l9,2,15,r8,2l28,6r7,5l40,9r8,2l54,15r4,6l58,28r2,6l64,28r3,-2l71,26r6,2l83,34r,6l85,42r2,-4l91,38r6,l101,42r3,2l108,51r,-7l111,38r3,-4l118,38r2,-2l124,34r3,4l131,44r4,4l137,55r8,11l151,78r,11l151,96r-2,7l143,110r-10,-2l121,106r-10,l95,108,81,106,65,103r-9,-2l40,103r-9,3l17,106r-6,l5,101,2,97,3,86,5,78,5,66,3,60,2,48,,36,,23,3,6e" fillcolor="#424200" stroked="f">
                    <v:path arrowok="t" o:connecttype="custom" o:connectlocs="3,3;7,1;13,0;19,1;24,3;29,6;34,4;40,6;45,8;48,11;48,14;50,17;54,14;56,13;59,13;64,14;70,17;70,20;71,21;73,19;76,19;81,19;84,21;87,22;91,25;91,22;93,19;95,17;99,19;101,18;103,17;106,19;110,22;112,24;114,27;122,32;126,39;126,44;126,47;124,51;120,54;112,53;102,52;93,52;80,53;68,52;54,51;47,50;34,51;26,52;15,52;9,52;5,50;2,48;3,42;5,39;5,32;3,30;2,24;0,18;0,11;3,3;3,3" o:connectangles="0,0,0,0,0,0,0,0,0,0,0,0,0,0,0,0,0,0,0,0,0,0,0,0,0,0,0,0,0,0,0,0,0,0,0,0,0,0,0,0,0,0,0,0,0,0,0,0,0,0,0,0,0,0,0,0,0,0,0,0,0,0,0"/>
                  </v:shape>
                  <v:shape id="Freeform 286" o:spid="_x0000_s1195" style="position:absolute;left:1735;top:1840;width:138;height:77;visibility:visible;mso-wrap-style:square;v-text-anchor:middle" coordsize="152,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S8UA&#10;AADdAAAADwAAAGRycy9kb3ducmV2LnhtbESPzW7CQAyE75V4h5WRuJUNIKE2ZUH8Slyb9sLNZN0k&#10;NOuNspuQ9unxoVJvtmY883m1GVytempD5dnAbJqAIs69rbgw8Plxen4BFSKyxdozGfihAJv16GmF&#10;qfV3fqc+i4WSEA4pGihjbFKtQ16SwzD1DbFoX751GGVtC21bvEu4q/U8SZbaYcXSUGJD+5Ly76xz&#10;Bna/l3B79Wc6cnc5XPvrLau7gzGT8bB9AxVpiP/mv+uzFfzZQnDlGxlBr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zNLxQAAAN0AAAAPAAAAAAAAAAAAAAAAAJgCAABkcnMv&#10;ZG93bnJldi54bWxQSwUGAAAAAAQABAD1AAAAigMAAAAA&#10;" path="m147,4l141,r-6,l127,2r-5,2l115,11,110,8r-8,3l96,13r-3,5l93,28r,4l87,28,82,25,79,23r-6,5l68,32r,8l65,42,64,38,59,36r-5,2l50,40r-5,4l42,50r,-6l40,38,38,34r-6,2l32,34r-4,l23,36r-4,6l15,46r-2,7l5,63,,76,,86r,7l1,102r6,6l17,105r11,-2l40,103r16,2l69,103r16,-1l94,102r16,l119,103r14,l139,103r6,-4l149,95,147,84r-2,-8l145,63r2,-6l149,46r2,-12l151,21,147,4e" fillcolor="lime" stroked="f">
                    <v:path arrowok="t" o:connecttype="custom" o:connectlocs="121,2;116,0;112,0;104,1;101,2;94,6;91,4;84,6;79,6;76,9;76,14;76,16;72,14;67,13;65,11;60,14;56,16;56,20;54,21;53,19;49,18;44,19;41,20;37,22;35,25;35,22;33,19;32,17;26,18;26,17;23,17;19,18;15,21;13,23;11,26;5,32;0,38;0,43;0,47;1,51;5,54;14,52;23,52;33,52;46,52;57,52;70,51;77,51;91,51;98,52;110,52;114,52;120,49;123,47;121,42;120,38;120,32;121,28;123,23;124,17;124,11;121,2;121,2" o:connectangles="0,0,0,0,0,0,0,0,0,0,0,0,0,0,0,0,0,0,0,0,0,0,0,0,0,0,0,0,0,0,0,0,0,0,0,0,0,0,0,0,0,0,0,0,0,0,0,0,0,0,0,0,0,0,0,0,0,0,0,0,0,0,0"/>
                  </v:shape>
                  <v:shape id="Freeform 287" o:spid="_x0000_s1196" style="position:absolute;left:375;top:1865;width:75;height:37;visibility:visible;mso-wrap-style:square;v-text-anchor:middle" coordsize="8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H+cUA&#10;AADdAAAADwAAAGRycy9kb3ducmV2LnhtbERPTWvCQBC9F/oflin0VjdWkDa6Sim0WPFiKqK3ITsm&#10;sdnZkB018dd3C0Jv83ifM513rlZnakPl2cBwkIAizr2tuDCw+f54egEVBNli7ZkM9BRgPru/m2Jq&#10;/YXXdM6kUDGEQ4oGSpEm1TrkJTkMA98QR+7gW4cSYVto2+IlhrtaPyfJWDusODaU2NB7SflPdnIG&#10;lr3s18vrSjK3P35tw7j/3J0yYx4furcJKKFO/sU398LG+cPRK/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gf5xQAAAN0AAAAPAAAAAAAAAAAAAAAAAJgCAABkcnMv&#10;ZG93bnJldi54bWxQSwUGAAAAAAQABAD1AAAAigMAAAAA&#10;" path="m78,2l74,,70,,66,2r-4,l60,6,56,4,53,6r-5,l48,10r-1,4l47,17,45,14,44,12r-3,l37,14r-2,3l34,21,32,19r-2,l28,19r-4,2l22,23r,3l20,23r,-4l18,17r-2,2l14,17r-2,l10,19,8,21,6,23,4,27,,34r,6l6,44r12,l35,46r9,2l55,50r11,2l70,52r6,-2l78,48r,-4l76,40r,-6l78,30r,-7l80,17r,-7l78,2e" fillcolor="#424200" stroked="f">
                    <v:path arrowok="t" o:connecttype="custom" o:connectlocs="67,1;64,0;60,0;56,1;53,1;52,3;48,2;45,3;41,3;41,5;41,7;41,8;39,7;38,6;35,6;31,7;30,8;29,10;28,9;26,9;24,9;20,10;19,11;19,13;18,11;18,9;16,8;14,9;12,8;10,8;8,9;6,10;6,11;4,13;0,17;0,20;6,22;16,22;30,22;38,24;47,24;56,25;60,25;65,24;67,24;67,22;65,20;65,17;67,15;67,11;69,8;69,5;67,1;67,1" o:connectangles="0,0,0,0,0,0,0,0,0,0,0,0,0,0,0,0,0,0,0,0,0,0,0,0,0,0,0,0,0,0,0,0,0,0,0,0,0,0,0,0,0,0,0,0,0,0,0,0,0,0,0,0,0,0"/>
                  </v:shape>
                  <v:shape id="Freeform 288" o:spid="_x0000_s1197" style="position:absolute;left:511;top:1867;width:75;height:54;visibility:visible;mso-wrap-style:square;v-text-anchor:middle" coordsize="8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VBcUA&#10;AADdAAAADwAAAGRycy9kb3ducmV2LnhtbESPQWvCQBCF7wX/wzJCL6KbtCIluooKQqWnxv6AITtm&#10;Q7KzIbtq/PedQ6G3Gd6b977Z7EbfqTsNsQlsIF9koIirYBuuDfxcTvMPUDEhW+wCk4EnRdhtJy8b&#10;LGx48Dfdy1QrCeFYoAGXUl9oHStHHuMi9MSiXcPgMck61NoO+JBw3+m3LFtpjw1Lg8Oejo6qtrx5&#10;A19t6fS5eae8nV366nw4tv7wNOZ1Ou7XoBKN6d/8d/1pBT9fCr98IyPo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pUFxQAAAN0AAAAPAAAAAAAAAAAAAAAAAJgCAABkcnMv&#10;ZG93bnJldi54bWxQSwUGAAAAAAQABAD1AAAAigMAAAAA&#10;" path="m2,4l4,,8,r4,2l15,4r4,2l21,6r4,l29,10r1,5l30,19r,5l34,19r3,-2l38,17r4,2l44,24r,6l46,28r2,-3l52,28r2,2l56,32r2,4l58,32r2,-4l60,25r4,l66,25r4,3l70,32r4,2l74,38r5,8l81,55r,9l81,70r,4l70,76,44,70,30,67r-1,3l17,65,6,65,2,61,4,55,2,46r,-4l2,34,,25,,15,2,4e" fillcolor="#424200" stroked="f">
                    <v:path arrowok="t" o:connecttype="custom" o:connectlocs="2,2;4,0;6,0;10,1;13,2;16,3;17,3;21,3;25,5;25,8;25,9;25,12;28,9;31,8;32,8;35,9;37,12;37,15;38,14;40,13;44,14;45,15;47,15;48,18;48,15;50,14;50,13;54,13;55,13;59,14;59,15;62,17;62,19;66,22;68,27;68,32;68,34;68,36;59,37;37,34;25,33;25,34;15,32;5,32;2,30;4,27;2,22;2,20;2,17;0,13;0,8;2,2;2,2" o:connectangles="0,0,0,0,0,0,0,0,0,0,0,0,0,0,0,0,0,0,0,0,0,0,0,0,0,0,0,0,0,0,0,0,0,0,0,0,0,0,0,0,0,0,0,0,0,0,0,0,0,0,0,0,0"/>
                  </v:shape>
                  <v:shape id="Freeform 289" o:spid="_x0000_s1198" style="position:absolute;left:1149;top:1874;width:141;height:78;visibility:visible;mso-wrap-style:square;v-text-anchor:middle" coordsize="153,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XUMEA&#10;AADdAAAADwAAAGRycy9kb3ducmV2LnhtbERPzWoCMRC+C32HMAVvml2xpWyNUgpiD9Litg8wbKbZ&#10;pZvJkkl1fXsjCN7m4/ud1Wb0vTpSlC6wgXJegCJugu3YGfj53s5eQElCttgHJgNnEtisHyYrrGw4&#10;8YGOdXIqh7BUaKBNaai0lqYljzIPA3HmfkP0mDKMTtuIpxzue70oimftsePc0OJA7y01f/W/N/CU&#10;dB38/tO73U70EJ18HQoxZvo4vr2CSjSmu/jm/rB5frks4fpNPkG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AV1DBAAAA3QAAAA8AAAAAAAAAAAAAAAAAmAIAAGRycy9kb3du&#10;cmV2LnhtbFBLBQYAAAAABAAEAPUAAACGAwAAAAA=&#10;" path="m5,7l10,2,16,r6,2l30,7r6,4l41,11r8,l55,15r2,7l59,28r,4l64,28r5,-2l73,26r5,2l82,34r2,6l84,43r3,-5l92,38r6,l101,43r4,2l110,51r,-6l110,38r3,-4l119,38r,-2l123,34r5,4l132,43r2,7l138,55r8,11l150,79r2,8l152,95r-2,9l144,110r-10,-2l123,106r-12,l96,108,82,106,66,104r-9,-2l41,104r-9,2l18,106r-6,-2l6,102,2,98,5,87,6,79,6,66,5,60,2,50,,36,,24,5,7e" fillcolor="#424200" stroked="f">
                    <v:path arrowok="t" o:connecttype="custom" o:connectlocs="5,4;8,1;14,0;18,1;26,4;30,6;35,6;41,6;47,8;49,11;50,14;50,15;54,14;59,13;62,13;66,14;70,17;71,20;71,21;74,19;78,19;83,19;86,21;89,22;93,25;93,22;93,19;96,17;101,19;101,18;104,17;109,19;112,21;113,25;117,27;124,32;127,39;129,43;129,47;127,51;123,54;113,53;104,52;94,52;81,53;70,52;56,51;49,51;35,51;27,52;16,52;10,51;6,51;2,48;5,43;6,39;6,32;5,30;2,25;0,18;0,12;5,4;5,4" o:connectangles="0,0,0,0,0,0,0,0,0,0,0,0,0,0,0,0,0,0,0,0,0,0,0,0,0,0,0,0,0,0,0,0,0,0,0,0,0,0,0,0,0,0,0,0,0,0,0,0,0,0,0,0,0,0,0,0,0,0,0,0,0,0,0"/>
                  </v:shape>
                  <v:shape id="Freeform 290" o:spid="_x0000_s1199" style="position:absolute;left:882;top:1887;width:139;height:78;visibility:visible;mso-wrap-style:square;v-text-anchor:middle" coordsize="15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8v8cIA&#10;AADdAAAADwAAAGRycy9kb3ducmV2LnhtbERPS4vCMBC+C/6HMIIXWVOLiHSNIi4LXmTxicehGdti&#10;MylNtNVfvxEEb/PxPWe2aE0p7lS7wrKC0TACQZxaXXCm4LD//ZqCcB5ZY2mZFDzIwWLe7cww0bbh&#10;Ld13PhMhhF2CCnLvq0RKl+Zk0A1tRRy4i60N+gDrTOoamxBuShlH0UQaLDg05FjRKqf0ursZBag3&#10;42l8/mn+nufnoDx6Yw+bk1L9Xrv8BuGp9R/x273WYf5oHMPrm3CC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3y/xwgAAAN0AAAAPAAAAAAAAAAAAAAAAAJgCAABkcnMvZG93&#10;bnJldi54bWxQSwUGAAAAAAQABAD1AAAAhwMAAAAA&#10;" path="m149,4l141,2,136,r-7,2l122,6r-6,4l111,8r-6,2l97,14r-2,6l93,27r,5l87,27,83,25r-4,l73,27r-4,6l68,39r,3l64,37,60,36r-3,1l51,42r-4,2l45,50,43,44r,-7l39,33r-4,3l33,36,29,33r-6,4l21,42r-4,4l14,55,6,65,2,76,,86r,9l2,102r5,7l17,107r12,-5l41,105r16,2l69,105r18,-3l97,101r14,1l120,102r14,3l141,102r4,-4l149,97r,-11l145,76r,-11l148,58r1,-12l151,36r,-14l149,4e" fillcolor="#424200" stroked="f">
                    <v:path arrowok="t" o:connecttype="custom" o:connectlocs="124,2;118,1;113,0;108,1;102,3;97,5;93,4;88,5;81,7;80,10;78,13;78,16;73,13;70,13;66,13;61,13;58,16;57,20;57,21;54,18;50,18;48,18;43,21;39,22;37,25;36,22;36,18;33,16;29,18;27,18;25,16;19,18;17,21;15,23;12,28;5,33;2,38;0,43;0,48;2,51;5,55;15,54;25,51;34,52;48,54;58,52;73,51;81,51;93,51;101,51;112,52;118,51;122,49;124,49;124,43;122,38;122,33;123,29;124,23;126,18;126,11;124,2;124,2" o:connectangles="0,0,0,0,0,0,0,0,0,0,0,0,0,0,0,0,0,0,0,0,0,0,0,0,0,0,0,0,0,0,0,0,0,0,0,0,0,0,0,0,0,0,0,0,0,0,0,0,0,0,0,0,0,0,0,0,0,0,0,0,0,0,0"/>
                  </v:shape>
                  <v:shape id="Freeform 291" o:spid="_x0000_s1200" style="position:absolute;left:999;top:1878;width:102;height:77;visibility:visible;mso-wrap-style:square;v-text-anchor:middle" coordsize="113,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M0ycUA&#10;AADdAAAADwAAAGRycy9kb3ducmV2LnhtbERPTWvCQBC9C/6HZYRepNlY01piVmnFggcRmnrpbchO&#10;k2B2NmTXmPbXuwXB2zze52TrwTSip87VlhXMohgEcWF1zaWC49fH4ysI55E1NpZJwS85WK/GowxT&#10;bS/8SX3uSxFC2KWooPK+TaV0RUUGXWRb4sD92M6gD7Arpe7wEsJNI5/i+EUarDk0VNjSpqLilJ+N&#10;gsNi+sfb3h3q6eL9Oz6ye06SvVIPk+FtCcLT4O/im3unw/xZMof/b8IJ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wzTJxQAAAN0AAAAPAAAAAAAAAAAAAAAAAJgCAABkcnMv&#10;ZG93bnJldi54bWxQSwUGAAAAAAQABAD1AAAAigMAAAAA&#10;" path="m110,7l105,2,99,,95,4,89,7r-4,4l81,11r-6,l71,15r-1,6l68,27r,4l64,27,62,25r-4,l54,27r-4,4l50,40r-1,3l47,38,45,36r-4,2l37,43r-4,1l33,50,31,44r,-6l27,33r-2,3l23,36,21,33r-4,5l15,43r-4,4l9,53,4,63,,76r,9l,93r,8l6,106r7,-3l21,101r8,2l41,103r11,l64,101r6,-2l81,101r8,l99,103r6,-2l107,97r3,-2l108,85r-1,-9l107,63r1,-6l110,47r,-11l112,23,110,7e" fillcolor="lime" stroked="f">
                    <v:path arrowok="t" o:connecttype="custom" o:connectlocs="89,4;86,1;80,0;78,2;72,4;70,6;66,6;61,6;58,8;57,11;55,14;55,16;52,14;51,13;47,13;44,14;41,16;41,21;40,22;38,19;37,19;33,19;30,22;27,23;27,26;25,23;25,19;22,17;21,19;19,19;17,17;14,19;13,22;9,24;7,27;4,32;0,40;0,44;0,48;0,53;5,55;11,53;17,53;23,53;33,53;42,53;52,53;57,51;66,53;72,53;80,53;86,53;88,50;89,49;88,44;88,40;88,32;88,30;89,24;89,19;91,12;89,4;89,4" o:connectangles="0,0,0,0,0,0,0,0,0,0,0,0,0,0,0,0,0,0,0,0,0,0,0,0,0,0,0,0,0,0,0,0,0,0,0,0,0,0,0,0,0,0,0,0,0,0,0,0,0,0,0,0,0,0,0,0,0,0,0,0,0,0,0"/>
                  </v:shape>
                  <v:shape id="Freeform 292" o:spid="_x0000_s1201" style="position:absolute;left:1075;top:1878;width:104;height:77;visibility:visible;mso-wrap-style:square;v-text-anchor:middle" coordsize="114,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dZMQA&#10;AADdAAAADwAAAGRycy9kb3ducmV2LnhtbERPS2vCQBC+F/oflil4qxsfFI2uEgqlgiDUx8HbmB2T&#10;0Oxs3F1N/PduoeBtPr7nzJedqcWNnK8sKxj0ExDEudUVFwr2u6/3CQgfkDXWlknBnTwsF68vc0y1&#10;bfmHbttQiBjCPkUFZQhNKqXPSzLo+7YhjtzZOoMhQldI7bCN4aaWwyT5kAYrjg0lNvRZUv67vRoF&#10;69F9cw3Ti5Wu+UZzOLZJdsqU6r112QxEoC48xf/ulY7zB+Mx/H0TT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SXWTEAAAA3QAAAA8AAAAAAAAAAAAAAAAAmAIAAGRycy9k&#10;b3ducmV2LnhtbFBLBQYAAAAABAAEAPUAAACJAwAAAAA=&#10;" path="m2,7l8,2,14,r4,2l24,7r3,4l31,8r6,3l41,15r2,4l43,27r2,4l48,27r4,-2l55,25r4,2l62,31r,9l64,43r2,-5l68,36r4,2l76,40r2,4l80,50r1,-6l81,38r4,-5l88,36r1,-3l92,33r3,3l97,43r4,4l103,53r6,10l113,74r,11l113,93r,8l107,106r-8,-3l92,101r-9,2l72,103r-12,l48,101,43,99r-12,2l24,101r-10,l8,101,6,97,2,93,4,82,6,74,6,63,4,57,2,47,,33,,21,2,7e" fillcolor="lime" stroked="f">
                    <v:path arrowok="t" o:connecttype="custom" o:connectlocs="2,4;6,1;12,0;15,1;20,4;23,6;26,4;31,6;34,8;36,10;36,14;37,16;40,14;43,13;46,13;49,14;52,16;52,21;53,22;55,19;57,19;60,19;63,21;65,23;67,26;68,23;68,19;71,17;73,19;74,17;77,17;79,19;80,22;84,24;86,27;90,32;94,38;94,44;94,48;94,53;89,55;82,53;77,53;69,53;60,53;50,53;40,53;36,51;26,53;20,53;12,53;6,53;5,50;2,48;4,42;5,38;5,32;4,30;2,24;0,17;0,11;2,4;2,4" o:connectangles="0,0,0,0,0,0,0,0,0,0,0,0,0,0,0,0,0,0,0,0,0,0,0,0,0,0,0,0,0,0,0,0,0,0,0,0,0,0,0,0,0,0,0,0,0,0,0,0,0,0,0,0,0,0,0,0,0,0,0,0,0,0,0"/>
                  </v:shape>
                  <v:shape id="Freeform 293" o:spid="_x0000_s1202" style="position:absolute;left:447;top:1901;width:351;height:114;visibility:visible;mso-wrap-style:square;v-text-anchor:middle" coordsize="38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tA3cUA&#10;AADdAAAADwAAAGRycy9kb3ducmV2LnhtbERPTWvCQBC9F/wPywi91Y3SqkTXIAmF0nqJrQdvQ3ZM&#10;0mZnQ3abpP++Kwje5vE+Z5uMphE9da62rGA+i0AQF1bXXCr4+nx9WoNwHlljY5kU/JGDZDd52GKs&#10;7cA59UdfihDCLkYFlfdtLKUrKjLoZrYlDtzFdgZ9gF0pdYdDCDeNXETRUhqsOTRU2FJaUfFz/DUK&#10;vtvz6pRm73Z5SIf1EB1y/MhGpR6n434DwtPo7+Kb+02H+fPnF7h+E06Qu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0DdxQAAAN0AAAAPAAAAAAAAAAAAAAAAAJgCAABkcnMv&#10;ZG93bnJldi54bWxQSwUGAAAAAAQABAD1AAAAigMAAAAA&#10;" path="m,l384,159r,-25l199,45,,e" fillcolor="gray" stroked="f">
                    <v:path arrowok="t" o:connecttype="custom" o:connectlocs="0,0;319,81;319,68;165,23;0,0;0,0" o:connectangles="0,0,0,0,0,0"/>
                  </v:shape>
                  <v:line id="Line 294" o:spid="_x0000_s1203" style="position:absolute;flip:y;visibility:visible;mso-wrap-style:square" from="318,1968" to="2245,2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nsjsIAAADdAAAADwAAAGRycy9kb3ducmV2LnhtbERPTYvCMBC9L/gfwgje1lRZylKNIoKg&#10;rIddFbwOzbQpNpOSRFv/vVlY2Ns83ucs14NtxYN8aBwrmE0zEMSl0w3XCi7n3fsniBCRNbaOScGT&#10;AqxXo7clFtr1/EOPU6xFCuFQoAITY1dIGUpDFsPUdcSJq5y3GBP0tdQe+xRuWznPslxabDg1GOxo&#10;a6i8ne5WgTx89d9+N79UdbXv3PVgjnk/KDUZD5sFiEhD/Bf/ufc6zZ995PD7TTpB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InsjsIAAADdAAAADwAAAAAAAAAAAAAA&#10;AAChAgAAZHJzL2Rvd25yZXYueG1sUEsFBgAAAAAEAAQA+QAAAJADAAAAAA==&#10;" strokeweight="1.5pt"/>
                  <v:line id="Line 295" o:spid="_x0000_s1204" style="position:absolute;flip:y;visibility:visible;mso-wrap-style:square" from="397,2048" to="2289,2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BjXcQAAADdAAAADwAAAGRycy9kb3ducmV2LnhtbERPTWvCQBC9C/0PyxS86UaRVlNXEdEi&#10;SA9GBb1NstMkbXY2ZFeN/94VCr3N433OdN6aSlypcaVlBYN+BII4s7rkXMFhv+6NQTiPrLGyTAru&#10;5GA+e+lMMdb2xju6Jj4XIYRdjAoK7+tYSpcVZND1bU0cuG/bGPQBNrnUDd5CuKnkMIrepMGSQ0OB&#10;NS0Lyn6Ti1FwnqzlSR63F7/5ST9Xdlx+pWmiVPe1XXyA8NT6f/Gfe6PD/MHoHZ7fhBP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MGNdxAAAAN0AAAAPAAAAAAAAAAAA&#10;AAAAAKECAABkcnMvZG93bnJldi54bWxQSwUGAAAAAAQABAD5AAAAkgMAAAAA&#10;" strokecolor="white" strokeweight="2.5pt">
                    <v:stroke dashstyle="longDash"/>
                  </v:line>
                  <v:group id="Group 296" o:spid="_x0000_s1205" style="position:absolute;left:242;top:1039;width:1666;height:843" coordorigin="-3135,401" coordsize="1828,1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fTOMcAAADdAAAADwAAAGRycy9kb3ducmV2LnhtbESPQWvCQBCF70L/wzKF&#10;3nSTVkuJriLSlh5EMBaKtyE7JsHsbMhuk/jvnUOhtxnem/e+WW1G16ieulB7NpDOElDEhbc1lwa+&#10;Tx/TN1AhIltsPJOBGwXYrB8mK8ysH/hIfR5LJSEcMjRQxdhmWoeiIodh5lti0S6+cxhl7UptOxwk&#10;3DX6OUletcOapaHClnYVFdf81xn4HHDYvqTv/f562d3Op8XhZ5+SMU+P43YJKtIY/81/119W8N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fTOMcAAADd&#10;AAAADwAAAAAAAAAAAAAAAACqAgAAZHJzL2Rvd25yZXYueG1sUEsFBgAAAAAEAAQA+gAAAJ4DAAAA&#10;AA==&#10;">
                    <v:group id="Group 297" o:spid="_x0000_s1206" style="position:absolute;left:-2448;top:401;width:516;height:675" coordorigin="787,642" coordsize="516,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shape id="Freeform 298" o:spid="_x0000_s1207" style="position:absolute;left:811;top:698;width:244;height:598;visibility:visible;mso-wrap-style:square;v-text-anchor:middle" coordsize="244,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UVRckA&#10;AADdAAAADwAAAGRycy9kb3ducmV2LnhtbESPT2vCQBDF74V+h2UKvYhubGmR6CqtaP+CYuyhx2l2&#10;TEKzsyG71e237xyE3mZ4b977zWyRXKuO1IfGs4HxKANFXHrbcGXgY78eTkCFiGyx9UwGfinAYn55&#10;McPc+hPv6FjESkkIhxwN1DF2udahrMlhGPmOWLSD7x1GWftK2x5PEu5afZNl99phw9JQY0fLmsrv&#10;4scZeHSrlJ72b+vP503x6t4PvP0a3BpzfZUepqAipfhvPl+/WMEf3wm/fCMj6P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kUVRckAAADdAAAADwAAAAAAAAAAAAAAAACYAgAA&#10;ZHJzL2Rvd25yZXYueG1sUEsFBgAAAAAEAAQA9QAAAI4DAAAAAA==&#10;" path="m,503r243,94l243,231,87,,,409r,94e" fillcolor="#ffc281" stroked="f">
                        <v:path arrowok="t" o:connecttype="custom" o:connectlocs="0,503;243,597;243,231;87,0;0,409;0,503;0,503" o:connectangles="0,0,0,0,0,0,0"/>
                      </v:shape>
                      <v:shape id="Freeform 299" o:spid="_x0000_s1208" style="position:absolute;left:958;top:1032;width:37;height:240;visibility:visible;mso-wrap-style:square;v-text-anchor:middle" coordsize="37,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ti8sMA&#10;AADdAAAADwAAAGRycy9kb3ducmV2LnhtbERPyWrDMBC9B/IPYgK9hEZ2oKG4VoJJaOilzdYPGKzx&#10;QqSRsVTb/fuqUOhtHm+dfDdZIwbqfetYQbpKQBCXTrdcK/i8vT4+g/ABWaNxTAq+ycNuO5/lmGk3&#10;8oWGa6hFDGGfoYImhC6T0pcNWfQr1xFHrnK9xRBhX0vd4xjDrZHrJNlIiy3HhgY72jdU3q9fVsHt&#10;YyiSC5qiC8v34/5wrqbRnJR6WEzFC4hAU/gX/7nfdJyfPqX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ti8sMAAADdAAAADwAAAAAAAAAAAAAAAACYAgAAZHJzL2Rv&#10;d25yZXYueG1sUEsFBgAAAAAEAAQA9QAAAIgDAAAAAA==&#10;" path="m,224r36,15l26,,,224e" fillcolor="#824200" stroked="f">
                        <v:path arrowok="t" o:connecttype="custom" o:connectlocs="0,224;36,239;26,0;0,224;0,224" o:connectangles="0,0,0,0,0"/>
                      </v:shape>
                      <v:shape id="Freeform 300" o:spid="_x0000_s1209" style="position:absolute;left:790;top:691;width:106;height:430;visibility:visible;mso-wrap-style:square;v-text-anchor:middle" coordsize="10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xwCMUA&#10;AADdAAAADwAAAGRycy9kb3ducmV2LnhtbERP32vCMBB+H+x/CDfwZWjSgkOqUdxgQ9CXuSE+Hs3Z&#10;FJtL12S27q9fBgPf7uP7eYvV4BpxoS7UnjVkEwWCuPSm5krD58freAYiRGSDjWfScKUAq+X93QIL&#10;43t+p8s+ViKFcChQg42xLaQMpSWHYeJb4sSdfOcwJthV0nTYp3DXyFypJ+mw5tRgsaUXS+V5/+00&#10;9Nkx2822x9wedupH9Y9vz1/TXOvRw7Ceg4g0xJv4370xaX42zeHvm3SC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3HAIxQAAAN0AAAAPAAAAAAAAAAAAAAAAAJgCAABkcnMv&#10;ZG93bnJldi54bWxQSwUGAAAAAAQABAD1AAAAigMAAAAA&#10;" path="m,429r22,l105,41,82,,,429e" fillcolor="#ffbf18" stroked="f">
                        <v:path arrowok="t" o:connecttype="custom" o:connectlocs="0,429;22,429;105,41;82,0;0,429;0,429" o:connectangles="0,0,0,0,0,0"/>
                      </v:shape>
                      <v:shape id="Freeform 301" o:spid="_x0000_s1210" style="position:absolute;left:811;top:720;width:243;height:455;visibility:visible;mso-wrap-style:square;v-text-anchor:middle" coordsize="243,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TGk8QA&#10;AADdAAAADwAAAGRycy9kb3ducmV2LnhtbERPTWvCQBC9F/oflin0pptUWyW6Bim01EulUQ/ehuyY&#10;BLOzYXfV6K/vFoTe5vE+Z573phVncr6xrCAdJiCIS6sbrhRsNx+DKQgfkDW2lknBlTzki8eHOWba&#10;XviHzkWoRAxhn6GCOoQuk9KXNRn0Q9sRR+5gncEQoaukdniJ4aaVL0nyJg02HBtq7Oi9pvJYnIyC&#10;1ZTDWn6f5GS8K9z+c8/H5W2k1PNTv5yBCNSHf/Hd/aXj/PR1BH/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UxpPEAAAA3QAAAA8AAAAAAAAAAAAAAAAAmAIAAGRycy9k&#10;b3ducmV2LnhtbFBLBQYAAAAABAAEAPUAAACJAwAAAAA=&#10;" path="m,361l78,,242,276r,80l199,454r,-164l182,290r-9,-73l80,50r,28l70,97,68,85,,406,,361e" fillcolor="#a16252" stroked="f">
                        <v:path arrowok="t" o:connecttype="custom" o:connectlocs="0,361;78,0;242,276;242,356;199,454;199,290;182,290;173,217;80,50;80,78;70,97;68,85;0,406;0,361;0,361" o:connectangles="0,0,0,0,0,0,0,0,0,0,0,0,0,0,0"/>
                      </v:shape>
                      <v:shape id="Freeform 302" o:spid="_x0000_s1211" style="position:absolute;left:787;top:677;width:224;height:444;visibility:visible;mso-wrap-style:square;v-text-anchor:middle" coordsize="224,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IaEcUA&#10;AADdAAAADwAAAGRycy9kb3ducmV2LnhtbERPS2vCQBC+F/wPywje6iZaS4muIr7wYEFtweuQHZNg&#10;djZm15j213cFobf5+J4zmbWmFA3VrrCsIO5HIIhTqwvOFHx/rV8/QDiPrLG0TAp+yMFs2nmZYKLt&#10;nQ/UHH0mQgi7BBXk3leJlC7NyaDr24o4cGdbG/QB1pnUNd5DuCnlIIrepcGCQ0OOFS1ySi/Hm1Gw&#10;W87319PeHTafv8M4Gq6adFuclep12/kYhKfW/4uf7q0O8+PRGzy+CSf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hoRxQAAAN0AAAAPAAAAAAAAAAAAAAAAAJgCAABkcnMv&#10;ZG93bnJldi54bWxQSwUGAAAAAAQABAD1AAAAigMAAAAA&#10;" path="m3,443l87,26,209,248r14,l85,,,424r3,19e" fillcolor="#a13f00" stroked="f">
                        <v:path arrowok="t" o:connecttype="custom" o:connectlocs="3,443;87,26;209,248;223,248;85,0;0,424;3,443;3,443" o:connectangles="0,0,0,0,0,0,0,0"/>
                      </v:shape>
                      <v:roundrect id="AutoShape 303" o:spid="_x0000_s1212" style="position:absolute;left:1001;top:999;width:14;height:318;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0ENMQA&#10;AADdAAAADwAAAGRycy9kb3ducmV2LnhtbERP3WrCMBS+F3yHcITdaapDkc4oKhtsiIhuD3DWHNti&#10;c9IlWa0+vREE787H93tmi9ZUoiHnS8sKhoMEBHFmdcm5gp/vj/4UhA/IGivLpOBCHhbzbmeGqbZn&#10;3lNzCLmIIexTVFCEUKdS+qwgg35ga+LIHa0zGCJ0udQOzzHcVHKUJBNpsOTYUGBN64Ky0+HfKFhl&#10;v++bydffOnH1ctrsXpt2e90p9dJrl28gArXhKX64P3WcPxyP4f5NPEH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tBDTEAAAA3QAAAA8AAAAAAAAAAAAAAAAAmAIAAGRycy9k&#10;b3ducmV2LnhtbFBLBQYAAAAABAAEAPUAAACJAwAAAAA=&#10;" fillcolor="#ffbf18" stroked="f">
                        <v:textbox inset="0,0,0,0"/>
                      </v:roundrect>
                      <v:shape id="Freeform 304" o:spid="_x0000_s1213" style="position:absolute;left:982;top:1004;width:20;height:310;visibility:visible;mso-wrap-style:square;v-text-anchor:middle" coordsize="2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eFYcUA&#10;AADdAAAADwAAAGRycy9kb3ducmV2LnhtbERP32vCMBB+H+x/CDfwZWiqMKedUdxEEPbSVcHXo7kl&#10;Zc2lNFmt++uXwcC3+/h+3mozuEb01IXas4LpJANBXHlds1FwOu7HCxAhImtsPJOCKwXYrO/vVphr&#10;f+EP6stoRArhkKMCG2ObSxkqSw7DxLfEifv0ncOYYGek7vCSwl0jZ1k2lw5rTg0WW3qzVH2V307B&#10;865cmqIvtqb4kY/h/Wzrw+xVqdHDsH0BEWmIN/G/+6DT/OnTHP6+SS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4VhxQAAAN0AAAAPAAAAAAAAAAAAAAAAAJgCAABkcnMv&#10;ZG93bnJldi54bWxQSwUGAAAAAAQABAD1AAAAigMAAAAA&#10;" path="m19,309l,298,,,19,r,309e" fillcolor="#a1a100" stroked="f">
                        <v:path arrowok="t" o:connecttype="custom" o:connectlocs="19,309;0,298;0,0;19,0;19,309;19,309" o:connectangles="0,0,0,0,0,0"/>
                      </v:shape>
                      <v:shape id="Freeform 305" o:spid="_x0000_s1214" style="position:absolute;left:960;top:919;width:34;height:72;visibility:visible;mso-wrap-style:square;v-text-anchor:middle" coordsize="3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gcMA&#10;AADdAAAADwAAAGRycy9kb3ducmV2LnhtbERPTWvCQBC9C/0PyxR6000K1ZC6hjRQ2pPQqIfehuyY&#10;TZudDdmtxn/vCgVv83ifsy4m24sTjb5zrCBdJCCIG6c7bhXsd+/zDIQPyBp7x6TgQh6KzcNsjbl2&#10;Z/6iUx1aEUPY56jAhDDkUvrGkEW/cANx5I5utBgiHFupRzzHcNvL5yRZSosdxwaDA1WGmt/6zyp4&#10;q2qajrwtq+bncviosiGY9Fupp8epfAURaAp38b/7U8f56csKbt/EE+Tm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mgcMAAADdAAAADwAAAAAAAAAAAAAAAACYAgAAZHJzL2Rv&#10;d25yZXYueG1sUEsFBgAAAAAEAAQA9QAAAIgDAAAAAA==&#10;" path="m,71l30,r3,59l,71e" fillcolor="#522210" stroked="f">
                        <v:path arrowok="t" o:connecttype="custom" o:connectlocs="0,71;30,0;33,59;0,71;0,71" o:connectangles="0,0,0,0,0"/>
                      </v:shape>
                      <v:shape id="Freeform 306" o:spid="_x0000_s1215" style="position:absolute;left:965;top:1005;width:107;height:14;visibility:visible;mso-wrap-style:square;v-text-anchor:middle" coordsize="10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QhgcYA&#10;AADdAAAADwAAAGRycy9kb3ducmV2LnhtbESPT2vCQBDF74LfYRnBS9GNFqtEV5FioaVQ8A94HbJj&#10;EszOhuzWpH5651DwNsN7895vVpvOVepGTSg9G5iME1DEmbcl5wZOx4/RAlSIyBYrz2TgjwJs1v3e&#10;ClPrW97T7RBzJSEcUjRQxFinWoesIIdh7Gti0S6+cRhlbXJtG2wl3FV6miRv2mHJ0lBgTe8FZdfD&#10;rzPQ7sL9heecl5k7v+5/drO2/v4yZjjotktQkbr4NP9ff1rBn8wEV76REfT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QhgcYAAADdAAAADwAAAAAAAAAAAAAAAACYAgAAZHJz&#10;L2Rvd25yZXYueG1sUEsFBgAAAAAEAAQA9QAAAIsDAAAAAA==&#10;" path="m,7l31,r75,3l31,13,,7e" fillcolor="#522210" stroked="f">
                        <v:path arrowok="t" o:connecttype="custom" o:connectlocs="0,7;31,0;106,3;31,13;0,7;0,7" o:connectangles="0,0,0,0,0,0"/>
                      </v:shape>
                      <v:shape id="Freeform 307" o:spid="_x0000_s1216" style="position:absolute;left:960;top:978;width:37;height:35;visibility:visible;mso-wrap-style:square;v-text-anchor:middle"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gTIsEA&#10;AADdAAAADwAAAGRycy9kb3ducmV2LnhtbERPTYvCMBC9C/6HMMLeNFVQtJqWRXTrSVAX1uPQjG3Z&#10;ZlKaaOu/N8LC3ubxPmeT9qYWD2pdZVnBdBKBIM6trrhQ8H3Zj5cgnEfWWFsmBU9ykCbDwQZjbTs+&#10;0ePsCxFC2MWooPS+iaV0eUkG3cQ2xIG72dagD7AtpG6xC+GmlrMoWkiDFYeGEhvalpT/nu9Ggf2x&#10;fMwX16yYZ7vO0O5afWUHpT5G/ecahKfe/4v/3Acd5k/nK3h/E06Q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oEyLBAAAA3QAAAA8AAAAAAAAAAAAAAAAAmAIAAGRycy9kb3du&#10;cmV2LnhtbFBLBQYAAAAABAAEAPUAAACGAwAAAAA=&#10;" path="m,12l33,r3,30l5,34,,12e" fillcolor="#824200" stroked="f">
                        <v:path arrowok="t" o:connecttype="custom" o:connectlocs="0,12;33,0;36,30;5,34;0,12;0,12" o:connectangles="0,0,0,0,0,0"/>
                      </v:shape>
                      <v:shape id="Freeform 308" o:spid="_x0000_s1217" style="position:absolute;left:1054;top:747;width:236;height:549;visibility:visible;mso-wrap-style:square;v-text-anchor:middle" coordsize="236,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0D8MQA&#10;AADdAAAADwAAAGRycy9kb3ducmV2LnhtbESPzW7CQAyE75V4h5WRuMEmPQBKWRBFqqhy4+cB3Kyb&#10;RGS9UXYh27fHB6TebM145vNml1ynHjSE1rOBfJGBIq68bbk2cL18zdegQkS22HkmA38UYLedvG2w&#10;sH7kEz3OsVYSwqFAA02MfaF1qBpyGBa+Jxbt1w8Oo6xDre2Ao4S7Tr9n2VI7bFkaGuzp0FB1O9+d&#10;gX1+9J/jke6rNh5S+knleCtLY2bTtP8AFSnFf/Pr+tsKfr4Ufv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NA/DEAAAA3QAAAA8AAAAAAAAAAAAAAAAAmAIAAGRycy9k&#10;b3ducmV2LnhtbFBLBQYAAAAABAAEAPUAAACJAwAAAAA=&#10;" path="m,548l235,531r,-244l107,50,,,,548e" fillcolor="#e0a175" stroked="f">
                        <v:path arrowok="t" o:connecttype="custom" o:connectlocs="0,548;235,531;235,287;107,50;0,0;0,548;0,548" o:connectangles="0,0,0,0,0,0,0"/>
                      </v:shape>
                      <v:shape id="Freeform 309" o:spid="_x0000_s1218" style="position:absolute;left:872;top:677;width:431;height:349;visibility:visible;mso-wrap-style:square;v-text-anchor:middle" coordsize="431,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BXwsQA&#10;AADdAAAADwAAAGRycy9kb3ducmV2LnhtbERPTUsDMRC9C/6HMII3m91Fil2bFrEUtPTSVvA6bMbN&#10;4mayJuk2+uubgtDbPN7nzJfJ9mIkHzrHCspJAYK4cbrjVsHHYf3wBCJEZI29Y1LwSwGWi9ubOdba&#10;nXhH4z62IodwqFGBiXGopQyNIYth4gbizH05bzFm6FupPZ5yuO1lVRRTabHj3GBwoFdDzff+aBX8&#10;rX+2s8+0Kir//jirkjF2M+6Uur9LL88gIqV4Ff+733SeX05LuHyTT5C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gV8LEAAAA3QAAAA8AAAAAAAAAAAAAAAAAmAIAAGRycy9k&#10;b3ducmV2LnhtbFBLBQYAAAAABAAEAPUAAACJAwAAAAA=&#10;" path="m,l380,111r50,237l120,301r-2,-59l133,242,,e" fillcolor="#824200" stroked="f">
                        <v:path arrowok="t" o:connecttype="custom" o:connectlocs="0,0;380,111;430,348;120,301;118,242;133,242;0,0;0,0" o:connectangles="0,0,0,0,0,0,0,0"/>
                      </v:shape>
                      <v:shape id="Freeform 310" o:spid="_x0000_s1219" style="position:absolute;left:1053;top:730;width:213;height:347;visibility:visible;mso-wrap-style:square;v-text-anchor:middle" coordsize="21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UNK8UA&#10;AADdAAAADwAAAGRycy9kb3ducmV2LnhtbERPTWvCQBC9F/oflhF6qxsFg0RXEcHSCi00KuhtzI5J&#10;MDubZleN/npXKHibx/uc8bQ1lThT40rLCnrdCARxZnXJuYL1avE+BOE8ssbKMim4koPp5PVljIm2&#10;F/6lc+pzEULYJaig8L5OpHRZQQZd19bEgTvYxqAPsMmlbvASwk0l+1EUS4Mlh4YCa5oXlB3Tk1Ew&#10;iPeD6LTcbb++b8vFz9/HdbhpU6XeOu1sBMJT65/if/enDvN7cR8e34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RQ0rxQAAAN0AAAAPAAAAAAAAAAAAAAAAAJgCAABkcnMv&#10;ZG93bnJldi54bWxQSwUGAAAAAAQABAD1AAAAigMAAAAA&#10;" path="m,262r,84l28,346,48,267r113,l161,307r51,l143,15,72,,15,267,,262e" fillcolor="#ff8100" stroked="f">
                        <v:path arrowok="t" o:connecttype="custom" o:connectlocs="0,262;0,346;28,346;48,267;161,267;161,307;212,307;143,15;72,0;15,267;0,262;0,262" o:connectangles="0,0,0,0,0,0,0,0,0,0,0,0"/>
                      </v:shape>
                      <v:shape id="Freeform 311" o:spid="_x0000_s1220" style="position:absolute;left:1135;top:642;width:70;height:112;visibility:visible;mso-wrap-style:square;v-text-anchor:middle" coordsize="70,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pSsMA&#10;AADdAAAADwAAAGRycy9kb3ducmV2LnhtbERP32vCMBB+F/Y/hBvsRWaqQtk6o4hTEAainfh8NLe2&#10;NLmUJqvdf78Igm/38f28xWqwRvTU+dqxgukkAUFcOF1zqeD8vXt9A+EDskbjmBT8kYfV8mm0wEy7&#10;K5+oz0MpYgj7DBVUIbSZlL6oyKKfuJY4cj+usxgi7EqpO7zGcGvkLElSabHm2FBhS5uKiib/tQry&#10;MZqv5vjefIbDob+kbIbjdqfUy/Ow/gARaAgP8d2913H+NJ3D7Zt4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1pSsMAAADdAAAADwAAAAAAAAAAAAAAAACYAgAAZHJzL2Rv&#10;d25yZXYueG1sUEsFBgAAAAAEAAQA9QAAAIgDAAAAAA==&#10;" path="m14,l,90r69,21l14,e" fillcolor="#7f604f" stroked="f">
                        <v:path arrowok="t" o:connecttype="custom" o:connectlocs="14,0;0,90;69,111;14,0;14,0" o:connectangles="0,0,0,0,0"/>
                      </v:shape>
                      <v:shape id="Freeform 312" o:spid="_x0000_s1221" style="position:absolute;left:1037;top:642;width:113;height:340;visibility:visible;mso-wrap-style:square;v-text-anchor:middle" coordsize="113,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lJ28QA&#10;AADdAAAADwAAAGRycy9kb3ducmV2LnhtbERP22rCQBB9L/gPywh9qxulFYmuIoVSW4vF2/uQHbOx&#10;2dmQ3SbRr3eFQt/mcK4zW3S2FA3VvnCsYDhIQBBnThecKzjs354mIHxA1lg6JgUX8rCY9x5mmGrX&#10;8paaXchFDGGfogITQpVK6TNDFv3AVcSRO7naYoiwzqWusY3htpSjJBlLiwXHBoMVvRrKfna/VsFq&#10;dPzYfF6bcG7WX8nk5b29fJtWqcd+t5yCCNSFf/Gfe6Xj/OH4Ge7fxB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ZSdvEAAAA3QAAAA8AAAAAAAAAAAAAAAAAmAIAAGRycy9k&#10;b3ducmV2LnhtbFBLBQYAAAAABAAEAPUAAACJAwAAAAA=&#10;" path="m112,l100,88,31,339,,103,112,e" fillcolor="#522210" stroked="f">
                        <v:path arrowok="t" o:connecttype="custom" o:connectlocs="112,0;100,88;31,339;0,103;112,0;112,0" o:connectangles="0,0,0,0,0,0"/>
                      </v:shape>
                      <v:shape id="Freeform 313" o:spid="_x0000_s1222" style="position:absolute;left:1182;top:772;width:83;height:249;visibility:visible;mso-wrap-style:square;v-text-anchor:middle" coordsize="83,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TclcEA&#10;AADdAAAADwAAAGRycy9kb3ducmV2LnhtbERPzYrCMBC+C75DGMGLaFqhIl2jLAuyexKsPsDQjGmx&#10;mZQm23TffiMs7G0+vt85nCbbiZEG3zpWkG8yEMS10y0bBffbeb0H4QOyxs4xKfghD6fjfHbAUrvI&#10;VxqrYEQKYV+igiaEvpTS1w1Z9BvXEyfu4QaLIcHBSD1gTOG2k9ss20mLLaeGBnv6aKh+Vt9WwWd1&#10;aW+rbBVNzM0jnsenLYq7UsvF9P4GItAU/sV/7i+d5ue7Al7fpBPk8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U3JXBAAAA3QAAAA8AAAAAAAAAAAAAAAAAmAIAAGRycy9kb3du&#10;cmV2LnhtbFBLBQYAAAAABAAEAPUAAACGAwAAAAA=&#10;" path="m22,l,20,53,248r29,l22,e" fillcolor="#a16252" stroked="f">
                        <v:path arrowok="t" o:connecttype="custom" o:connectlocs="22,0;0,20;53,248;82,248;22,0;22,0" o:connectangles="0,0,0,0,0,0"/>
                      </v:shape>
                      <v:shape id="Freeform 314" o:spid="_x0000_s1223" style="position:absolute;left:1130;top:747;width:74;height:46;visibility:visible;mso-wrap-style:square;v-text-anchor:middle" coordsize="7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JDWsIA&#10;AADdAAAADwAAAGRycy9kb3ducmV2LnhtbERPzWrCQBC+F3yHZYTe6sa2BE1dRSuF4i3qA0yz0yQ0&#10;Oxuzo4lv3xUEb/Px/c5iNbhGXagLtWcD00kCirjwtubSwPHw9TIDFQTZYuOZDFwpwGo5elpgZn3P&#10;OV32UqoYwiFDA5VIm2kdioocholviSP36zuHEmFXatthH8Ndo1+TJNUOa44NFbb0WVHxtz87A287&#10;aQ9N+SP99pq/u9N8ozd9bszzeFh/gBIa5CG+u79tnD9NU7h9E0/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EkNawgAAAN0AAAAPAAAAAAAAAAAAAAAAAJgCAABkcnMvZG93&#10;bnJldi54bWxQSwUGAAAAAAQABAD1AAAAhwMAAAAA&#10;" path="m73,27l52,45,,36,12,,73,27e" fillcolor="#824200" stroked="f">
                        <v:path arrowok="t" o:connecttype="custom" o:connectlocs="73,27;52,45;0,36;12,0;73,27;73,27" o:connectangles="0,0,0,0,0,0"/>
                      </v:shape>
                      <v:shape id="Freeform 315" o:spid="_x0000_s1224" style="position:absolute;left:992;top:732;width:308;height:292;visibility:visible;mso-wrap-style:square;v-text-anchor:middle" coordsize="308,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8a3MUA&#10;AADdAAAADwAAAGRycy9kb3ducmV2LnhtbERPTWvCQBC9F/wPyxR6Kc1GBZU0q4goeJLWpj2P2WkS&#10;zM7G3a1Gf323IPQ2j/c5+aI3rTiT841lBcMkBUFcWt1wpaD42LzMQPiArLG1TAqu5GExHzzkmGl7&#10;4Xc670MlYgj7DBXUIXSZlL6syaBPbEccuW/rDIYIXSW1w0sMN60cpelEGmw4NtTY0aqm8rj/MQoO&#10;u1F6m9nT+Ou6PrRvn9PCPfujUk+P/fIVRKA+/Ivv7q2O84eTKfx9E0+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TxrcxQAAAN0AAAAPAAAAAAAAAAAAAAAAAJgCAABkcnMv&#10;ZG93bnJldi54bWxQSwUGAAAAAAQABAD1AAAAigMAAAAA&#10;" path="m,246r4,30l79,276,148,23r58,20l267,291r37,-6l307,276,271,265,212,21,144,,76,246,,246e" fillcolor="#a13f00" stroked="f">
                        <v:path arrowok="t" o:connecttype="custom" o:connectlocs="0,246;4,276;79,276;148,23;206,43;267,291;304,285;307,276;271,265;212,21;144,0;76,246;0,246;0,246" o:connectangles="0,0,0,0,0,0,0,0,0,0,0,0,0,0"/>
                      </v:shape>
                      <v:shape id="Freeform 316" o:spid="_x0000_s1225" style="position:absolute;left:858;top:983;width:60;height:63;visibility:visible;mso-wrap-style:square;v-text-anchor:middle" coordsize="6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C+qMcA&#10;AADdAAAADwAAAGRycy9kb3ducmV2LnhtbESPQWvCQBCF70L/wzKFXqRuLCIlukoRSuOhhUYRj0N2&#10;zEazsyG71fjvO4dCbzO8N+99s1wPvlVX6mMT2MB0koEiroJtuDaw370/v4KKCdliG5gM3CnCevUw&#10;WmJuw42/6VqmWkkIxxwNuJS6XOtYOfIYJ6EjFu0Ueo9J1r7WtsebhPtWv2TZXHtsWBocdrRxVF3K&#10;H2+g/TgdzvpYNLO9K78OejPbjj8LY54eh7cFqERD+jf/XRdW8KdzwZVvZAS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vqjHAAAA3QAAAA8AAAAAAAAAAAAAAAAAmAIAAGRy&#10;cy9kb3ducmV2LnhtbFBLBQYAAAAABAAEAPUAAACMAwAAAAA=&#10;" path="m,62l35,,59,62,,62e" fillcolor="#a13f00" stroked="f">
                        <v:path arrowok="t" o:connecttype="custom" o:connectlocs="0,62;35,0;59,62;0,62;0,62" o:connectangles="0,0,0,0,0"/>
                      </v:shape>
                      <v:shape id="Freeform 317" o:spid="_x0000_s1226" style="position:absolute;left:894;top:1049;width:25;height:64;visibility:visible;mso-wrap-style:square;v-text-anchor:middle" coordsize="2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1yocQA&#10;AADdAAAADwAAAGRycy9kb3ducmV2LnhtbERPPW/CMBDdkfgP1lViAxuGqA0YRJFATLQlHcp2io8k&#10;Ij6H2EDg1+NKlbrd0/u82aKztbhS6yvHGsYjBYI4d6biQsN3th6+gvAB2WDtmDTcycNi3u/NMDXu&#10;xl903YdCxBD2KWooQ2hSKX1ekkU/cg1x5I6utRgibAtpWrzFcFvLiVKJtFhxbCixoVVJ+Wl/sRo2&#10;8vOwVLz+OCXJ7t2qn+xwVg+tBy/dcgoiUBf+xX/urYnzx8kb/H4TT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NcqHEAAAA3QAAAA8AAAAAAAAAAAAAAAAAmAIAAGRycy9k&#10;b3ducmV2LnhtbFBLBQYAAAAABAAEAPUAAACJAwAAAAA=&#10;" path="m,l,63,24,7,,e" fillcolor="#ff8100" stroked="f">
                        <v:path arrowok="t" o:connecttype="custom" o:connectlocs="0,0;0,63;24,7;0,0;0,0" o:connectangles="0,0,0,0,0"/>
                      </v:shape>
                      <v:shape id="Freeform 318" o:spid="_x0000_s1227" style="position:absolute;left:858;top:1043;width:61;height:11;visibility:visible;mso-wrap-style:square;v-text-anchor:middle" coordsize="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QUc8gA&#10;AADdAAAADwAAAGRycy9kb3ducmV2LnhtbESPT2vCQBDF7wW/wzJCL0U3ltKY6CoiFFpKof6BXIfs&#10;mESzsyG7avrtO4dCbzO8N+/9ZrkeXKtu1IfGs4HZNAFFXHrbcGXgeHibzEGFiGyx9UwGfijAejV6&#10;WGJu/Z13dNvHSkkIhxwN1DF2udahrMlhmPqOWLST7x1GWftK2x7vEu5a/Zwkr9phw9JQY0fbmsrL&#10;/uoMFGlx+ji/ZBmfv8trlu5i8fn0ZczjeNgsQEUa4r/57/rdCv4sFX75Rkb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lBRzyAAAAN0AAAAPAAAAAAAAAAAAAAAAAJgCAABk&#10;cnMvZG93bnJldi54bWxQSwUGAAAAAAQABAD1AAAAjQMAAAAA&#10;" path="m,l59,r1,10l2,10,,e" fillcolor="#522210" stroked="f">
                        <v:path arrowok="t" o:connecttype="custom" o:connectlocs="0,0;59,0;60,10;2,10;0,0;0,0" o:connectangles="0,0,0,0,0,0"/>
                      </v:shape>
                      <v:shape id="Freeform 319" o:spid="_x0000_s1228" style="position:absolute;left:860;top:1053;width:35;height:180;visibility:visible;mso-wrap-style:square;v-text-anchor:middle" coordsize="3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KC8MA&#10;AADdAAAADwAAAGRycy9kb3ducmV2LnhtbERPTWvCQBC9F/wPyxS8lLpJD7GkrlIEwVOhUel1mp0m&#10;wexs3N3o+u+7guBtHu9zFqtoenEm5zvLCvJZBoK4trrjRsF+t3l9B+EDssbeMim4kofVcvK0wFLb&#10;C3/TuQqNSCHsS1TQhjCUUvq6JYN+ZgfixP1ZZzAk6BqpHV5SuOnlW5YV0mDHqaHFgdYt1cdqNAqK&#10;OivW8dj9vhyanyri6SuOblRq+hw/P0AEiuEhvru3Os3P5zncvk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pKC8MAAADdAAAADwAAAAAAAAAAAAAAAACYAgAAZHJzL2Rv&#10;d25yZXYueG1sUEsFBgAAAAAEAAQA9QAAAIgDAAAAAA==&#10;" path="m,l34,r,179l,166,,e" fillcolor="#a16252" stroked="f">
                        <v:path arrowok="t" o:connecttype="custom" o:connectlocs="0,0;34,0;34,179;0,166;0,0;0,0" o:connectangles="0,0,0,0,0,0"/>
                      </v:shape>
                      <v:shape id="Freeform 320" o:spid="_x0000_s1229" style="position:absolute;left:860;top:1056;width:35;height:54;visibility:visible;mso-wrap-style:square;v-text-anchor:middle" coordsize="3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UEDsMA&#10;AADdAAAADwAAAGRycy9kb3ducmV2LnhtbERPS2vCQBC+F/oflin0VjfmUGt0FWko9JCCr4u3ITsm&#10;wexszE41/nu3IPQ2H99z5svBtepCfWg8GxiPElDEpbcNVwb2u6+3D1BBkC22nsnAjQIsF89Pc8ys&#10;v/KGLlupVAzhkKGBWqTLtA5lTQ7DyHfEkTv63qFE2Ffa9niN4a7VaZK8a4cNx4YaO/qsqTxtf52B&#10;fBOK6eGnWOeyk2BXxTnNJ2djXl+G1QyU0CD/4of728b540kKf9/EE/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UEDsMAAADdAAAADwAAAAAAAAAAAAAAAACYAgAAZHJzL2Rv&#10;d25yZXYueG1sUEsFBgAAAAAEAAQA9QAAAIgDAAAAAA==&#10;" path="m,l34,r,53l,53,,e" fillcolor="#7f604f" stroked="f">
                        <v:path arrowok="t" o:connecttype="custom" o:connectlocs="0,0;34,0;34,53;0,53;0,0;0,0" o:connectangles="0,0,0,0,0,0"/>
                      </v:shape>
                      <v:shape id="Freeform 321" o:spid="_x0000_s1230" style="position:absolute;left:863;top:1062;width:31;height:171;visibility:visible;mso-wrap-style:square;v-text-anchor:middle" coordsize="3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E5RMMA&#10;AADdAAAADwAAAGRycy9kb3ducmV2LnhtbERPS2vCQBC+C/6HZQRvuokWH9FVbFHopUh94HXMjkkw&#10;Oxuya0z/fbdQ8DYf33OW69aUoqHaFZYVxMMIBHFqdcGZgtNxN5iBcB5ZY2mZFPyQg/Wq21liou2T&#10;v6k5+EyEEHYJKsi9rxIpXZqTQTe0FXHgbrY26AOsM6lrfIZwU8pRFE2kwYJDQ44VfeSU3g8Po2B/&#10;xPF8FL23Gb6dL9eL38fbr0apfq/dLEB4av1L/O/+1GF+PB3D3zfh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E5RMMAAADdAAAADwAAAAAAAAAAAAAAAACYAgAAZHJzL2Rv&#10;d25yZXYueG1sUEsFBgAAAAAEAAQA9QAAAIgDAAAAAA==&#10;" path="m,157l,,30,r,170e" filled="f" fillcolor="#810000" strokecolor="#522210" strokeweight="2.5pt">
                        <v:path arrowok="t" o:connecttype="custom" o:connectlocs="0,157;0,0;30,0;30,170" o:connectangles="0,0,0,0"/>
                      </v:shape>
                      <v:shape id="Freeform 322" o:spid="_x0000_s1231" style="position:absolute;left:866;top:1072;width:11;height:42;visibility:visible;mso-wrap-style:square;v-text-anchor:middle" coordsize="1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g28QA&#10;AADdAAAADwAAAGRycy9kb3ducmV2LnhtbERPTWvCQBC9C/0PyxR6Ed2kaNU0GwmFUk8VrRdvQ3ZM&#10;QrKzIbs16b93hYK3ebzPSbejacWVeldbVhDPIxDEhdU1lwpOP5+zNQjnkTW2lknBHznYZk+TFBNt&#10;Bz7Q9ehLEULYJaig8r5LpHRFRQbd3HbEgbvY3qAPsC+l7nEI4aaVr1H0Jg3WHBoq7OijoqI5/hoF&#10;RZmf8un+q/luhniaR5vlsh7OSr08j/k7CE+jf4j/3Tsd5serBdy/CSf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boNvEAAAA3QAAAA8AAAAAAAAAAAAAAAAAmAIAAGRycy9k&#10;b3ducmV2LnhtbFBLBQYAAAAABAAEAPUAAACJAwAAAAA=&#10;" path="m,l,41r10,e" filled="f" fillcolor="#810000" strokecolor="#a1a100" strokeweight="2.5pt">
                        <v:path arrowok="t" o:connecttype="custom" o:connectlocs="0,0;0,41;10,41" o:connectangles="0,0,0"/>
                      </v:shape>
                      <v:shape id="Freeform 323" o:spid="_x0000_s1232" style="position:absolute;left:866;top:1074;width:11;height:43;visibility:visible;mso-wrap-style:square;v-text-anchor:middle" coordsize="1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LMEA&#10;AADdAAAADwAAAGRycy9kb3ducmV2LnhtbERPS2vCQBC+C/0PyxS81U1KUzV1ldIiePWJxyE7Jml3&#10;Z0N2jfHfu4LgbT6+58wWvTWio9bXjhWkowQEceF0zaWC3Xb5NgHhA7JG45gUXMnDYv4ymGGu3YXX&#10;1G1CKWII+xwVVCE0uZS+qMiiH7mGOHIn11oMEbal1C1eYrg18j1JPqXFmmNDhQ39VFT8b85WgSmm&#10;h9QcQzLOXNNlH/XveW//lBq+9t9fIAL14Sl+uFc6zk/HGdy/iS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EvizBAAAA3QAAAA8AAAAAAAAAAAAAAAAAmAIAAGRycy9kb3du&#10;cmV2LnhtbFBLBQYAAAAABAAEAPUAAACGAwAAAAA=&#10;" path="m,l,42r10,e" filled="f" fillcolor="#810000" strokecolor="#522210" strokeweight="2.5pt">
                        <v:path arrowok="t" o:connecttype="custom" o:connectlocs="0,0;0,42;10,42" o:connectangles="0,0,0"/>
                      </v:shape>
                      <v:shape id="Freeform 324" o:spid="_x0000_s1233" style="position:absolute;left:879;top:1072;width:12;height:42;visibility:visible;mso-wrap-style:square;v-text-anchor:middle" coordsize="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fKsMA&#10;AADdAAAADwAAAGRycy9kb3ducmV2LnhtbERPTWsCMRC9F/wPYQRvNWsP1q5GEaGoxUOrHjwOybhZ&#10;3UyWTXTXf28Khd7m8T5ntuhcJe7UhNKzgtEwA0GsvSm5UHA8fL5OQISIbLDyTAoeFGAx773MMDe+&#10;5R+672MhUgiHHBXYGOtcyqAtOQxDXxMn7uwbhzHBppCmwTaFu0q+ZdlYOiw5NVisaWVJX/c3p2B3&#10;+fp22/Y62X44ezrotV6fWSs16HfLKYhIXfwX/7k3Js0fvY/h95t0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8fKsMAAADdAAAADwAAAAAAAAAAAAAAAACYAgAAZHJzL2Rv&#10;d25yZXYueG1sUEsFBgAAAAAEAAQA9QAAAIgDAAAAAA==&#10;" path="m,l,41r11,e" filled="f" fillcolor="#810000" strokecolor="#a1a100" strokeweight="2.5pt">
                        <v:path arrowok="t" o:connecttype="custom" o:connectlocs="0,0;0,41;11,41" o:connectangles="0,0,0"/>
                      </v:shape>
                      <v:shape id="Freeform 325" o:spid="_x0000_s1234" style="position:absolute;left:879;top:1074;width:12;height:43;visibility:visible;mso-wrap-style:square;v-text-anchor:middle" coordsize="1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QVw8MA&#10;AADdAAAADwAAAGRycy9kb3ducmV2LnhtbERPS2vCQBC+C/0PyxS86UYPxkZX8RURobQ+eh+y0ySY&#10;nQ3ZVeO/7xYEb/PxPWc6b00lbtS40rKCQT8CQZxZXXKu4HxKe2MQziNrrCyTggc5mM/eOlNMtL3z&#10;gW5Hn4sQwi5BBYX3dSKlywoy6Pq2Jg7cr20M+gCbXOoG7yHcVHIYRSNpsOTQUGBNq4Kyy/FqFHyt&#10;P/xyk4439LlNdz+jxT6+fO+V6r63iwkIT61/iZ/unQ7zB3EM/9+EE+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QVw8MAAADdAAAADwAAAAAAAAAAAAAAAACYAgAAZHJzL2Rv&#10;d25yZXYueG1sUEsFBgAAAAAEAAQA9QAAAIgDAAAAAA==&#10;" path="m,l,42r11,e" filled="f" fillcolor="#810000" strokecolor="#522210" strokeweight="2.5pt">
                        <v:path arrowok="t" o:connecttype="custom" o:connectlocs="0,0;0,42;11,42" o:connectangles="0,0,0"/>
                      </v:shape>
                      <v:shape id="Freeform 326" o:spid="_x0000_s1235" style="position:absolute;left:866;top:1122;width:11;height:45;visibility:visible;mso-wrap-style:square;v-text-anchor:middle"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e+lMcA&#10;AADdAAAADwAAAGRycy9kb3ducmV2LnhtbESPQWvCQBCF74L/YRmhN92kUKvRVUpLoeBB1FY9Dtkx&#10;CWZnQ3Zr0n/vHAreZnhv3vtmue5drW7UhsqzgXSSgCLOva24MPB9+BzPQIWIbLH2TAb+KMB6NRws&#10;MbO+4x3d9rFQEsIhQwNljE2mdchLchgmviEW7eJbh1HWttC2xU7CXa2fk2SqHVYsDSU29F5Sft3/&#10;OgMbmp+3G5pedt0sPZ5+/OH4cv0w5mnUvy1ARerjw/x//WUFP30VXP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3vpTHAAAA3QAAAA8AAAAAAAAAAAAAAAAAmAIAAGRy&#10;cy9kb3ducmV2LnhtbFBLBQYAAAAABAAEAPUAAACMAwAAAAA=&#10;" path="m,l,44r10,e" filled="f" fillcolor="#810000" strokecolor="#a1a100" strokeweight="2.5pt">
                        <v:path arrowok="t" o:connecttype="custom" o:connectlocs="0,0;0,44;10,44" o:connectangles="0,0,0"/>
                      </v:shape>
                      <v:shape id="Freeform 327" o:spid="_x0000_s1236" style="position:absolute;left:866;top:1123;width:11;height:44;visibility:visible;mso-wrap-style:square;v-text-anchor:middle" coordsize="1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UqeMQA&#10;AADdAAAADwAAAGRycy9kb3ducmV2LnhtbERP30vDMBB+F/wfwgl7EZduoNO6bIh0IAjCNgUfj+Zs&#10;ypJLSbK221+/CIJv9/H9vOV6dFb0FGLrWcFsWoAgrr1uuVHwud/cPYKICVmj9UwKThRhvbq+WmKp&#10;/cBb6nepETmEY4kKTEpdKWWsDTmMU98RZ+7HB4cpw9BIHXDI4c7KeVE8SIct5waDHb0aqg+7o1PQ&#10;D+/Bmvu+uq0O9vuIH8X5K1RKTW7Gl2cQicb0L/5zv+k8f7Z4gt9v8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FKnjEAAAA3QAAAA8AAAAAAAAAAAAAAAAAmAIAAGRycy9k&#10;b3ducmV2LnhtbFBLBQYAAAAABAAEAPUAAACJAwAAAAA=&#10;" path="m,l,43r10,e" filled="f" fillcolor="#810000" strokecolor="#522210" strokeweight="2.5pt">
                        <v:path arrowok="t" o:connecttype="custom" o:connectlocs="0,0;0,43;10,43" o:connectangles="0,0,0"/>
                      </v:shape>
                      <v:shape id="Freeform 328" o:spid="_x0000_s1237" style="position:absolute;left:879;top:1122;width:12;height:45;visibility:visible;mso-wrap-style:square;v-text-anchor:middle" coordsize="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1is8gA&#10;AADdAAAADwAAAGRycy9kb3ducmV2LnhtbESPQWvCQBCF70L/wzIFL1I3elBJXUUqlrbkom2gvQ3Z&#10;aRKanV2yW03/fecgeJvhvXnvm/V2cJ06Ux9bzwZm0wwUceVty7WBj/fDwwpUTMgWO89k4I8ibDd3&#10;ozXm1l/4SOdTqpWEcMzRQJNSyLWOVUMO49QHYtG+fe8wydrX2vZ4kXDX6XmWLbTDlqWhwUBPDVU/&#10;p19noFzswv4z2KI4FMt9OXl7Len5y5jx/bB7BJVoSDfz9frFCv5sJfzyjYyg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WKzyAAAAN0AAAAPAAAAAAAAAAAAAAAAAJgCAABk&#10;cnMvZG93bnJldi54bWxQSwUGAAAAAAQABAD1AAAAjQMAAAAA&#10;" path="m,l,44r11,e" filled="f" fillcolor="#810000" strokecolor="#a1a100" strokeweight="2.5pt">
                        <v:path arrowok="t" o:connecttype="custom" o:connectlocs="0,0;0,44;11,44" o:connectangles="0,0,0"/>
                      </v:shape>
                      <v:shape id="Freeform 329" o:spid="_x0000_s1238" style="position:absolute;left:879;top:1123;width:12;height:44;visibility:visible;mso-wrap-style:square;v-text-anchor:middle" coordsize="1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3bcMA&#10;AADdAAAADwAAAGRycy9kb3ducmV2LnhtbERP32vCMBB+H+x/CDfY20yrIFJNi8gmwkBYlbHHozmb&#10;anMpTbT1vzeDwd7u4/t5q2K0rbhR7xvHCtJJAoK4crrhWsHx8PG2AOEDssbWMSm4k4cif35aYabd&#10;wF90K0MtYgj7DBWYELpMSl8ZsugnriOO3Mn1FkOEfS11j0MMt62cJslcWmw4NhjsaGOoupRXq0Db&#10;WVmf3z+/p6Y87edynww/24tSry/jegki0Bj+xX/unY7z00UKv9/EE2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p3bcMAAADdAAAADwAAAAAAAAAAAAAAAACYAgAAZHJzL2Rv&#10;d25yZXYueG1sUEsFBgAAAAAEAAQA9QAAAIgDAAAAAA==&#10;" path="m,l,43r11,e" filled="f" fillcolor="#810000" strokecolor="#522210" strokeweight="2.5pt">
                        <v:path arrowok="t" o:connecttype="custom" o:connectlocs="0,0;0,43;11,43" o:connectangles="0,0,0"/>
                      </v:shape>
                      <v:shape id="Freeform 330" o:spid="_x0000_s1239" style="position:absolute;left:822;top:1091;width:18;height:96;visibility:visible;mso-wrap-style:square;v-text-anchor:middle" coordsize="1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zxcQA&#10;AADdAAAADwAAAGRycy9kb3ducmV2LnhtbERPTUvDQBC9F/wPywi9NZv2IDV2W0RRrODBKngdspNs&#10;2sxsyK5p7K93C4Xe5vE+Z7UZuVUD9aHxYmCe5aBISm8bqQ18f73MlqBCRLHYeiEDfxRgs76ZrLCw&#10;/iifNOxirVKIhAINuBi7QutQOmIMme9IElf5njEm2Nfa9nhM4dzqRZ7facZGUoPDjp4clYfdLxvY&#10;V8+HU/VR8c9puI/vbv/KW83GTG/HxwdQkcZ4FV/cbzbNny8XcP4mna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M8XEAAAA3QAAAA8AAAAAAAAAAAAAAAAAmAIAAGRycy9k&#10;b3ducmV2LnhtbFBLBQYAAAAABAAEAPUAAACJAwAAAAA=&#10;" path="m,1l17,r,95l,91,,1e" fillcolor="#824200" stroked="f">
                        <v:path arrowok="t" o:connecttype="custom" o:connectlocs="0,1;17,0;17,95;0,91;0,1;0,1" o:connectangles="0,0,0,0,0,0"/>
                      </v:shape>
                      <v:shape id="Freeform 331" o:spid="_x0000_s1240" style="position:absolute;left:824;top:1094;width:15;height:44;visibility:visible;mso-wrap-style:square;v-text-anchor:middle" coordsize="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2c+8MA&#10;AADdAAAADwAAAGRycy9kb3ducmV2LnhtbERP32vCMBB+F/Y/hBP2pmndUKlGcRvCQF/sBr4eza3p&#10;bC4lyWz335vBwLf7+H7eejvYVlzJh8axgnyagSCunG64VvD5sZ8sQYSIrLF1TAp+KcB28zBaY6Fd&#10;zye6lrEWKYRDgQpMjF0hZagMWQxT1xEn7st5izFBX0vtsU/htpWzLJtLiw2nBoMdvRqqLuWPVbBw&#10;c9s3hp/fOD+/fM/2h+G480o9jofdCkSkId7F/+53nebnyyf4+yad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2c+8MAAADdAAAADwAAAAAAAAAAAAAAAACYAgAAZHJzL2Rv&#10;d25yZXYueG1sUEsFBgAAAAAEAAQA9QAAAIgDAAAAAA==&#10;" path="m,3l,43r14,l14,,,3e" fillcolor="#006062" stroked="f">
                        <v:path arrowok="t" o:connecttype="custom" o:connectlocs="0,3;0,43;14,43;14,0;0,3;0,3" o:connectangles="0,0,0,0,0,0"/>
                      </v:shape>
                      <v:shape id="Freeform 332" o:spid="_x0000_s1241" style="position:absolute;left:824;top:1140;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2G58EA&#10;AADdAAAADwAAAGRycy9kb3ducmV2LnhtbERP24rCMBB9F/Yfwgi+aepdqlFkYRdBEOruBwzJ2Bab&#10;SWmytuvXG0HwbQ7nOptdZytxo8aXjhWMRwkIYu1MybmC35+v4QqED8gGK8ek4J887LYfvQ2mxrWc&#10;0e0cchFD2KeooAihTqX0uiCLfuRq4shdXGMxRNjk0jTYxnBbyUmSLKTFkmNDgTV9FqSv5z+r4KT3&#10;ub/MJ939mJVXPU2W9N0ulRr0u/0aRKAuvMUv98HE+ePVDJ7fxB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NhufBAAAA3QAAAA8AAAAAAAAAAAAAAAAAmAIAAGRycy9kb3du&#10;cmV2LnhtbFBLBQYAAAAABAAEAPUAAACGAwAAAAA=&#10;" path="m,l14,r,42l,38,,e" fillcolor="#006062" stroked="f">
                        <v:path arrowok="t" o:connecttype="custom" o:connectlocs="0,0;14,0;14,42;0,38;0,0;0,0" o:connectangles="0,0,0,0,0,0"/>
                      </v:shape>
                      <v:shape id="Freeform 333" o:spid="_x0000_s1242" style="position:absolute;left:911;top:1103;width:37;height:99;visibility:visible;mso-wrap-style:square;v-text-anchor:middle" coordsize="3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HRdMEA&#10;AADdAAAADwAAAGRycy9kb3ducmV2LnhtbERPTYvCMBC9C/sfwgh707SCIl2jiLCgB0GtIHsbmrEt&#10;JpOSRO3+eyMs7G0e73MWq94a8SAfWscK8nEGgrhyuuVawbn8Hs1BhIis0TgmBb8UYLX8GCyw0O7J&#10;R3qcYi1SCIcCFTQxdoWUoWrIYhi7jjhxV+ctxgR9LbXHZwq3Rk6ybCYttpwaGuxo01B1O92tAkcH&#10;5ng97MqpN3vzU15kfr8o9Tns118gIvXxX/zn3uo0P59P4f1NOkE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h0XTBAAAA3QAAAA8AAAAAAAAAAAAAAAAAmAIAAGRycy9kb3du&#10;cmV2LnhtbFBLBQYAAAAABAAEAPUAAACGAwAAAAA=&#10;" path="m,l36,r,98l,91,,e" fillcolor="#824200" stroked="f">
                        <v:path arrowok="t" o:connecttype="custom" o:connectlocs="0,0;36,0;36,98;0,91;0,0;0,0" o:connectangles="0,0,0,0,0,0"/>
                      </v:shape>
                      <v:roundrect id="AutoShape 334" o:spid="_x0000_s1243" style="position:absolute;left:914;top:1107;width:15;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AP8YA&#10;AADdAAAADwAAAGRycy9kb3ducmV2LnhtbERPTWvCQBC9C/0PyxS8SN1oMUjqKqUgeuihajH0Ntmd&#10;JqHZ2ZBdNfbXdwuCt3m8z1msetuIM3W+dqxgMk5AEGtnai4VfB7WT3MQPiAbbByTgit5WC0fBgvM&#10;jLvwjs77UIoYwj5DBVUIbSal1xVZ9GPXEkfu23UWQ4RdKU2HlxhuGzlNklRarDk2VNjSW0X6Z3+y&#10;CvTH8ZrS16ZIitFMY3vMf9/zZ6WGj/3rC4hAfbiLb+6tifMn8xT+v4kn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aAP8YAAADdAAAADwAAAAAAAAAAAAAAAACYAgAAZHJz&#10;L2Rvd25yZXYueG1sUEsFBgAAAAAEAAQA9QAAAIsDAAAAAA==&#10;" fillcolor="#006062" stroked="f">
                        <v:textbox inset="0,0,0,0"/>
                      </v:roundrect>
                      <v:shape id="Freeform 335" o:spid="_x0000_s1244" style="position:absolute;left:914;top:1153;width:14;height:38;visibility:visible;mso-wrap-style:square;v-text-anchor:middle" coordsize="1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nkMIA&#10;AADdAAAADwAAAGRycy9kb3ducmV2LnhtbERP24rCMBB9F/Yfwgj7pqkVXe0aRRYEERTq7gcMzdgW&#10;k0lponb9eiMIvs3hXGex6qwRV2p97VjBaJiAIC6crrlU8Pe7GcxA+ICs0TgmBf/kYbX86C0w0+7G&#10;OV2PoRQxhH2GCqoQmkxKX1Rk0Q9dQxy5k2sthgjbUuoWbzHcGpkmyVRarDk2VNjQT0XF+XixCtL5&#10;ZG94no/T+8GvzaXYNSfcKfXZ79bfIAJ14S1+ubc6zh/Nvu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eeQwgAAAN0AAAAPAAAAAAAAAAAAAAAAAJgCAABkcnMvZG93&#10;bnJldi54bWxQSwUGAAAAAAQABAD1AAAAhwMAAAAA&#10;" path="m,l13,r,37l,35,,e" fillcolor="#006062" stroked="f">
                        <v:path arrowok="t" o:connecttype="custom" o:connectlocs="0,0;13,0;13,37;0,35;0,0;0,0" o:connectangles="0,0,0,0,0,0"/>
                      </v:shape>
                      <v:roundrect id="AutoShape 336" o:spid="_x0000_s1245" style="position:absolute;left:930;top:1107;width:16;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Wx1sgA&#10;AADdAAAADwAAAGRycy9kb3ducmV2LnhtbESPQWsCQQyF74X+hyEFL6XOqlRkdRQRSnvwYG1RvMWZ&#10;uLu4k1l2prr665tDobeE9/Lel9mi87W6UBurwAYG/QwUsQ2u4sLA99fbywRUTMgO68Bk4EYRFvPH&#10;hxnmLlz5ky7bVCgJ4ZijgTKlJtc62pI8xn5oiEU7hdZjkrUttGvxKuG+1sMsG2uPFUtDiQ2tSrLn&#10;7Y83YDe725gO78fs+Pxqsdnt7+v9yJjeU7ecgkrUpX/z3/WHE/zBRHDlGxlBz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bHWyAAAAN0AAAAPAAAAAAAAAAAAAAAAAJgCAABk&#10;cnMvZG93bnJldi54bWxQSwUGAAAAAAQABAD1AAAAjQMAAAAA&#10;" fillcolor="#006062" stroked="f">
                        <v:textbox inset="0,0,0,0"/>
                      </v:roundrect>
                      <v:shape id="Freeform 337" o:spid="_x0000_s1246" style="position:absolute;left:930;top:1153;width:16;height:42;visibility:visible;mso-wrap-style:square;v-text-anchor:middle" coordsize="1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USbsMA&#10;AADdAAAADwAAAGRycy9kb3ducmV2LnhtbERPTWsCMRC9F/wPYYTearIeit0aRRRFCz24iufpZrq7&#10;dDNZkriu/94UCr3N433OfDnYVvTkQ+NYQzZRIIhLZxquNJxP25cZiBCRDbaOScOdAiwXo6c55sbd&#10;+Eh9ESuRQjjkqKGOsculDGVNFsPEdcSJ+3beYkzQV9J4vKVw28qpUq/SYsOpocaO1jWVP8XValDZ&#10;VvlN+3FwX5fPY9Ecdl71U62fx8PqHUSkIf6L/9x7k+Znszf4/Sad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USbsMAAADdAAAADwAAAAAAAAAAAAAAAACYAgAAZHJzL2Rv&#10;d25yZXYueG1sUEsFBgAAAAAEAAQA9QAAAIgDAAAAAA==&#10;" path="m,l15,r,41l,39,,e" fillcolor="#006062" stroked="f">
                        <v:path arrowok="t" o:connecttype="custom" o:connectlocs="0,0;15,0;15,41;0,39;0,0;0,0" o:connectangles="0,0,0,0,0,0"/>
                      </v:shape>
                      <v:oval id="Oval 338" o:spid="_x0000_s1247" style="position:absolute;left:1100;top:841;width:102;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w3sUA&#10;AADdAAAADwAAAGRycy9kb3ducmV2LnhtbESPQWvDMAyF74P9B6NCb6vTHcqW1S2lMNZC6Fi2H6DF&#10;ahway8F20+zfT4fBbhLv6b1P6+3kezVSTF1gA8tFAYq4Cbbj1sDX5+vDE6iUkS32gcnADyXYbu7v&#10;1ljacOMPGuvcKgnhVKIBl/NQap0aRx7TIgzEop1D9Jhlja22EW8S7nv9WBQr7bFjaXA40N5Rc6mv&#10;3kAV37+P6bSL+NZUyZ2r/Wk81MbMZ9PuBVSmKf+b/64PVvCXz8Iv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bDexQAAAN0AAAAPAAAAAAAAAAAAAAAAAJgCAABkcnMv&#10;ZG93bnJldi54bWxQSwUGAAAAAAQABAD1AAAAigMAAAAA&#10;" fillcolor="#522210" stroked="f">
                        <v:textbox inset="0,0,0,0"/>
                      </v:oval>
                      <v:oval id="Oval 339" o:spid="_x0000_s1248" style="position:absolute;left:1102;top:844;width:104;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ZvMQA&#10;AADdAAAADwAAAGRycy9kb3ducmV2LnhtbERPTWvCQBC9F/oflhG81U2kShtdpaQp9KKgbWmPQ3ZM&#10;gtnZmF1N9Ne7gtDbPN7nzJe9qcWJWldZVhCPIhDEudUVFwq+vz6eXkA4j6yxtkwKzuRguXh8mGOi&#10;bccbOm19IUIIuwQVlN43iZQuL8mgG9mGOHA72xr0AbaF1C12IdzUchxFU2mw4tBQYkNpSfl+ezQK&#10;3k2hn1P5d8mqyWWdHcyq+/nVSg0H/dsMhKfe/4vv7k8d5sevMdy+CS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UGbzEAAAA3QAAAA8AAAAAAAAAAAAAAAAAmAIAAGRycy9k&#10;b3ducmV2LnhtbFBLBQYAAAAABAAEAPUAAACJAwAAAAA=&#10;" fillcolor="#ffc281" stroked="f">
                        <v:textbox inset="0,0,0,0"/>
                      </v:oval>
                      <v:oval id="Oval 340" o:spid="_x0000_s1249" style="position:absolute;left:1112;top:865;width:86;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e08MA&#10;AADdAAAADwAAAGRycy9kb3ducmV2LnhtbERPzWrCQBC+F3yHZQpeSt3EQzGpqwRB0EuKqQ8wZqdJ&#10;aHY27K4xeftuodDbfHy/s91PphcjOd9ZVpCuEhDEtdUdNwqun8fXDQgfkDX2lknBTB72u8XTFnNt&#10;H3yhsQqNiCHsc1TQhjDkUvq6JYN+ZQfiyH1ZZzBE6BqpHT5iuOnlOknepMGOY0OLAx1aqr+ru1Hw&#10;kiVZU3+cy3K+nYupZzen15tSy+epeAcRaAr/4j/3Scf5abaG32/iCX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we08MAAADdAAAADwAAAAAAAAAAAAAAAACYAgAAZHJzL2Rv&#10;d25yZXYueG1sUEsFBgAAAAAEAAQA9QAAAIgDAAAAAA==&#10;" fillcolor="#a16252" stroked="f">
                        <v:textbox inset="0,0,0,0"/>
                      </v:oval>
                      <v:oval id="Oval 341" o:spid="_x0000_s1250" style="position:absolute;left:1109;top:865;width:87;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l0MMA&#10;AADdAAAADwAAAGRycy9kb3ducmV2LnhtbERPS4vCMBC+C/6HMIIXWVNdWNxqFPEB3nztHryNzdgW&#10;m0lJotZ/vxEWvM3H95zJrDGVuJPzpWUFg34CgjizuuRcwc9x/TEC4QOyxsoyKXiSh9m03Zpgqu2D&#10;93Q/hFzEEPYpKihCqFMpfVaQQd+3NXHkLtYZDBG6XGqHjxhuKjlMki9psOTYUGBNi4Ky6+FmFPzu&#10;e/p0Mmcnl/N6J5/ZdpVXW6W6nWY+BhGoCW/xv3uj4/zB9ye8voknyO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Nl0MMAAADdAAAADwAAAAAAAAAAAAAAAACYAgAAZHJzL2Rv&#10;d25yZXYueG1sUEsFBgAAAAAEAAQA9QAAAIgDAAAAAA==&#10;" fillcolor="#824200" stroked="f">
                        <v:textbox inset="0,0,0,0"/>
                      </v:oval>
                      <v:shape id="Freeform 342" o:spid="_x0000_s1251" style="position:absolute;left:1152;top:865;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P1MIA&#10;AADdAAAADwAAAGRycy9kb3ducmV2LnhtbERPzYrCMBC+C75DGGFvmrqoaNcoSxehN7X2AYZmbMs2&#10;k9JkbdenN4LgbT6+39nuB9OIG3WutqxgPotAEBdW11wqyC+H6RqE88gaG8uk4J8c7Hfj0RZjbXs+&#10;0y3zpQgh7GJUUHnfxlK6oiKDbmZb4sBdbWfQB9iVUnfYh3DTyM8oWkmDNYeGCltKKip+sz+j4JBf&#10;8/NpSamtk+Pix19O9zTplfqYDN9fIDwN/i1+uVMd5s83C3h+E06Qu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RI/UwgAAAN0AAAAPAAAAAAAAAAAAAAAAAJgCAABkcnMvZG93&#10;bnJldi54bWxQSwUGAAAAAAQABAD1AAAAhwMAAAAA&#10;" path="m,l,145,,e" filled="f" fillcolor="#810000" strokecolor="#a16252" strokeweight="2.5pt">
                        <v:path arrowok="t" o:connecttype="custom" o:connectlocs="0,0;0,145;0,0" o:connectangles="0,0,0"/>
                      </v:shape>
                      <v:shape id="Freeform 343" o:spid="_x0000_s1252" style="position:absolute;left:1144;top:867;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gqT8IA&#10;AADdAAAADwAAAGRycy9kb3ducmV2LnhtbERPzYrCMBC+C75DGGFvmrqsol2jLF2E3tTaBxiasS3b&#10;TEqTtdWnN4LgbT6+39nsBtOIK3WutqxgPotAEBdW11wqyM/76QqE88gaG8uk4EYOdtvxaIOxtj2f&#10;6Jr5UoQQdjEqqLxvYyldUZFBN7MtceAutjPoA+xKqTvsQ7hp5GcULaXBmkNDhS0lFRV/2b9RsM8v&#10;+em4oNTWyeHr15+P9zTplfqYDD/fIDwN/i1+uVMd5s/XC3h+E06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CCpPwgAAAN0AAAAPAAAAAAAAAAAAAAAAAJgCAABkcnMvZG93&#10;bnJldi54bWxQSwUGAAAAAAQABAD1AAAAhwMAAAAA&#10;" path="m,l,145,,e" filled="f" fillcolor="#810000" strokecolor="#a16252" strokeweight="2.5pt">
                        <v:path arrowok="t" o:connecttype="custom" o:connectlocs="0,0;0,145;0,0" o:connectangles="0,0,0"/>
                      </v:shape>
                      <v:shape id="Freeform 344" o:spid="_x0000_s1253" style="position:absolute;left:1134;top:873;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q0OMIA&#10;AADdAAAADwAAAGRycy9kb3ducmV2LnhtbERPzYrCMBC+C75DGGFvmrqsol2jLF2E3tTaBxiasS3b&#10;TEqTtdWnN4LgbT6+39nsBtOIK3WutqxgPotAEBdW11wqyM/76QqE88gaG8uk4EYOdtvxaIOxtj2f&#10;6Jr5UoQQdjEqqLxvYyldUZFBN7MtceAutjPoA+xKqTvsQ7hp5GcULaXBmkNDhS0lFRV/2b9RsM8v&#10;+em4oNTWyeHr15+P9zTplfqYDD/fIDwN/i1+uVMd5s/XS3h+E06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2rQ4wgAAAN0AAAAPAAAAAAAAAAAAAAAAAJgCAABkcnMvZG93&#10;bnJldi54bWxQSwUGAAAAAAQABAD1AAAAhwMAAAAA&#10;" path="m,l,145,,e" filled="f" fillcolor="#810000" strokecolor="#a16252" strokeweight="2.5pt">
                        <v:path arrowok="t" o:connecttype="custom" o:connectlocs="0,0;0,145;0,0" o:connectangles="0,0,0"/>
                      </v:shape>
                      <v:shape id="Freeform 345" o:spid="_x0000_s1254" style="position:absolute;left:1126;top:887;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Ro8IA&#10;AADdAAAADwAAAGRycy9kb3ducmV2LnhtbERP22qDQBB9D/QflinkLVkTerXZhGIRfKsaP2BwJyp1&#10;Z8XdRJOvzxYKfZvDuc7uMJteXGh0nWUFm3UEgri2uuNGQXVMV28gnEfW2FsmBVdycNg/LHYYaztx&#10;QZfSNyKEsItRQev9EEvp6pYMurUdiAN3sqNBH+DYSD3iFMJNL7dR9CINdhwaWhwoaan+Kc9GQVqd&#10;qiJ/psx2yffTlz/mtyyZlFo+zp8fIDzN/l/85850mL95f4Xfb8IJcn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hGjwgAAAN0AAAAPAAAAAAAAAAAAAAAAAJgCAABkcnMvZG93&#10;bnJldi54bWxQSwUGAAAAAAQABAD1AAAAhwMAAAAA&#10;" path="m,l,145,,e" filled="f" fillcolor="#810000" strokecolor="#a16252" strokeweight="2.5pt">
                        <v:path arrowok="t" o:connecttype="custom" o:connectlocs="0,0;0,145;0,0" o:connectangles="0,0,0"/>
                      </v:shape>
                      <v:shape id="Freeform 346" o:spid="_x0000_s1255" style="position:absolute;left:1117;top:915;width:1;height:123;visibility:visible;mso-wrap-style:square;v-text-anchor:middle" coordsize="1,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gMucgA&#10;AADdAAAADwAAAGRycy9kb3ducmV2LnhtbESPQWvCQBCF74L/YRnBi9SNFkRTVykNggiFVqW9Dtkx&#10;SZudjdlVY39951DobYb35r1vluvO1epKbag8G5iME1DEubcVFwaOh83DHFSIyBZrz2TgTgHWq35v&#10;ian1N36n6z4WSkI4pGigjLFJtQ55SQ7D2DfEop186zDK2hbatniTcFfraZLMtMOKpaHEhl5Kyr/3&#10;F2dg9zj7enOHUfPxOc3OP9lrNj/dM2OGg+75CVSkLv6b/663VvAnC8GVb2QE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aAy5yAAAAN0AAAAPAAAAAAAAAAAAAAAAAJgCAABk&#10;cnMvZG93bnJldi54bWxQSwUGAAAAAAQABAD1AAAAjQMAAAAA&#10;" path="m,l,122,,e" filled="f" fillcolor="#810000" strokecolor="#a16252" strokeweight="2.5pt">
                        <v:path arrowok="t" o:connecttype="custom" o:connectlocs="0,0;0,122;0,0" o:connectangles="0,0,0"/>
                      </v:shape>
                      <v:shape id="Freeform 347" o:spid="_x0000_s1256" style="position:absolute;left:1160;top:865;width:1;height:148;visibility:visible;mso-wrap-style:square;v-text-anchor:middle" coordsize="1,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0RusQA&#10;AADdAAAADwAAAGRycy9kb3ducmV2LnhtbESP0YrCMBBF34X9hzAL+6ZpVy1ajVKFBRF8sPoBQzO2&#10;xWbSbaJ2/34jCL7NcO/cc2e57k0j7tS52rKCeBSBIC6srrlUcD79DGcgnEfW2FgmBX/kYL36GCwx&#10;1fbBR7rnvhQhhF2KCirv21RKV1Rk0I1sSxy0i+0M+rB2pdQdPkK4aeR3FCXSYM2BUGFL24qKa34z&#10;T0g2Sfab7Sa/xvibjYsD99ODUl+ffbYA4an3b/PreqdD/Xg+h+c3YQS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NEbrEAAAA3QAAAA8AAAAAAAAAAAAAAAAAmAIAAGRycy9k&#10;b3ducmV2LnhtbFBLBQYAAAAABAAEAPUAAACJAwAAAAA=&#10;" path="m,l,147,,e" filled="f" fillcolor="#810000" strokecolor="#a16252" strokeweight="2.5pt">
                        <v:path arrowok="t" o:connecttype="custom" o:connectlocs="0,0;0,147;0,0" o:connectangles="0,0,0"/>
                      </v:shape>
                      <v:shape id="Freeform 348" o:spid="_x0000_s1257" style="position:absolute;left:1170;top:872;width:1;height:145;visibility:visible;mso-wrap-style:square;v-text-anchor:middle"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N1MUA&#10;AADdAAAADwAAAGRycy9kb3ducmV2LnhtbESPQWuDQBCF74H+h2UKvYRmtQcJNhsJCaGRQiGa3Ad3&#10;orburLirsf++Wyj0NsN775s3m2w2nZhocK1lBfEqAkFcWd1yreBSHp/XIJxH1thZJgXf5CDbPiw2&#10;mGp75zNNha9FgLBLUUHjfZ9K6aqGDLqV7YmDdrODQR/WoZZ6wHuAm06+RFEiDbYcLjTY076h6qsY&#10;jYJrWzp8+zy8x/nHbZxOxch5slTq6XHevYLwNPt/81/6pEP9gITfb8II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X03UxQAAAN0AAAAPAAAAAAAAAAAAAAAAAJgCAABkcnMv&#10;ZG93bnJldi54bWxQSwUGAAAAAAQABAD1AAAAigMAAAAA&#10;" path="m,l,144,,e" filled="f" fillcolor="#810000" strokecolor="#a16252" strokeweight="2.5pt">
                        <v:path arrowok="t" o:connecttype="custom" o:connectlocs="0,0;0,144;0,0" o:connectangles="0,0,0"/>
                      </v:shape>
                      <v:shape id="Freeform 349" o:spid="_x0000_s1258" style="position:absolute;left:1178;top:886;width:1;height:146;visibility:visible;mso-wrap-style:square;v-text-anchor:middle" coordsize="1,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Yt8IA&#10;AADdAAAADwAAAGRycy9kb3ducmV2LnhtbERP24rCMBB9F/yHMMK+aarsinRNi1SEvq2XfsDQjG3Z&#10;ZlKaaKtfbxYWfJvDuc42HU0r7tS7xrKC5SICQVxa3XCloLgc5hsQziNrbC2Tggc5SJPpZIuxtgOf&#10;6H72lQgh7GJUUHvfxVK6siaDbmE74sBdbW/QB9hXUvc4hHDTylUUraXBhkNDjR1lNZW/55tRcCiu&#10;xen4Rbltsp/Pvb8cn3k2KPUxG3ffIDyN/i3+d+c6zF9FS/j7Jpwgk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Ni3wgAAAN0AAAAPAAAAAAAAAAAAAAAAAJgCAABkcnMvZG93&#10;bnJldi54bWxQSwUGAAAAAAQABAD1AAAAhwMAAAAA&#10;" path="m,l,145,,e" filled="f" fillcolor="#810000" strokecolor="#a16252" strokeweight="2.5pt">
                        <v:path arrowok="t" o:connecttype="custom" o:connectlocs="0,0;0,145;0,0" o:connectangles="0,0,0"/>
                      </v:shape>
                      <v:shape id="Freeform 350" o:spid="_x0000_s1259" style="position:absolute;left:1186;top:907;width:1;height:122;visibility:visible;mso-wrap-style:square;v-text-anchor:middle" coordsize="1,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EQ8MA&#10;AADdAAAADwAAAGRycy9kb3ducmV2LnhtbERPPW/CMBDdK/EfrKvEVhwyQJpiEEKA6MAARcyn+BpH&#10;jc8hdiD8+xoJie2e3ufNFr2txZVaXzlWMB4lIIgLpysuFZx+Nh8ZCB+QNdaOScGdPCzmg7cZ5trd&#10;+EDXYyhFDGGfowITQpNL6QtDFv3INcSR+3WtxRBhW0rd4i2G21qmSTKRFiuODQYbWhkq/o6dVXBe&#10;u+7gu+Z7a/ZZdvmspstxN1Vq+N4vv0AE6sNL/HTvdJyfJik8vokn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GEQ8MAAADdAAAADwAAAAAAAAAAAAAAAACYAgAAZHJzL2Rv&#10;d25yZXYueG1sUEsFBgAAAAAEAAQA9QAAAIgDAAAAAA==&#10;" path="m,l,121,,e" filled="f" fillcolor="#810000" strokecolor="#a16252" strokeweight="2.5pt">
                        <v:path arrowok="t" o:connecttype="custom" o:connectlocs="0,0;0,121;0,0" o:connectangles="0,0,0"/>
                      </v:shape>
                      <v:shape id="Freeform 351" o:spid="_x0000_s1260" style="position:absolute;left:1108;top:860;width:90;height:137;visibility:visible;mso-wrap-style:square;v-text-anchor:middle" coordsize="90,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3YcQA&#10;AADdAAAADwAAAGRycy9kb3ducmV2LnhtbERPTWvCQBC9F/oflhF6qxttsTZ1lSK2qDfTeshtyE6T&#10;YHY2ZKca/fWuUOhtHu9zZoveNepIXag9GxgNE1DEhbc1lwa+vz4ep6CCIFtsPJOBMwVYzO/vZpha&#10;f+IdHTMpVQzhkKKBSqRNtQ5FRQ7D0LfEkfvxnUOJsCu17fAUw12jx0ky0Q5rjg0VtrSsqDhkv87A&#10;pVjl8iKvo3z/vP0Ul2fTzf5szMOgf38DJdTLv/jPvbZx/jh5gts38QQ9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92HEAAAA3QAAAA8AAAAAAAAAAAAAAAAAmAIAAGRycy9k&#10;b3ducmV2LnhtbFBLBQYAAAAABAAEAPUAAACJAwAAAAA=&#10;" path="m1,118l,109r,-5l,101r,3l,108r,5l,118r,6l,130r,4l,136r,-2l,128,1,117,1,90,4,66,8,47,14,30,20,18,28,8,36,2,45,r7,2l61,8r7,10l75,30r5,17l85,66r3,24l89,117e" filled="f" fillcolor="#810000" strokecolor="#a16252" strokeweight="2.5pt">
                        <v:path arrowok="t" o:connecttype="custom" o:connectlocs="1,118;0,109;0,104;0,101;0,101;0,104;0,108;0,113;0,118;0,124;0,130;0,134;0,136;0,136;0,134;0,128;1,117;1,90;4,66;8,47;14,30;20,18;28,8;36,2;45,0;52,2;61,8;68,18;75,30;80,47;85,66;88,90;89,117" o:connectangles="0,0,0,0,0,0,0,0,0,0,0,0,0,0,0,0,0,0,0,0,0,0,0,0,0,0,0,0,0,0,0,0,0"/>
                      </v:shape>
                      <v:shape id="Freeform 352" o:spid="_x0000_s1261" style="position:absolute;left:1087;top:985;width:130;height:226;visibility:visible;mso-wrap-style:square;v-text-anchor:middle" coordsize="130,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0ZysUA&#10;AADdAAAADwAAAGRycy9kb3ducmV2LnhtbERPTUsDMRC9C/6HMIKX0iaWIu22aREXpSAUWkV7HDbj&#10;ZnEzWZPYXf31jSB4m8f7nNVmcK04UYiNZw03EwWCuPKm4VrDy/PDeA4iJmSDrWfS8E0RNuvLixUW&#10;xve8p9Mh1SKHcCxQg02pK6SMlSWHceI74sy9++AwZRhqaQL2Ody1cqrUrXTYcG6w2NG9perj8OU0&#10;vI2O/W40f3q1tAiP6tOXP2VXan19NdwtQSQa0r/4z701ef5UzeD3m3yCX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RnKxQAAAN0AAAAPAAAAAAAAAAAAAAAAAJgCAABkcnMv&#10;ZG93bnJldi54bWxQSwUGAAAAAAQABAD1AAAAigMAAAAA&#10;" path="m,l129,r,19l121,19r,178l129,197r,19l,225,,207r7,l7,20,,20,,e" fillcolor="#412000" stroked="f">
                        <v:path arrowok="t" o:connecttype="custom" o:connectlocs="0,0;129,0;129,19;121,19;121,197;129,197;129,216;0,225;0,207;7,207;7,20;0,20;0,0;0,0" o:connectangles="0,0,0,0,0,0,0,0,0,0,0,0,0,0"/>
                      </v:shape>
                      <v:shape id="Freeform 353" o:spid="_x0000_s1262" style="position:absolute;left:1088;top:978;width:132;height:229;visibility:visible;mso-wrap-style:square;v-text-anchor:middle" coordsize="132,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1LmsMA&#10;AADdAAAADwAAAGRycy9kb3ducmV2LnhtbERPTYvCMBC9L/gfwgje1tSCIl2jqOyKBy+6XvY2NrNN&#10;u82kNFGrv94Iwt7m8T5ntuhsLS7U+tKxgtEwAUGcO11yoeD4/fU+BeEDssbaMSm4kYfFvPc2w0y7&#10;K+/pcgiFiCHsM1RgQmgyKX1uyKIfuoY4cr+utRgibAupW7zGcFvLNEkm0mLJscFgQ2tD+d/hbBWk&#10;1uxP458dmzufb6fNsfqsVpVSg363/AARqAv/4pd7q+P8NBnD85t4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1LmsMAAADdAAAADwAAAAAAAAAAAAAAAACYAgAAZHJzL2Rv&#10;d25yZXYueG1sUEsFBgAAAAAEAAQA9QAAAIgDAAAAAA==&#10;" path="m,3l131,r,19l124,19r,181l131,200r,16l,228,,210r8,l8,24,,24,,3e" fillcolor="#ffc281" stroked="f">
                        <v:path arrowok="t" o:connecttype="custom" o:connectlocs="0,3;131,0;131,19;124,19;124,200;131,200;131,216;0,228;0,210;8,210;8,24;0,24;0,3;0,3" o:connectangles="0,0,0,0,0,0,0,0,0,0,0,0,0,0"/>
                      </v:shape>
                      <v:shape id="Freeform 354" o:spid="_x0000_s1263" style="position:absolute;left:1115;top:1004;width:38;height:179;visibility:visible;mso-wrap-style:square;v-text-anchor:middle" coordsize="38,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AX8MA&#10;AADdAAAADwAAAGRycy9kb3ducmV2LnhtbERPTWvCQBC9C/0PyxR604052Jq6ighaPUk1YI9DdsxG&#10;s7Mxu2r6791Cwds83udMZp2txY1aXzlWMBwkIIgLpysuFeT7Zf8DhA/IGmvHpOCXPMymL70JZtrd&#10;+Ztuu1CKGMI+QwUmhCaT0heGLPqBa4gjd3StxRBhW0rd4j2G21qmSTKSFiuODQYbWhgqzrurVTA+&#10;XOp0s8UuR/v+9bPK3dyc1kq9vXbzTxCBuvAU/7vXOs5PkxH8fRNP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AX8MAAADdAAAADwAAAAAAAAAAAAAAAACYAgAAZHJzL2Rv&#10;d25yZXYueG1sUEsFBgAAAAAEAAQA9QAAAIgDAAAAAA==&#10;" path="m,1l37,r,176l,178,,1e" fillcolor="#522210" stroked="f">
                        <v:path arrowok="t" o:connecttype="custom" o:connectlocs="0,1;37,0;37,176;0,178;0,1;0,1" o:connectangles="0,0,0,0,0,0"/>
                      </v:shape>
                      <v:shape id="Freeform 355" o:spid="_x0000_s1264" style="position:absolute;left:1112;top:1016;width:37;height:163;visibility:visible;mso-wrap-style:square;v-text-anchor:middle" coordsize="37,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Y7sUA&#10;AADdAAAADwAAAGRycy9kb3ducmV2LnhtbESPT4vCMBDF74LfIYzgTVNdUekaRcoKoif/sextaGbb&#10;ajMpTdT67Y0geJvhvd+bN7NFY0pxo9oVlhUM+hEI4tTqgjMFx8OqNwXhPLLG0jIpeJCDxbzdmmGs&#10;7Z13dNv7TIQQdjEqyL2vYildmpNB17cVcdD+bW3Qh7XOpK7xHsJNKYdRNJYGCw4XcqwoySm97K8m&#10;1Bgnp+lfelhtqhGeklHzuz3/fCnV7TTLbxCeGv8xv+m1DtwwmsDrmzCC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5juxQAAAN0AAAAPAAAAAAAAAAAAAAAAAJgCAABkcnMv&#10;ZG93bnJldi54bWxQSwUGAAAAAAQABAD1AAAAigMAAAAA&#10;" path="m,l36,r,162l,162,,e" fillcolor="#b1b1d2" stroked="f">
                        <v:path arrowok="t" o:connecttype="custom" o:connectlocs="0,0;36,0;36,162;0,162;0,0;0,0" o:connectangles="0,0,0,0,0,0"/>
                      </v:shape>
                      <v:shape id="Freeform 356" o:spid="_x0000_s1265" style="position:absolute;left:1158;top:1002;width:41;height:179;visibility:visible;mso-wrap-style:square;v-text-anchor:middle" coordsize="4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MyMYA&#10;AADdAAAADwAAAGRycy9kb3ducmV2LnhtbESPT2/CMAzF75P2HSJP2m0kVGNAIaBtGmgXDvy7W41p&#10;KxqnajLo+PT4MGk3W+/5vZ/ny9436kJdrANbGA4MKOIiuJpLC4f96mUCKiZkh01gsvBLEZaLx4c5&#10;5i5ceUuXXSqVhHDM0UKVUptrHYuKPMZBaIlFO4XOY5K1K7Xr8CrhvtGZMW/aY83SUGFLnxUV592P&#10;tzA1ZrX+Wh91dn4djY8fm9tt0u+tfX7q32egEvXp3/x3/e0EPzO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EMyMYAAADdAAAADwAAAAAAAAAAAAAAAACYAgAAZHJz&#10;L2Rvd25yZXYueG1sUEsFBgAAAAAEAAQA9QAAAIsDAAAAAA==&#10;" path="m,2l40,r,176l,178,,2e" fillcolor="#522210" stroked="f">
                        <v:path arrowok="t" o:connecttype="custom" o:connectlocs="0,2;40,0;40,176;0,178;0,2;0,2" o:connectangles="0,0,0,0,0,0"/>
                      </v:shape>
                      <v:shape id="Freeform 357" o:spid="_x0000_s1266" style="position:absolute;left:1156;top:1012;width:38;height:167;visibility:visible;mso-wrap-style:square;v-text-anchor:middle" coordsize="38,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IB5L8A&#10;AADdAAAADwAAAGRycy9kb3ducmV2LnhtbESPzQrCMBCE74LvEFbwpqkeRKtpEUH06u95ada22Gxq&#10;E2t9eyMI3naZmW9nV2lnKtFS40rLCibjCARxZnXJuYLzaTuag3AeWWNlmRS8yUGa9HsrjLV98YHa&#10;o89FgLCLUUHhfR1L6bKCDLqxrYmDdrONQR/WJpe6wVeAm0pOo2gmDZYcLhRY06ag7H58mkC5dhv7&#10;yHw7OeN1h2ZbHU73i1LDQbdegvDU+b/5l97rUH8aLeD7TRhBJ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sgHkvwAAAN0AAAAPAAAAAAAAAAAAAAAAAJgCAABkcnMvZG93bnJl&#10;di54bWxQSwUGAAAAAAQABAD1AAAAhAMAAAAA&#10;" path="m,2l37,r,164l,166,,2e" fillcolor="#b1b1d2" stroked="f">
                        <v:path arrowok="t" o:connecttype="custom" o:connectlocs="0,2;37,0;37,164;0,166;0,2;0,2" o:connectangles="0,0,0,0,0,0"/>
                      </v:shape>
                      <v:shape id="Freeform 358" o:spid="_x0000_s1267" style="position:absolute;left:1112;top:1132;width:96;height:3;visibility:visible;mso-wrap-style:square;v-text-anchor:middle" coordsize="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BApMQA&#10;AADdAAAADwAAAGRycy9kb3ducmV2LnhtbESPQYvCQAyF78L+hyELXmSdKrgstaPIQsGLB11BvKWd&#10;2BY7mdKZ1frvzUHwlvBe3vuSrQfXqhv1ofFsYDZNQBGX3jZcGTj+5V8/oEJEtth6JgMPCrBefYwy&#10;TK2/855uh1gpCeGQooE6xi7VOpQ1OQxT3xGLdvG9wyhrX2nb413CXavnSfKtHTYsDTV29FtTeT38&#10;OwNtUhT5abJzx6pY2MEt8Ew5GjP+HDZLUJGG+Da/rrdW8Ocz4ZdvZAS9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wQKTEAAAA3QAAAA8AAAAAAAAAAAAAAAAAmAIAAGRycy9k&#10;b3ducmV2LnhtbFBLBQYAAAAABAAEAPUAAACJAwAAAAA=&#10;" path="m,2l95,,,2e" filled="f" fillcolor="#810000" strokeweight="2.5pt">
                        <v:path arrowok="t" o:connecttype="custom" o:connectlocs="0,2;95,0;0,2" o:connectangles="0,0,0"/>
                      </v:shape>
                      <v:shape id="Freeform 359" o:spid="_x0000_s1268" style="position:absolute;left:1112;top:1038;width:95;height:1;visibility:visible;mso-wrap-style:square;v-text-anchor:middle" coordsize="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GVMMA&#10;AADdAAAADwAAAGRycy9kb3ducmV2LnhtbERPTYvCMBC9L/gfwgje1rQislajiLCisJdVD3obmrEp&#10;NpNuE9v6783Cwt7m8T5nue5tJVpqfOlYQTpOQBDnTpdcKDifPt8/QPiArLFyTAqe5GG9GrwtMdOu&#10;429qj6EQMYR9hgpMCHUmpc8NWfRjVxNH7uYaiyHCppC6wS6G20pOkmQmLZYcGwzWtDWU348Pq2A3&#10;v1TTmdl3P1c8POzhq6VpflNqNOw3CxCB+vAv/nPvdZw/SVP4/Sae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GGVMMAAADdAAAADwAAAAAAAAAAAAAAAACYAgAAZHJzL2Rv&#10;d25yZXYueG1sUEsFBgAAAAAEAAQA9QAAAIgDAAAAAA==&#10;" path="m,l94,,,e" filled="f" fillcolor="#810000" strokeweight="2.5pt">
                        <v:path arrowok="t" o:connecttype="custom" o:connectlocs="0,0;94,0;0,0" o:connectangles="0,0,0"/>
                      </v:shape>
                      <v:shape id="Freeform 360" o:spid="_x0000_s1269" style="position:absolute;left:1113;top:1086;width:94;height:1;visibility:visible;mso-wrap-style:square;v-text-anchor:middle" coordsize="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CY5MUA&#10;AADdAAAADwAAAGRycy9kb3ducmV2LnhtbERPTWsCMRC9C/6HMAUvUrO7B5GtUVppi4eCVKW9Dptp&#10;su1mst1Ed/vvTUHwNo/3Ocv14Bpxpi7UnhXkswwEceV1zUbB8fByvwARIrLGxjMp+KMA69V4tMRS&#10;+57f6byPRqQQDiUqsDG2pZShsuQwzHxLnLgv3zmMCXZG6g77FO4aWWTZXDqsOTVYbGljqfrZn5yC&#10;p7d2+lGbudzZZ/N5+v02+fDaKzW5Gx4fQEQa4k18dW91ml/kBfx/k06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JjkxQAAAN0AAAAPAAAAAAAAAAAAAAAAAJgCAABkcnMv&#10;ZG93bnJldi54bWxQSwUGAAAAAAQABAD1AAAAigMAAAAA&#10;" path="m,l93,,,e" filled="f" fillcolor="#810000" strokeweight="2.5pt">
                        <v:path arrowok="t" o:connecttype="custom" o:connectlocs="0,0;93,0;0,0" o:connectangles="0,0,0"/>
                      </v:shape>
                      <v:shape id="Freeform 361" o:spid="_x0000_s1270" style="position:absolute;left:1125;top:100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s0vcUA&#10;AADdAAAADwAAAGRycy9kb3ducmV2LnhtbERPTWvCQBC9C/0PyxR6000sSolZpbQVpAeL2qLHSXZM&#10;QrOzIbuJ8d+7QqG3ebzPSVeDqUVPrassK4gnEQji3OqKCwXfh/X4BYTzyBpry6TgSg5Wy4dRiom2&#10;F95Rv/eFCCHsElRQet8kUrq8JINuYhviwJ1ta9AH2BZSt3gJ4aaW0yiaS4MVh4YSG3orKf/dd0bB&#10;+0/Wfa0Pn5k5zbPsY7NtjjybKfX0OLwuQHga/L/4z73RYf40fob7N+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SzS9xQAAAN0AAAAPAAAAAAAAAAAAAAAAAJgCAABkcnMv&#10;ZG93bnJldi54bWxQSwUGAAAAAAQABAD1AAAAigMAAAAA&#10;" path="m,l,196,,e" filled="f" fillcolor="#810000" strokeweight="2.5pt">
                        <v:path arrowok="t" o:connecttype="custom" o:connectlocs="0,0;0,196;0,0" o:connectangles="0,0,0"/>
                      </v:shape>
                      <v:shape id="Freeform 362" o:spid="_x0000_s1271" style="position:absolute;left:1139;top:1005;width:1;height:197;visibility:visible;mso-wrap-style:square;v-text-anchor:middle" coordsize="1,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KsycUA&#10;AADdAAAADwAAAGRycy9kb3ducmV2LnhtbERPTWvCQBC9C/0PyxR6002kSolZpbQVpAeL2qLHSXZM&#10;QrOzIbuJ8d+7QqG3ebzPSVeDqUVPrassK4gnEQji3OqKCwXfh/X4BYTzyBpry6TgSg5Wy4dRiom2&#10;F95Rv/eFCCHsElRQet8kUrq8JINuYhviwJ1ta9AH2BZSt3gJ4aaW0yiaS4MVh4YSG3orKf/dd0bB&#10;+0/Wfa0Pn5k5zbPsY7NtjjybKfX0OLwuQHga/L/4z73RYf40fob7N+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qzJxQAAAN0AAAAPAAAAAAAAAAAAAAAAAJgCAABkcnMv&#10;ZG93bnJldi54bWxQSwUGAAAAAAQABAD1AAAAigMAAAAA&#10;" path="m,l,196,,e" filled="f" fillcolor="#810000" strokeweight="2.5pt">
                        <v:path arrowok="t" o:connecttype="custom" o:connectlocs="0,0;0,196;0,0" o:connectangles="0,0,0"/>
                      </v:shape>
                      <v:shape id="Freeform 363" o:spid="_x0000_s1272" style="position:absolute;left:1170;top:1004;width:1;height:195;visibility:visible;mso-wrap-style:square;v-text-anchor:middle" coordsize="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CdOsMA&#10;AADdAAAADwAAAGRycy9kb3ducmV2LnhtbERPTWsCMRC9F/ofwhS8aVaLRVejiFaQFgrdFryOm3E3&#10;uJksSdT135uC0Ns83ufMl51txIV8MI4VDAcZCOLSacOVgt+fbX8CIkRkjY1jUnCjAMvF89Mcc+2u&#10;/E2XIlYihXDIUUEdY5tLGcqaLIaBa4kTd3TeYkzQV1J7vKZw28hRlr1Ji4ZTQ40trWsqT8XZKjCf&#10;xcf7+XWy2k830Z++DgVPjVGq99KtZiAidfFf/HDvdJo/Go7h75t0gl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CdOsMAAADdAAAADwAAAAAAAAAAAAAAAACYAgAAZHJzL2Rv&#10;d25yZXYueG1sUEsFBgAAAAAEAAQA9QAAAIgDAAAAAA==&#10;" path="m,l,194,,e" filled="f" fillcolor="#810000" strokeweight="2.5pt">
                        <v:path arrowok="t" o:connecttype="custom" o:connectlocs="0,0;0,194;0,0" o:connectangles="0,0,0"/>
                      </v:shape>
                      <v:shape id="Freeform 364" o:spid="_x0000_s1273" style="position:absolute;left:1184;top:1005;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m9YsUA&#10;AADdAAAADwAAAGRycy9kb3ducmV2LnhtbERPS2vCQBC+C/0PyxR6M5t4EEmzkT4URJTiA+pxzE6T&#10;0OxsyG5N2l/vCgVv8/E9J5sPphEX6lxtWUESxSCIC6trLhUcD8vxDITzyBoby6TglxzM84dRhqm2&#10;Pe/osvelCCHsUlRQed+mUrqiIoMusi1x4L5sZ9AH2JVSd9iHcNPISRxPpcGaQ0OFLb1VVHzvf4yC&#10;9d/HkTfv2+RcH15X22LdnxafvVJPj8PLMwhPg7+L/90rHeZPkincvgkn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b1ixQAAAN0AAAAPAAAAAAAAAAAAAAAAAJgCAABkcnMv&#10;ZG93bnJldi54bWxQSwUGAAAAAAQABAD1AAAAigMAAAAA&#10;" path="m,l,193,,e" filled="f" fillcolor="#810000" strokeweight="2.5pt">
                        <v:path arrowok="t" o:connecttype="custom" o:connectlocs="0,0;0,193;0,0" o:connectangles="0,0,0"/>
                      </v:shape>
                      <v:shape id="Freeform 365" o:spid="_x0000_s1274" style="position:absolute;left:1113;top:1037;width:94;height:1;visibility:visible;mso-wrap-style:square;v-text-anchor:middle" coordsize="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vzQ8IA&#10;AADdAAAADwAAAGRycy9kb3ducmV2LnhtbERPTWvCQBC9C/0PyxS8SN0oajV1lSKKXpu29yE7zUaz&#10;s2l2jfHfu4LgbR7vc5brzlaipcaXjhWMhgkI4tzpkgsFP9+7tzkIH5A1Vo5JwZU8rFcvvSWm2l34&#10;i9osFCKGsE9RgQmhTqX0uSGLfuhq4sj9ucZiiLAppG7wEsNtJcdJMpMWS44NBmvaGMpP2dkqmB1P&#10;3LbyeF3s9r+T/6kZbAnPSvVfu88PEIG68BQ/3Acd549H73D/Jp4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6/NDwgAAAN0AAAAPAAAAAAAAAAAAAAAAAJgCAABkcnMvZG93&#10;bnJldi54bWxQSwUGAAAAAAQABAD1AAAAhwMAAAAA&#10;" path="m,l93,,,e" filled="f" fillcolor="#810000" strokecolor="#a16252" strokeweight="2.5pt">
                        <v:path arrowok="t" o:connecttype="custom" o:connectlocs="0,0;93,0;0,0" o:connectangles="0,0,0"/>
                      </v:shape>
                      <v:shape id="Freeform 366" o:spid="_x0000_s1275" style="position:absolute;left:1113;top:1085;width:94;height:1;visibility:visible;mso-wrap-style:square;v-text-anchor:middle" coordsize="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nMcQA&#10;AADdAAAADwAAAGRycy9kb3ducmV2LnhtbESPQW/CMAyF70j7D5En7YIgBW2IdQSE0NC4rmx3q/Ga&#10;QuN0TSjl3+PDpN1svef3Pq82g29UT12sAxuYTTNQxGWwNVcGvo77yRJUTMgWm8Bk4EYRNuuH0Qpz&#10;G678SX2RKiUhHHM04FJqc61j6chjnIaWWLSf0HlMsnaVth1eJdw3ep5lC+2xZmlw2NLOUXkuLt7A&#10;4nTmvten2+v+4/v598WN3wkvxjw9Dts3UImG9G/+uz5YwZ/PBFe+kRH0+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0ZzHEAAAA3QAAAA8AAAAAAAAAAAAAAAAAmAIAAGRycy9k&#10;b3ducmV2LnhtbFBLBQYAAAAABAAEAPUAAACJAwAAAAA=&#10;" path="m,l93,,,e" filled="f" fillcolor="#810000" strokecolor="#a16252" strokeweight="2.5pt">
                        <v:path arrowok="t" o:connecttype="custom" o:connectlocs="0,0;93,0;0,0" o:connectangles="0,0,0"/>
                      </v:shape>
                      <v:shape id="Freeform 367" o:spid="_x0000_s1276" style="position:absolute;left:1112;top:1130;width:96;height:6;visibility:visible;mso-wrap-style:square;v-text-anchor:middle" coordsize="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HqaMQA&#10;AADdAAAADwAAAGRycy9kb3ducmV2LnhtbERPS2vCQBC+C/6HZYReRDdaFJu6iohChQrxcehxyE6T&#10;YHY2ZLcx+uvdguBtPr7nzJetKUVDtSssKxgNIxDEqdUFZwrOp+1gBsJ5ZI2lZVJwIwfLRbczx1jb&#10;Kx+oOfpMhBB2MSrIva9iKV2ak0E3tBVx4H5tbdAHWGdS13gN4aaU4yiaSoMFh4YcK1rnlF6Of0bB&#10;xG/L3T1KEj70N+/fyb75qYpGqbdeu/oE4an1L/HT/aXD/PHoA/6/CS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x6mjEAAAA3QAAAA8AAAAAAAAAAAAAAAAAmAIAAGRycy9k&#10;b3ducmV2LnhtbFBLBQYAAAAABAAEAPUAAACJAwAAAAA=&#10;" path="m,5l95,,,5e" filled="f" fillcolor="#810000" strokecolor="#a16252" strokeweight="2.5pt">
                        <v:path arrowok="t" o:connecttype="custom" o:connectlocs="0,5;95,0;0,5" o:connectangles="0,0,0"/>
                      </v:shape>
                      <v:shape id="Freeform 368" o:spid="_x0000_s1277" style="position:absolute;left:1126;top:1005;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wieMYA&#10;AADdAAAADwAAAGRycy9kb3ducmV2LnhtbESPT0/DMAzF70h8h8hI3Fi6HlBVlk37owkOHKCDAzer&#10;8ZpqidM1YSvfHh+QuNl6z+/9vFhNwasLjamPbGA+K0ARt9H23Bn4OOwfKlApI1v0kcnADyVYLW9v&#10;FljbeOV3ujS5UxLCqUYDLueh1jq1jgKmWRyIRTvGMWCWdey0HfEq4cHrsigedcCepcHhQFtH7an5&#10;DgY+Q7PbNm/VrjrP/auzforPXxtj7u+m9ROoTFP+N/9dv1jBL0vhl2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3wieMYAAADdAAAADwAAAAAAAAAAAAAAAACYAgAAZHJz&#10;L2Rvd25yZXYueG1sUEsFBgAAAAAEAAQA9QAAAIsDAAAAAA==&#10;" path="m,l,193,,e" filled="f" fillcolor="#810000" strokecolor="#a16252" strokeweight="2.5pt">
                        <v:path arrowok="t" o:connecttype="custom" o:connectlocs="0,0;0,193;0,0" o:connectangles="0,0,0"/>
                      </v:shape>
                      <v:shape id="Freeform 369" o:spid="_x0000_s1278" style="position:absolute;left:1140;top:1005;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H48QA&#10;AADdAAAADwAAAGRycy9kb3ducmV2LnhtbERPPW/CMBDdK/EfrENiK04yoChgUAFVZehQ0jJ0O8XX&#10;OKp9DrGB9N/XSJW63dP7vNVmdFZcaQidZwX5PANB3Hjdcavg4/35sQQRIrJG65kU/FCAzXrysMJK&#10;+xsf6VrHVqQQDhUqMDH2lZShMeQwzH1PnLgvPziMCQ6t1APeUrizssiyhXTYcWow2NPOUPNdX5yC&#10;k6v3u/qt3Jfn3L4abUf/8rlVajYdn5YgIo3xX/znPug0vyhyuH+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wh+PEAAAA3QAAAA8AAAAAAAAAAAAAAAAAmAIAAGRycy9k&#10;b3ducmV2LnhtbFBLBQYAAAAABAAEAPUAAACJAwAAAAA=&#10;" path="m,l,193,,e" filled="f" fillcolor="#810000" strokecolor="#a16252" strokeweight="2.5pt">
                        <v:path arrowok="t" o:connecttype="custom" o:connectlocs="0,0;0,193;0,0" o:connectangles="0,0,0"/>
                      </v:shape>
                      <v:shape id="Freeform 370" o:spid="_x0000_s1279" style="position:absolute;left:1170;top:1004;width:1;height:194;visibility:visible;mso-wrap-style:square;v-text-anchor:middle" coordsize="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ZlMQA&#10;AADdAAAADwAAAGRycy9kb3ducmV2LnhtbERPO2/CMBDekfgP1iF1Iw4ZqijFIB5CdOhA03bodoqv&#10;cYR9DrEL6b/HlSp1u0/f85br0VlxpSF0nhUsshwEceN1x62C97fDvAQRIrJG65kU/FCA9Wo6WWKl&#10;/Y1f6VrHVqQQDhUqMDH2lZShMeQwZL4nTtyXHxzGBIdW6gFvKdxZWeT5o3TYcWow2NPOUHOuv52C&#10;D1fvd/Wp3JeXhX0x2o7++LlV6mE2bp5ARBrjv/jP/azT/KIo4PebdIJ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iGZTEAAAA3QAAAA8AAAAAAAAAAAAAAAAAmAIAAGRycy9k&#10;b3ducmV2LnhtbFBLBQYAAAAABAAEAPUAAACJAwAAAAA=&#10;" path="m,l,193,,e" filled="f" fillcolor="#810000" strokecolor="#a16252" strokeweight="2.5pt">
                        <v:path arrowok="t" o:connecttype="custom" o:connectlocs="0,0;0,193;0,0" o:connectangles="0,0,0"/>
                      </v:shape>
                      <v:shape id="Freeform 371" o:spid="_x0000_s1280" style="position:absolute;left:1184;top:1005;width:1;height:193;visibility:visible;mso-wrap-style:square;v-text-anchor:middle" coordsize="1,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fHsEA&#10;AADdAAAADwAAAGRycy9kb3ducmV2LnhtbERP24rCMBB9X/Afwgi+iKZ2QaQaRQSh7i4LXj5gaMa2&#10;2ExKEm39+40g7NscznVWm9404kHO15YVzKYJCOLC6ppLBZfzfrIA4QOyxsYyKXiSh8168LHCTNuO&#10;j/Q4hVLEEPYZKqhCaDMpfVGRQT+1LXHkrtYZDBG6UmqHXQw3jUyTZC4N1hwbKmxpV1FxO92Ngvyn&#10;w/5XS/5yXX6g7/G8HT9RqdGw3y5BBOrDv/jtznWcn6af8Pomni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Jnx7BAAAA3QAAAA8AAAAAAAAAAAAAAAAAmAIAAGRycy9kb3du&#10;cmV2LnhtbFBLBQYAAAAABAAEAPUAAACGAwAAAAA=&#10;" path="m,l,192,,e" filled="f" fillcolor="#810000" strokecolor="#a16252" strokeweight="2.5pt">
                        <v:path arrowok="t" o:connecttype="custom" o:connectlocs="0,0;0,192;0,0" o:connectangles="0,0,0"/>
                      </v:shape>
                      <v:shape id="Freeform 372" o:spid="_x0000_s1281" style="position:absolute;left:1094;top:999;width:121;height:188;visibility:visible;mso-wrap-style:square;v-text-anchor:middle" coordsize="121,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K28AA&#10;AADdAAAADwAAAGRycy9kb3ducmV2LnhtbERPTWvCQBC9F/oflin0VjeGEkvqKqHF4rUqnofsNAnN&#10;zsbdMab/3i0I3ubxPme5nlyvRgqx82xgPstAEdfedtwYOOw3L2+goiBb7D2TgT+KsF49PiyxtP7C&#10;3zTupFEphGOJBlqRodQ61i05jDM/ECfuxweHkmBotA14SeGu13mWFdphx6mhxYE+Wqp/d2dnIEg1&#10;fRbHUfBQF3I6hXwxr76MeX6aqndQQpPcxTf31qb5ef4K/9+kE/Tq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nK28AAAADdAAAADwAAAAAAAAAAAAAAAACYAgAAZHJzL2Rvd25y&#10;ZXYueG1sUEsFBgAAAAAEAAQA9QAAAIUDAAAAAA==&#10;" path="m,3r18,l18,183r40,-2l58,r6,l64,181r38,-2l102,r18,l120,183,,187,,3e" fillcolor="#824200" stroked="f">
                        <v:path arrowok="t" o:connecttype="custom" o:connectlocs="0,3;18,3;18,183;58,181;58,0;64,0;64,181;102,179;102,0;120,0;120,183;0,187;0,3;0,3" o:connectangles="0,0,0,0,0,0,0,0,0,0,0,0,0,0"/>
                      </v:shape>
                      <v:shape id="Freeform 373" o:spid="_x0000_s1282" style="position:absolute;left:1096;top:997;width:121;height:190;visibility:visible;mso-wrap-style:square;v-text-anchor:middle" coordsize="12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0sdsAA&#10;AADdAAAADwAAAGRycy9kb3ducmV2LnhtbERPTYvCMBC9C/sfwix4EU0tKEttLMuC7IKnVmGvQzO2&#10;xWbSNlHrvzeC4G0e73PSbDStuNLgGssKlosIBHFpdcOVguNhN/8C4TyyxtYyKbiTg2z7MUkx0fbG&#10;OV0LX4kQwi5BBbX3XSKlK2sy6Ba2Iw7cyQ4GfYBDJfWAtxBuWhlH0VoabDg01NjRT03lubgYBVRx&#10;P8pdnstfzbO+tcX+v2iUmn6O3xsQnkb/Fr/cfzrMj+MVPL8JJ8jt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0sdsAAAADdAAAADwAAAAAAAAAAAAAAAACYAgAAZHJzL2Rvd25y&#10;ZXYueG1sUEsFBgAAAAAEAAQA9QAAAIUDAAAAAA==&#10;" path="m,2r17,l19,185r37,-2l56,r8,l64,181r38,l102,r18,l120,185,,189,,2e" fillcolor="#a16252" stroked="f">
                        <v:path arrowok="t" o:connecttype="custom" o:connectlocs="0,2;17,2;19,185;56,183;56,0;64,0;64,181;102,181;102,0;120,0;120,185;0,189;0,2;0,2" o:connectangles="0,0,0,0,0,0,0,0,0,0,0,0,0,0"/>
                      </v:shape>
                      <v:shape id="Freeform 374" o:spid="_x0000_s1283" style="position:absolute;left:1101;top:1010;width:1;height:77;visibility:visible;mso-wrap-style:square;v-text-anchor:middle" coordsize="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aDksEA&#10;AADdAAAADwAAAGRycy9kb3ducmV2LnhtbERPzYrCMBC+L/gOYYS9raldENs1igqCsCfbPsDQzLbF&#10;ZlKbWKtPbxYEb/Px/c5qM5pWDNS7xrKC+SwCQVxa3XCloMgPX0sQziNrbC2Tgjs52KwnHytMtb3x&#10;iYbMVyKEsEtRQe19l0rpypoMupntiAP3Z3uDPsC+krrHWwg3rYyjaCENNhwaauxoX1N5zq5GweWc&#10;JYkuDA27vJjvHr+Vyb+3Sn1Ox+0PCE+jf4tf7qMO8+N4Af/fhBP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Wg5LBAAAA3QAAAA8AAAAAAAAAAAAAAAAAmAIAAGRycy9kb3du&#10;cmV2LnhtbFBLBQYAAAAABAAEAPUAAACGAwAAAAA=&#10;" path="m,l,76,,e" filled="f" fillcolor="#810000" strokecolor="#7f604f" strokeweight="2.5pt">
                        <v:path arrowok="t" o:connecttype="custom" o:connectlocs="0,0;0,76;0,0" o:connectangles="0,0,0"/>
                      </v:shape>
                      <v:shape id="Freeform 375" o:spid="_x0000_s1284" style="position:absolute;left:1108;top:1053;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1h18QA&#10;AADdAAAADwAAAGRycy9kb3ducmV2LnhtbERPTWvCQBC9C/0Pywi96cYcWomuIpaCF2mrlV6H7JhE&#10;s7Mhu5uk/vpuQfA2j/c5y/VgatFR6yrLCmbTBARxbnXFhYLv4/tkDsJ5ZI21ZVLwSw7Wq6fREjNt&#10;e/6i7uALEUPYZaig9L7JpHR5SQbd1DbEkTvb1qCPsC2kbrGP4aaWaZK8SIMVx4YSG9qWlF8PwSgI&#10;p8/LtZ/t97fdcHw7/XyEcOuCUs/jYbMA4WnwD/HdvdNxfpq+wv838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9YdfEAAAA3QAAAA8AAAAAAAAAAAAAAAAAmAIAAGRycy9k&#10;b3ducmV2LnhtbFBLBQYAAAAABAAEAPUAAACJAwAAAAA=&#10;" path="m,l,50,,e" filled="f" fillcolor="#810000" strokecolor="#7f604f" strokeweight="2.5pt">
                        <v:path arrowok="t" o:connecttype="custom" o:connectlocs="0,0;0,50;0,0" o:connectangles="0,0,0"/>
                      </v:shape>
                      <v:shape id="Freeform 376" o:spid="_x0000_s1285" style="position:absolute;left:1103;top:1107;width:1;height:45;visibility:visible;mso-wrap-style:square;v-text-anchor:middle" coordsize="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TSacYA&#10;AADdAAAADwAAAGRycy9kb3ducmV2LnhtbESPT2vCQBDF70K/wzIFb7pJhKoxGykFS3sp+Ae8Dtkx&#10;CWZn0+yq6bfvHAq9zfDevPebYju6Tt1pCK1nA+k8AUVcedtybeB03M1WoEJEtth5JgM/FGBbPk0K&#10;zK1/8J7uh1grCeGQo4Emxj7XOlQNOQxz3xOLdvGDwyjrUGs74EPCXaezJHnRDluWhgZ7emuouh5u&#10;zsBX8KcxffeX5fcuvR3Pdr3Qn9GY6fP4ugEVaYz/5r/rDyv4WSa48o2Mo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TSacYAAADdAAAADwAAAAAAAAAAAAAAAACYAgAAZHJz&#10;L2Rvd25yZXYueG1sUEsFBgAAAAAEAAQA9QAAAIsDAAAAAA==&#10;" path="m,l,44,,e" filled="f" fillcolor="#810000" strokecolor="#7f604f" strokeweight="2.5pt">
                        <v:path arrowok="t" o:connecttype="custom" o:connectlocs="0,0;0,44;0,0" o:connectangles="0,0,0"/>
                      </v:shape>
                      <v:shape id="Freeform 377" o:spid="_x0000_s1286" style="position:absolute;left:1109;top:1132;width:1;height:61;visibility:visible;mso-wrap-style:square;v-text-anchor:middle" coordsize="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8+PMMA&#10;AADdAAAADwAAAGRycy9kb3ducmV2LnhtbERPTWvCQBC9C/0PyxR6001TFE3dBCloe+jFRJDehuw0&#10;Cc3Oht01pv++WxC8zeN9zraYTC9Gcr6zrOB5kYAgrq3uuFFwqvbzNQgfkDX2lknBL3ko8ofZFjNt&#10;r3yksQyNiCHsM1TQhjBkUvq6JYN+YQfiyH1bZzBE6BqpHV5juOllmiQrabDj2NDiQG8t1T/lxSh4&#10;cdVyDJ/r9/Olog0fljv8mhqlnh6n3SuIQFO4i2/uDx3np+kG/r+JJ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z8+PMMAAADdAAAADwAAAAAAAAAAAAAAAACYAgAAZHJzL2Rv&#10;d25yZXYueG1sUEsFBgAAAAAEAAQA9QAAAIgDAAAAAA==&#10;" path="m,l,60,,e" filled="f" fillcolor="#810000" strokecolor="#7f604f" strokeweight="2.5pt">
                        <v:path arrowok="t" o:connecttype="custom" o:connectlocs="0,0;0,60;0,0" o:connectangles="0,0,0"/>
                      </v:shape>
                      <v:shape id="Freeform 378" o:spid="_x0000_s1287" style="position:absolute;left:1100;top:1166;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kcl8YA&#10;AADdAAAADwAAAGRycy9kb3ducmV2LnhtbESPQWvCQBCF74X+h2UK3uomCiKpq4i0IApCtVCPQ3bM&#10;xmZnQ3bV+O+dQ8HbDO/Ne9/MFr1v1JW6WAc2kA8zUMRlsDVXBn4OX+9TUDEhW2wCk4E7RVjMX19m&#10;WNhw42+67lOlJIRjgQZcSm2hdSwdeYzD0BKLdgqdxyRrV2nb4U3CfaNHWTbRHmuWBoctrRyVf/uL&#10;N5BOu81vdV4f6bzdZMety3efdW7M4K1ffoBK1Ken+f96bQV/NBZ++UZG0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kcl8YAAADdAAAADwAAAAAAAAAAAAAAAACYAgAAZHJz&#10;L2Rvd25yZXYueG1sUEsFBgAAAAAEAAQA9QAAAIsDAAAAAA==&#10;" path="m,l,24,,e" filled="f" fillcolor="#810000" strokecolor="#7f604f" strokeweight="2.5pt">
                        <v:path arrowok="t" o:connecttype="custom" o:connectlocs="0,0;0,24;0,0" o:connectangles="0,0,0"/>
                      </v:shape>
                      <v:shape id="Freeform 379" o:spid="_x0000_s1288" style="position:absolute;left:1203;top:1113;width:1;height:78;visibility:visible;mso-wrap-style:square;v-text-anchor:middle" coordsize="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cWMIA&#10;AADdAAAADwAAAGRycy9kb3ducmV2LnhtbERPyWrDMBC9F/IPYgq9NXIcCMGNEkJJoZdCNmiPgzVe&#10;qDUy1nhpvz4KFHqbx1tns5tcowbqQu3ZwGKegCLOva25NHC9vD2vQQVBtth4JgM/FGC3nT1sMLN+&#10;5BMNZylVDOGQoYFKpM20DnlFDsPct8SRK3znUCLsSm07HGO4a3SaJCvtsObYUGFLrxXl3+feGXBJ&#10;+vtRh2Ox1/2nHPqlfB0La8zT47R/ASU0yb/4z/1u4/x0uYD7N/EEvb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5txYwgAAAN0AAAAPAAAAAAAAAAAAAAAAAJgCAABkcnMvZG93&#10;bnJldi54bWxQSwUGAAAAAAQABAD1AAAAhwMAAAAA&#10;" path="m,77l,,,77e" filled="f" fillcolor="#810000" strokecolor="#7f604f" strokeweight="2.5pt">
                        <v:path arrowok="t" o:connecttype="custom" o:connectlocs="0,77;0,0;0,77" o:connectangles="0,0,0"/>
                      </v:shape>
                      <v:shape id="Freeform 380" o:spid="_x0000_s1289" style="position:absolute;left:1210;top:1097;width:1;height:51;visibility:visible;mso-wrap-style:square;v-text-anchor:middle" coordsize="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UksQA&#10;AADdAAAADwAAAGRycy9kb3ducmV2LnhtbERPTWvCQBC9C/0Pywi96cYUikRXEUvBi7TVSq9Ddkyi&#10;2dmQ3U1Sf323IHibx/uc5XowteiodZVlBbNpAoI4t7riQsH38X0yB+E8ssbaMin4JQfr1dNoiZm2&#10;PX9Rd/CFiCHsMlRQet9kUrq8JINuahviyJ1ta9BH2BZSt9jHcFPLNElepcGKY0OJDW1Lyq+HYBSE&#10;0+fl2s/2+9tuOL6dfj5CuHVBqefxsFmA8DT4h/ju3uk4P31J4f+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TVJLEAAAA3QAAAA8AAAAAAAAAAAAAAAAAmAIAAGRycy9k&#10;b3ducmV2LnhtbFBLBQYAAAAABAAEAPUAAACJAwAAAAA=&#10;" path="m,50l,,,50e" filled="f" fillcolor="#810000" strokecolor="#7f604f" strokeweight="2.5pt">
                        <v:path arrowok="t" o:connecttype="custom" o:connectlocs="0,50;0,0;0,50" o:connectangles="0,0,0"/>
                      </v:shape>
                      <v:shape id="Freeform 381" o:spid="_x0000_s1290" style="position:absolute;left:1206;top:1049;width:1;height:44;visibility:visible;mso-wrap-style:square;v-text-anchor:middle" coordsize="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Poa8MA&#10;AADdAAAADwAAAGRycy9kb3ducmV2LnhtbERPTWsCMRC9F/ofwgjealaF0q5GkRaheGq1F2/jZtyN&#10;bibbJNXsv28Eobd5vM+ZL5NtxYV8MI4VjEcFCOLKacO1gu/d+ukFRIjIGlvHpKCnAMvF48McS+2u&#10;/EWXbaxFDuFQooImxq6UMlQNWQwj1xFn7ui8xZihr6X2eM3htpWToniWFg3nhgY7emuoOm9/rQKf&#10;NmYf31+9Gf/03fpw+kznfqXUcJBWMxCRUvwX390fOs+fTKdw+y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Poa8MAAADdAAAADwAAAAAAAAAAAAAAAACYAgAAZHJzL2Rv&#10;d25yZXYueG1sUEsFBgAAAAAEAAQA9QAAAIgDAAAAAA==&#10;" path="m,43l,,,43e" filled="f" fillcolor="#810000" strokecolor="#7f604f" strokeweight="2.5pt">
                        <v:path arrowok="t" o:connecttype="custom" o:connectlocs="0,43;0,0;0,43" o:connectangles="0,0,0"/>
                      </v:shape>
                      <v:shape id="Freeform 382" o:spid="_x0000_s1291" style="position:absolute;left:1211;top:1010;width:1;height:58;visibility:visible;mso-wrap-style:square;v-text-anchor:middle" coordsize="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GOWMQA&#10;AADdAAAADwAAAGRycy9kb3ducmV2LnhtbESP3YrCMBCF7xd8hzCCd2vqD7tSjSIFQRFhV32AoRnb&#10;ajMpSdT27Y2wsHcznDPnO7NYtaYWD3K+sqxgNExAEOdWV1woOJ82nzMQPiBrrC2Tgo48rJa9jwWm&#10;2j75lx7HUIgYwj5FBWUITSqlz0sy6Ie2IY7axTqDIa6ukNrhM4abWo6T5EsarDgSSmwoKym/He8m&#10;ctFtzD53h+770P0Up2uW7WaVUoN+u56DCNSGf/Pf9VbH+uPJFN7fxBH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xjljEAAAA3QAAAA8AAAAAAAAAAAAAAAAAmAIAAGRycy9k&#10;b3ducmV2LnhtbFBLBQYAAAAABAAEAPUAAACJAwAAAAA=&#10;" path="m,57l,,,57e" filled="f" fillcolor="#810000" strokecolor="#7f604f" strokeweight="2.5pt">
                        <v:path arrowok="t" o:connecttype="custom" o:connectlocs="0,57;0,0;0,57" o:connectangles="0,0,0"/>
                      </v:shape>
                      <v:shape id="Freeform 383" o:spid="_x0000_s1292" style="position:absolute;left:1202;top:1005;width:1;height:27;visibility:visible;mso-wrap-style:square;v-text-anchor:middle" coordsize="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lWWMQA&#10;AADdAAAADwAAAGRycy9kb3ducmV2LnhtbERPTWvCQBC9C/0PyxR6000iikldgwjS0ps2FHsbstMk&#10;bXY2ZLdJ+u9dQehtHu9ztvlkWjFQ7xrLCuJFBIK4tLrhSkHxfpxvQDiPrLG1TAr+yEG+e5htMdN2&#10;5BMNZ1+JEMIuQwW1910mpStrMugWtiMO3JftDfoA+0rqHscQblqZRNFaGmw4NNTY0aGm8uf8axQc&#10;Pzfx5eMStzJ9c+k3Fy9FJZdKPT1O+2cQnib/L767X3WYnyxXcPsmnC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JVljEAAAA3QAAAA8AAAAAAAAAAAAAAAAAmAIAAGRycy9k&#10;b3ducmV2LnhtbFBLBQYAAAAABAAEAPUAAACJAwAAAAA=&#10;" path="m,26l,,,26e" filled="f" fillcolor="#810000" strokecolor="#7f604f" strokeweight="2.5pt">
                        <v:path arrowok="t" o:connecttype="custom" o:connectlocs="0,26;0,0;0,26" o:connectangles="0,0,0"/>
                      </v:shape>
                      <v:shape id="Freeform 384" o:spid="_x0000_s1293" style="position:absolute;left:1156;top:1014;width:1;height:68;visibility:visible;mso-wrap-style:square;v-text-anchor:middle" coordsize="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2WNcIA&#10;AADdAAAADwAAAGRycy9kb3ducmV2LnhtbERPTWsCMRC9F/ofwhS81awKS9kaRUoLvVWtbfc4bMZN&#10;cDNZklTXf28Ewds83ufMl4PrxJFCtJ4VTMYFCOLGa8utgt33x/MLiJiQNXaeScGZIiwXjw9zrLQ/&#10;8YaO29SKHMKxQgUmpb6SMjaGHMax74kzt/fBYcowtFIHPOVw18lpUZTSoeXcYLCnN0PNYfvvFKxn&#10;of6y7/XPhA51XP+V519nrFKjp2H1CiLRkO7im/tT5/nTWQnXb/IJcnE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rZY1wgAAAN0AAAAPAAAAAAAAAAAAAAAAAJgCAABkcnMvZG93&#10;bnJldi54bWxQSwUGAAAAAAQABAD1AAAAhwMAAAAA&#10;" path="m,l,67,,e" filled="f" fillcolor="#810000" strokecolor="#7f604f" strokeweight="2.5pt">
                        <v:path arrowok="t" o:connecttype="custom" o:connectlocs="0,0;0,67;0,0" o:connectangles="0,0,0"/>
                      </v:shape>
                      <v:shape id="Freeform 385" o:spid="_x0000_s1294" style="position:absolute;left:1157;top:1092;width:1;height:46;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P9psIA&#10;AADdAAAADwAAAGRycy9kb3ducmV2LnhtbERPzWoCMRC+F3yHMIXearYWurIaRQVB8NC6+gBDMm4W&#10;N5MlSdft25tCobf5+H5nuR5dJwYKsfWs4G1agCDW3rTcKLic969zEDEhG+w8k4IfirBeTZ6WWBl/&#10;5xMNdWpEDuFYoQKbUl9JGbUlh3Hqe+LMXX1wmDIMjTQB7zncdXJWFB/SYcu5wWJPO0v6Vn87BV9u&#10;2J9KXR9NuQ1bG2rdfx6iUi/P42YBItGY/sV/7oPJ82fvJfx+k0+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2mwgAAAN0AAAAPAAAAAAAAAAAAAAAAAJgCAABkcnMvZG93&#10;bnJldi54bWxQSwUGAAAAAAQABAD1AAAAhwMAAAAA&#10;" path="m,l,45,,e" filled="f" fillcolor="#810000" strokecolor="#7f604f" strokeweight="2.5pt">
                        <v:path arrowok="t" o:connecttype="custom" o:connectlocs="0,0;0,45;0,0" o:connectangles="0,0,0"/>
                      </v:shape>
                      <v:shape id="Freeform 386" o:spid="_x0000_s1295" style="position:absolute;left:1156;top:1137;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8QkcYA&#10;AADdAAAADwAAAGRycy9kb3ducmV2LnhtbESPQWvCQBCF74X+h2UK3uomCiKpq4i0IApCtVCPQ3bM&#10;xmZnQ3bV+O+dQ8HbDO/Ne9/MFr1v1JW6WAc2kA8zUMRlsDVXBn4OX+9TUDEhW2wCk4E7RVjMX19m&#10;WNhw42+67lOlJIRjgQZcSm2hdSwdeYzD0BKLdgqdxyRrV2nb4U3CfaNHWTbRHmuWBoctrRyVf/uL&#10;N5BOu81vdV4f6bzdZMety3efdW7M4K1ffoBK1Ken+f96bQV/NBZc+UZG0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8QkcYAAADdAAAADwAAAAAAAAAAAAAAAACYAgAAZHJz&#10;L2Rvd25yZXYueG1sUEsFBgAAAAAEAAQA9QAAAIsDAAAAAA==&#10;" path="m,l,24,,e" filled="f" fillcolor="#810000" strokecolor="#7f604f" strokeweight="2.5pt">
                        <v:path arrowok="t" o:connecttype="custom" o:connectlocs="0,0;0,24;0,0" o:connectangles="0,0,0"/>
                      </v:shape>
                      <v:shape id="Freeform 387" o:spid="_x0000_s1296" style="position:absolute;left:830;top:1172;width:35;height:53;visibility:visible;mso-wrap-style:square;v-text-anchor:middle" coordsize="3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8cA&#10;AADdAAAADwAAAGRycy9kb3ducmV2LnhtbESP3YrCMBCF7xd8hzCCd2uqwqLVKKsgyrII/uFeDs3Y&#10;VptJaaJ2fXojCN7NcM6c78xoUptCXKlyuWUFnXYEgjixOudUwW47/+yDcB5ZY2GZFPyTg8m48THC&#10;WNsbr+m68akIIexiVJB5X8ZSuiQjg65tS+KgHW1l0Ie1SqWu8BbCTSG7UfQlDeYcCBmWNMsoOW8u&#10;JnCxP738rFfH3e9itjiY/envdL4r1WrW30MQnmr/Nr+ulzrU7/YG8PwmjCDH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vzifHAAAA3QAAAA8AAAAAAAAAAAAAAAAAmAIAAGRy&#10;cy9kb3ducmV2LnhtbFBLBQYAAAAABAAEAPUAAACMAwAAAAA=&#10;" path="m33,2l32,,30,,28,2,26,6,24,4,23,6r-2,l21,10r-1,4l20,16r,-2l19,12r-2,l16,14r,2l14,20r,-2l13,18r-2,l11,20,9,22r,3l9,22r,-4l8,16,7,18,6,16,4,18,3,20r,2l2,26,,34r,4l3,43r5,l16,45r3,2l23,50r5,2l30,52r3,-2l33,47r,-4l33,38r,-4l33,29r,-7l34,16r,-6l33,2e" fillcolor="#424200" stroked="f">
                        <v:path arrowok="t" o:connecttype="custom" o:connectlocs="33,2;32,0;30,0;28,2;28,2;26,6;24,4;23,6;21,6;21,10;20,14;20,16;20,14;19,12;17,12;16,14;16,16;14,20;14,18;13,18;11,18;11,20;9,22;9,25;9,22;9,18;8,16;7,18;6,16;6,16;4,18;3,20;3,22;2,26;0,34;0,38;3,43;8,43;16,45;19,47;23,50;28,52;30,52;33,50;33,47;33,43;33,38;33,34;33,29;33,22;34,16;34,10;33,2;33,2" o:connectangles="0,0,0,0,0,0,0,0,0,0,0,0,0,0,0,0,0,0,0,0,0,0,0,0,0,0,0,0,0,0,0,0,0,0,0,0,0,0,0,0,0,0,0,0,0,0,0,0,0,0,0,0,0,0"/>
                      </v:shape>
                      <v:shape id="Freeform 388" o:spid="_x0000_s1297" style="position:absolute;left:893;top:1174;width:35;height:75;visibility:visible;mso-wrap-style:square;v-text-anchor:middle" coordsize="3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1JcUA&#10;AADdAAAADwAAAGRycy9kb3ducmV2LnhtbESPzWrDQAyE74W+w6JCb806objFyTqEFEPTW50+gOKV&#10;f7BXa7zrxHn76lDoTWJGM592+8UN6kpT6DwbWK8SUMSVtx03Bn7Oxcs7qBCRLQ6eycCdAuzzx4cd&#10;Ztbf+JuuZWyUhHDI0EAb45hpHaqWHIaVH4lFq/3kMMo6NdpOeJNwN+hNkqTaYcfS0OJIx5aqvpyd&#10;gdP99PZ1/OjnYk59mVzqok7DYMzz03LYgoq0xH/z3/WnFfzNq/DLNzKC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vUlxQAAAN0AAAAPAAAAAAAAAAAAAAAAAJgCAABkcnMv&#10;ZG93bnJldi54bWxQSwUGAAAAAAQABAD1AAAAigMAAAAA&#10;" path="m,4l1,,2,,5,2r,2l7,6r1,l10,6r2,4l13,14r,4l13,23r1,-5l16,16r2,2l18,23r,5l19,27r1,-3l21,27r2,1l24,32r,2l24,32r1,-5l25,24r2,l28,24r1,3l29,32r1,1l30,36r3,9l34,53r,9l34,68r,4l29,74,18,68,13,66r-1,2l7,64r-5,l,59,1,53,,45,,41,,33,,24,,14,,4e" fillcolor="#424200" stroked="f">
                        <v:path arrowok="t" o:connecttype="custom" o:connectlocs="0,4;1,0;2,0;5,2;5,4;7,6;8,6;10,6;12,10;13,14;13,18;13,23;14,18;16,16;16,16;18,18;18,23;18,28;19,27;20,24;21,27;23,28;24,32;24,34;24,32;25,27;25,24;27,24;28,24;29,27;29,32;30,33;30,36;33,45;34,53;34,62;34,68;34,72;29,74;18,68;13,66;12,68;7,64;2,64;0,59;1,53;0,45;0,41;0,33;0,24;0,14;0,4;0,4" o:connectangles="0,0,0,0,0,0,0,0,0,0,0,0,0,0,0,0,0,0,0,0,0,0,0,0,0,0,0,0,0,0,0,0,0,0,0,0,0,0,0,0,0,0,0,0,0,0,0,0,0,0,0,0,0"/>
                      </v:shape>
                    </v:group>
                    <v:group id="Group 389" o:spid="_x0000_s1298" style="position:absolute;left:-2021;top:635;width:714;height:644" coordorigin="1214,876" coordsize="714,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gb2cUAAADdAAAADwAAAGRycy9kb3ducmV2LnhtbERPS2vCQBC+F/wPywi9&#10;1U1iKyV1FREtPUjBRCi9DdkxCWZnQ3bN4993C4Xe5uN7zno7mkb01LnasoJ4EYEgLqyuuVRwyY9P&#10;ryCcR9bYWCYFEznYbmYPa0y1HfhMfeZLEULYpaig8r5NpXRFRQbdwrbEgbvazqAPsCul7nAI4aaR&#10;SRStpMGaQ0OFLe0rKm7Z3Sh4H3DYLeNDf7pd99N3/vL5dYpJqcf5uHsD4Wn0/+I/94cO85Pn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4G9nFAAAA3QAA&#10;AA8AAAAAAAAAAAAAAAAAqgIAAGRycy9kb3ducmV2LnhtbFBLBQYAAAAABAAEAPoAAACcAwAAAAA=&#10;">
                      <v:shape id="Freeform 390" o:spid="_x0000_s1299" style="position:absolute;left:1247;top:898;width:338;height:603;visibility:visible;mso-wrap-style:square;v-text-anchor:middle" coordsize="338,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co1cUA&#10;AADdAAAADwAAAGRycy9kb3ducmV2LnhtbERPS2vCQBC+F/oflhF6KboxLSLRVVKx2IMiPi7ehuyY&#10;xGRnY3ar6b93C4Xe5uN7znTemVrcqHWlZQXDQQSCOLO65FzB8fDZH4NwHlljbZkU/JCD+ez5aYqJ&#10;tnfe0W3vcxFC2CWooPC+SaR0WUEG3cA2xIE729agD7DNpW7xHsJNLeMoGkmDJYeGAhtaFJRV+2+j&#10;wH4sT+lltU6ra9XY1+qNebtZKfXS69IJCE+d/xf/ub90mB+/x/D7TThB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hyjVxQAAAN0AAAAPAAAAAAAAAAAAAAAAAJgCAABkcnMv&#10;ZG93bnJldi54bWxQSwUGAAAAAAQABAD1AAAAigMAAAAA&#10;" path="m,506r337,96l337,233,121,,,412r,94e" fillcolor="#ffc281" stroked="f">
                        <v:path arrowok="t" o:connecttype="custom" o:connectlocs="0,506;337,602;337,233;121,0;0,412;0,506;0,506" o:connectangles="0,0,0,0,0,0,0"/>
                      </v:shape>
                      <v:shape id="Freeform 391" o:spid="_x0000_s1300" style="position:absolute;left:1450;top:1235;width:51;height:241;visibility:visible;mso-wrap-style:square;v-text-anchor:middle" coordsize="51,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OticQA&#10;AADdAAAADwAAAGRycy9kb3ducmV2LnhtbERPS2sCMRC+F/ofwhR608S1lLIaRQXL1kOhtngeNuM+&#10;3EyWTdTVX28Eobf5+J4znfe2ESfqfOVYw2ioQBDnzlRcaPj7XQ8+QPiAbLBxTBou5GE+e36aYmrc&#10;mX/otA2FiCHsU9RQhtCmUvq8JIt+6FriyO1dZzFE2BXSdHiO4baRiVLv0mLFsaHEllYl5Yft0WpY&#10;J1/j5fd+uctVpkZ1Vl8/L5ta69eXfjEBEagP/+KHOzNxfvI2hvs38QQ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DrYnEAAAA3QAAAA8AAAAAAAAAAAAAAAAAmAIAAGRycy9k&#10;b3ducmV2LnhtbFBLBQYAAAAABAAEAPUAAACJAwAAAAA=&#10;" path="m,224r50,16l38,,,224e" fillcolor="#824200" stroked="f">
                        <v:path arrowok="t" o:connecttype="custom" o:connectlocs="0,224;50,240;38,0;0,224;0,224" o:connectangles="0,0,0,0,0"/>
                      </v:shape>
                      <v:shape id="Freeform 392" o:spid="_x0000_s1301" style="position:absolute;left:1217;top:890;width:147;height:433;visibility:visible;mso-wrap-style:square;v-text-anchor:middle" coordsize="147,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RTZsIA&#10;AADdAAAADwAAAGRycy9kb3ducmV2LnhtbERPTWsCMRC9F/ofwhS81WwXKWVrFLFUBE9dheJtmkw3&#10;i5vJsknN+u+NIPQ2j/c58+XoOnGmIbSeFbxMCxDE2puWGwWH/efzG4gQkQ12nknBhQIsF48Pc6yM&#10;T/xF5zo2IodwqFCBjbGvpAzaksMw9T1x5n794DBmODTSDJhyuOtkWRSv0mHLucFiT2tL+lT/OQW7&#10;MaVNE4uj1utky3T8+P6p90pNnsbVO4hIY/wX391bk+eXsxncvskny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FNmwgAAAN0AAAAPAAAAAAAAAAAAAAAAAJgCAABkcnMvZG93&#10;bnJldi54bWxQSwUGAAAAAAQABAD1AAAAhwMAAAAA&#10;" path="m,432r31,l146,42,115,,,432e" fillcolor="#ffbf18" stroked="f">
                        <v:path arrowok="t" o:connecttype="custom" o:connectlocs="0,432;31,432;146,42;115,0;0,432;0,432" o:connectangles="0,0,0,0,0,0"/>
                      </v:shape>
                      <v:shape id="Freeform 393" o:spid="_x0000_s1302" style="position:absolute;left:1247;top:920;width:337;height:458;visibility:visible;mso-wrap-style:square;v-text-anchor:middle" coordsize="337,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cf78cA&#10;AADdAAAADwAAAGRycy9kb3ducmV2LnhtbESP3WrCQBCF74W+wzKF3kjd1D/a1E0QoSgiQqNtb6fZ&#10;aRKanQ3ZVePbu4Lg3QzfmXPOzNLO1OJIrassK3gZRCCIc6srLhTsdx/PryCcR9ZYWyYFZ3KQJg+9&#10;GcbanviTjpkvRDBhF6OC0vsmltLlJRl0A9sQB/ZnW4M+rG0hdYunYG5qOYyiqTRYcUgosaFFSfl/&#10;djAKvux0GdDm5/d7NNmO+9t1vnlDpZ4eu/k7CE+dv4tv1ysd6g/HE7h+E0aQy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HH+/HAAAA3QAAAA8AAAAAAAAAAAAAAAAAmAIAAGRy&#10;cy9kb3ducmV2LnhtbFBLBQYAAAAABAAEAPUAAACMAwAAAAA=&#10;" path="m,362l107,,336,278r,81l276,457r,-165l252,292,239,219,111,49r,30l97,98,95,85,,409,,362e" fillcolor="#a16252" stroked="f">
                        <v:path arrowok="t" o:connecttype="custom" o:connectlocs="0,362;107,0;336,278;336,359;276,457;276,292;252,292;239,219;111,49;111,79;97,98;95,85;0,409;0,362;0,362" o:connectangles="0,0,0,0,0,0,0,0,0,0,0,0,0,0,0"/>
                      </v:shape>
                      <v:shape id="Freeform 394" o:spid="_x0000_s1303" style="position:absolute;left:1214;top:876;width:310;height:447;visibility:visible;mso-wrap-style:square;v-text-anchor:middle" coordsize="310,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Wr78MA&#10;AADdAAAADwAAAGRycy9kb3ducmV2LnhtbERPS4vCMBC+L/gfwgh7WTS1iErXKHZR1KOPwx5nm7Et&#10;20xKk2r990YQvM3H95z5sjOVuFLjSssKRsMIBHFmdcm5gvNpM5iBcB5ZY2WZFNzJwXLR+5hjou2N&#10;D3Q9+lyEEHYJKii8rxMpXVaQQTe0NXHgLrYx6ANscqkbvIVwU8k4iibSYMmhocCafgrK/o+tUbCf&#10;rrN49rVrp+s25eh3m+q/S6rUZ79bfYPw1Pm3+OXe6TA/Hk/g+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Wr78MAAADdAAAADwAAAAAAAAAAAAAAAACYAgAAZHJzL2Rv&#10;d25yZXYueG1sUEsFBgAAAAAEAAQA9QAAAIgDAAAAAA==&#10;" path="m3,446l121,27,289,250r20,l118,,,428r3,18e" fillcolor="#a13f00" stroked="f">
                        <v:path arrowok="t" o:connecttype="custom" o:connectlocs="3,446;121,27;289,250;309,250;118,0;0,428;3,446;3,446" o:connectangles="0,0,0,0,0,0,0,0"/>
                      </v:shape>
                      <v:roundrect id="AutoShape 395" o:spid="_x0000_s1304" style="position:absolute;left:1510;top:1201;width:18;height:319;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IecUA&#10;AADdAAAADwAAAGRycy9kb3ducmV2LnhtbERP22rCQBB9F/oPyxR80422aEhdxUoLLSLi5QPG7DQJ&#10;ZmfT3TWm/fpuQfBtDuc6s0VnatGS85VlBaNhAoI4t7riQsHx8D5IQfiArLG2TAp+yMNi/tCbYabt&#10;lXfU7kMhYgj7DBWUITSZlD4vyaAf2oY4cl/WGQwRukJqh9cYbmo5TpKJNFhxbCixoVVJ+Xl/MQpe&#10;89PbevL5vUpcs0zb7VPbbX63SvUfu+ULiEBduItv7g8d54+fp/D/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8h5xQAAAN0AAAAPAAAAAAAAAAAAAAAAAJgCAABkcnMv&#10;ZG93bnJldi54bWxQSwUGAAAAAAQABAD1AAAAigMAAAAA&#10;" fillcolor="#ffbf18" stroked="f">
                        <v:textbox inset="0,0,0,0"/>
                      </v:roundrect>
                      <v:shape id="Freeform 396" o:spid="_x0000_s1305" style="position:absolute;left:1486;top:1206;width:25;height:312;visibility:visible;mso-wrap-style:square;v-text-anchor:middle" coordsize="25,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aCacUA&#10;AADdAAAADwAAAGRycy9kb3ducmV2LnhtbESPQWvCQBCF70L/wzKFXkQ3BimaukqoCPZYI+11yE6T&#10;0N3ZkF01/fedg+BthvfmvW82u9E7daUhdoENLOYZKOI62I4bA+fqMFuBignZogtMBv4owm77NNlg&#10;YcONP+l6So2SEI4FGmhT6gutY92SxzgPPbFoP2HwmGQdGm0HvEm4dzrPslftsWNpaLGn95bq39PF&#10;Gzh8VeV66aqPap+X6bseL+4Yp8a8PI/lG6hEY3qY79dHK/j5UnDlGxlB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ZoJpxQAAAN0AAAAPAAAAAAAAAAAAAAAAAJgCAABkcnMv&#10;ZG93bnJldi54bWxQSwUGAAAAAAQABAD1AAAAigMAAAAA&#10;" path="m24,311l,300,,,24,r,311e" fillcolor="#a1a100" stroked="f">
                        <v:path arrowok="t" o:connecttype="custom" o:connectlocs="24,311;0,300;0,0;24,0;24,311;24,311" o:connectangles="0,0,0,0,0,0"/>
                      </v:shape>
                      <v:shape id="Freeform 397" o:spid="_x0000_s1306" style="position:absolute;left:1454;top:1120;width:46;height:72;visibility:visible;mso-wrap-style:square;v-text-anchor:middle" coordsize="4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8uUMQA&#10;AADdAAAADwAAAGRycy9kb3ducmV2LnhtbERP22rCQBB9L/Qflin4UuqmImLSrNKLoogIte37kJ1c&#10;aHY2ZFcT/XpXEHybw7lOOu9NLY7UusqygtdhBII4s7riQsHvz/JlCsJ5ZI21ZVJwIgfz2eNDiom2&#10;HX/Tce8LEULYJaig9L5JpHRZSQbd0DbEgctta9AH2BZSt9iFcFPLURRNpMGKQ0OJDX2WlP3vD0bB&#10;ajHW+d958/XcrbZGWzx8TOOdUoOn/v0NhKfe38U391qH+aNxDNdvwglyd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LlDEAAAA3QAAAA8AAAAAAAAAAAAAAAAAmAIAAGRycy9k&#10;b3ducmV2LnhtbFBLBQYAAAAABAAEAPUAAACJAwAAAAA=&#10;" path="m,71l40,r5,60l,71e" fillcolor="#522210" stroked="f">
                        <v:path arrowok="t" o:connecttype="custom" o:connectlocs="0,71;40,0;45,60;0,71;0,71" o:connectangles="0,0,0,0,0"/>
                      </v:shape>
                      <v:shape id="Freeform 398" o:spid="_x0000_s1307" style="position:absolute;left:1459;top:1207;width:150;height:14;visibility:visible;mso-wrap-style:square;v-text-anchor:middle" coordsize="15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kDD8QA&#10;AADdAAAADwAAAGRycy9kb3ducmV2LnhtbESP0YrCQAxF3xf8hyGCb+tUwUWqo4ggiAuC1Q8IndjW&#10;djKlM9bufv3mQdi3hHtz78l6O7hG9dSFyrOB2TQBRZx7W3Fh4HY9fC5BhYhssfFMBn4owHYz+lhj&#10;av2LL9RnsVASwiFFA2WMbap1yEtyGKa+JRbt7juHUdau0LbDl4S7Rs+T5Es7rFgaSmxpX1JeZ09n&#10;IHOnZ/Z92TW9zo+/s8O5ftiqNmYyHnYrUJGG+G9+Xx+t4M8Xwi/fyAh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ZAw/EAAAA3QAAAA8AAAAAAAAAAAAAAAAAmAIAAGRycy9k&#10;b3ducmV2LnhtbFBLBQYAAAAABAAEAPUAAACJAwAAAAA=&#10;" path="m,6l43,,149,3,43,13,,6e" fillcolor="#522210" stroked="f">
                        <v:path arrowok="t" o:connecttype="custom" o:connectlocs="0,6;43,0;149,3;43,13;0,6;0,6" o:connectangles="0,0,0,0,0,0"/>
                      </v:shape>
                      <v:shape id="Freeform 399" o:spid="_x0000_s1308" style="position:absolute;left:1454;top:1180;width:51;height:34;visibility:visible;mso-wrap-style:square;v-text-anchor:middle" coordsize="5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jVMUA&#10;AADdAAAADwAAAGRycy9kb3ducmV2LnhtbERP22rCQBB9L/Qflin0rW4SaCnRVYpga6lQTOvlcchO&#10;s8HsbMhuNfr1riD4NodzndGkt43YU+drxwrSQQKCuHS65krB78/s6RWED8gaG8ek4EgeJuP7uxHm&#10;2h14SfsiVCKGsM9RgQmhzaX0pSGLfuBa4sj9uc5iiLCrpO7wEMNtI7MkeZEWa44NBluaGip3xb9V&#10;sPrM5sXmtP2yH++rxXdq/DpMF0o9PvRvQxCB+nATX91zHednzylcvoknyPE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GNUxQAAAN0AAAAPAAAAAAAAAAAAAAAAAJgCAABkcnMv&#10;ZG93bnJldi54bWxQSwUGAAAAAAQABAD1AAAAigMAAAAA&#10;" path="m,11l45,r5,30l5,33,,11e" fillcolor="#824200" stroked="f">
                        <v:path arrowok="t" o:connecttype="custom" o:connectlocs="0,11;45,0;50,30;5,33;0,11;0,11" o:connectangles="0,0,0,0,0,0"/>
                      </v:shape>
                      <v:shape id="Freeform 400" o:spid="_x0000_s1309" style="position:absolute;left:1580;top:947;width:330;height:552;visibility:visible;mso-wrap-style:square;v-text-anchor:middle" coordsize="330,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WOcEA&#10;AADdAAAADwAAAGRycy9kb3ducmV2LnhtbERPS2rDMBDdB3IHMYHuGjkGh8a1HEpKabNrkx5gsCaW&#10;qTUykmI7t68Khezm8b5T7Wfbi5F86Bwr2KwzEMSN0x23Cr7Pb49PIEJE1tg7JgU3CrCvl4sKS+0m&#10;/qLxFFuRQjiUqMDEOJRShsaQxbB2A3HiLs5bjAn6VmqPUwq3vcyzbCstdpwaDA50MNT8nK5Wwfnz&#10;XY5cXIvj/HrzF9PuzDBppR5W88sziEhzvIv/3R86zc+LHP6+SSfI+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iljnBAAAA3QAAAA8AAAAAAAAAAAAAAAAAmAIAAGRycy9kb3du&#10;cmV2LnhtbFBLBQYAAAAABAAEAPUAAACGAwAAAAA=&#10;" path="m,551l329,510r,-221l153,50,3,,,551e" fillcolor="#e0a175" stroked="f">
                        <v:path arrowok="t" o:connecttype="custom" o:connectlocs="0,551;329,510;329,289;153,50;3,0;0,551;0,551" o:connectangles="0,0,0,0,0,0,0"/>
                      </v:shape>
                      <v:shape id="Freeform 401" o:spid="_x0000_s1310" style="position:absolute;left:1331;top:876;width:597;height:352;visibility:visible;mso-wrap-style:square;v-text-anchor:middle" coordsize="597,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xFqsMA&#10;AADdAAAADwAAAGRycy9kb3ducmV2LnhtbERPzWoCMRC+C75DmEJvmq2lUrZGEbXSgyjd+gDjZtws&#10;biZLEnX79kYQvM3H9zuTWWcbcSEfascK3oYZCOLS6ZorBfu/78EniBCRNTaOScE/BZhN+70J5tpd&#10;+ZcuRaxECuGQowITY5tLGUpDFsPQtcSJOzpvMSboK6k9XlO4beQoy8bSYs2pwWBLC0PlqThbBZv1&#10;aTfemt12XS8PvjHLvZ1nK6VeX7r5F4hIXXyKH+4fneaPPt7h/k06QU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xFqsMAAADdAAAADwAAAAAAAAAAAAAAAACYAgAAZHJzL2Rv&#10;d25yZXYueG1sUEsFBgAAAAAEAAQA9QAAAIgDAAAAAA==&#10;" path="m,l526,112r70,239l167,304r-4,-60l184,244,,e" fillcolor="#824200" stroked="f">
                        <v:path arrowok="t" o:connecttype="custom" o:connectlocs="0,0;526,112;596,351;167,304;163,244;184,244;0,0;0,0" o:connectangles="0,0,0,0,0,0,0,0"/>
                      </v:shape>
                      <v:shape id="Freeform 402" o:spid="_x0000_s1311" style="position:absolute;left:1311;top:1184;width:84;height:65;visibility:visible;mso-wrap-style:square;v-text-anchor:middle" coordsize="8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lcMA&#10;AADdAAAADwAAAGRycy9kb3ducmV2LnhtbERP32vCMBB+F/wfwgl701SZbnRGEaHMgS/rNvZ6NLcm&#10;rLmUJmvr/nojDPZ2H9/P2+5H14ieumA9K1guMhDEldeWawXvb8X8EUSIyBobz6TgQgH2u+lki7n2&#10;A79SX8ZapBAOOSowMba5lKEy5DAsfEucuC/fOYwJdrXUHQ4p3DVylWUb6dByajDY0tFQ9V3+OAVF&#10;8WteNtb0Q3k+fIzWfz6HB1bqbjYenkBEGuO/+M990mn+an0Pt2/SCXJ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b/lcMAAADdAAAADwAAAAAAAAAAAAAAAACYAgAAZHJzL2Rv&#10;d25yZXYueG1sUEsFBgAAAAAEAAQA9QAAAIgDAAAAAA==&#10;" path="m,64l49,,83,64,,64e" fillcolor="#a13f00" stroked="f">
                        <v:path arrowok="t" o:connecttype="custom" o:connectlocs="0,64;49,0;83,64;0,64;0,64" o:connectangles="0,0,0,0,0"/>
                      </v:shape>
                      <v:shape id="Freeform 403" o:spid="_x0000_s1312" style="position:absolute;left:1362;top:1252;width:34;height:63;visibility:visible;mso-wrap-style:square;v-text-anchor:middle" coordsize="3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FQFsQA&#10;AADdAAAADwAAAGRycy9kb3ducmV2LnhtbERPTWuDQBC9B/Iflgn0Epq1giXYbKQUWnpKiIbmOrgT&#10;Fd1Zcbdq8+uzhUJv83ifs8tm04mRBtdYVvC0iUAQl1Y3XCk4F++PWxDOI2vsLJOCH3KQ7ZeLHaba&#10;TnyiMfeVCCHsUlRQe9+nUrqyJoNuY3viwF3tYNAHOFRSDziFcNPJOIqepcGGQ0ONPb3VVLb5t1FQ&#10;6fWxPV3aqbh9FIft5Uvm104q9bCaX19AeJr9v/jP/anD/DhJ4PebcIL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RUBbEAAAA3QAAAA8AAAAAAAAAAAAAAAAAmAIAAGRycy9k&#10;b3ducmV2LnhtbFBLBQYAAAAABAAEAPUAAACJAwAAAAA=&#10;" path="m,l,62,33,5,,e" fillcolor="#ff8100" stroked="f">
                        <v:path arrowok="t" o:connecttype="custom" o:connectlocs="0,0;0,62;33,5;0,0;0,0" o:connectangles="0,0,0,0,0"/>
                      </v:shape>
                      <v:shape id="Freeform 404" o:spid="_x0000_s1313" style="position:absolute;left:1311;top:1245;width:85;height:12;visibility:visible;mso-wrap-style:square;v-text-anchor:middle" coordsize="8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iVucIA&#10;AADdAAAADwAAAGRycy9kb3ducmV2LnhtbERP24rCMBB9F/yHMIJvmnrZotUoKiy4rC9VP2BoxrbY&#10;TGoTa/fvNwsLvs3hXGe97UwlWmpcaVnBZByBIM6sLjlXcL18jhYgnEfWWFkmBT/kYLvp99aYaPvi&#10;lNqzz0UIYZeggsL7OpHSZQUZdGNbEwfuZhuDPsAml7rBVwg3lZxGUSwNlhwaCqzpUFB2Pz+NgoVZ&#10;7r5O6SmNMtp/z/ezdmYerVLDQbdbgfDU+bf4333UYf70I4a/b8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aJW5wgAAAN0AAAAPAAAAAAAAAAAAAAAAAJgCAABkcnMvZG93&#10;bnJldi54bWxQSwUGAAAAAAQABAD1AAAAhwMAAAAA&#10;" path="m,l82,r2,11l4,11,,e" fillcolor="#522210" stroked="f">
                        <v:path arrowok="t" o:connecttype="custom" o:connectlocs="0,0;82,0;84,11;4,11;0,0;0,0" o:connectangles="0,0,0,0,0,0"/>
                      </v:shape>
                      <v:shape id="Freeform 405" o:spid="_x0000_s1314" style="position:absolute;left:1315;top:1256;width:48;height:180;visibility:visible;mso-wrap-style:square;v-text-anchor:middle" coordsize="4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wWEMMA&#10;AADdAAAADwAAAGRycy9kb3ducmV2LnhtbERPzWrCQBC+C77DMkIvUjcGtDG6igiFiqeufYBpdkyC&#10;2dmQ3Wjs07uFQm/z8f3OZjfYRtyo87VjBfNZAoK4cKbmUsHX+f01A+EDssHGMSl4kIfddjzaYG7c&#10;nT/ppkMpYgj7HBVUIbS5lL6oyKKfuZY4chfXWQwRdqU0Hd5juG1kmiRLabHm2FBhS4eKiqvurYJT&#10;u7ouB5PpXi8KPX38nPr0+K3Uy2TYr0EEGsK/+M/9YeL8dPEGv9/EE+T2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wWEMMAAADdAAAADwAAAAAAAAAAAAAAAACYAgAAZHJzL2Rv&#10;d25yZXYueG1sUEsFBgAAAAAEAAQA9QAAAIgDAAAAAA==&#10;" path="m,l47,r,179l,167,,e" fillcolor="#a16252" stroked="f">
                        <v:path arrowok="t" o:connecttype="custom" o:connectlocs="0,0;47,0;47,179;0,167;0,0;0,0" o:connectangles="0,0,0,0,0,0"/>
                      </v:shape>
                      <v:shape id="Freeform 406" o:spid="_x0000_s1315" style="position:absolute;left:1315;top:1257;width:48;height:56;visibility:visible;mso-wrap-style:square;v-text-anchor:middle" coordsize="4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HgMYA&#10;AADdAAAADwAAAGRycy9kb3ducmV2LnhtbESP3UoDMRCF74W+Q5iCN2KzLmjr2rRIxR9Kb1x9gGEz&#10;bhaTSdjEdvv2zoXg3RnmzDfnrLdT8OpIYx4iG7hZVKCIu2gH7g18fjxfr0DlgmzRRyYDZ8qw3cwu&#10;1tjYeOJ3OralVwLh3KABV0pqtM6do4B5EROx7L7iGLDIOPbajngSePC6rqo7HXBg+eAw0c5R993+&#10;BKE8DXj18uralJb+vNv71X1VH4y5nE+PD6AKTeXf/Hf9ZiV+fStxpY1I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vHgMYAAADdAAAADwAAAAAAAAAAAAAAAACYAgAAZHJz&#10;L2Rvd25yZXYueG1sUEsFBgAAAAAEAAQA9QAAAIsDAAAAAA==&#10;" path="m,l47,r,55l,55,,e" fillcolor="#7f604f" stroked="f">
                        <v:path arrowok="t" o:connecttype="custom" o:connectlocs="0,0;47,0;47,55;0,55;0,0;0,0" o:connectangles="0,0,0,0,0,0"/>
                      </v:shape>
                      <v:shape id="Freeform 407" o:spid="_x0000_s1316" style="position:absolute;left:1320;top:1264;width:41;height:172;visibility:visible;mso-wrap-style:square;v-text-anchor:middle" coordsize="4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l+YMQA&#10;AADdAAAADwAAAGRycy9kb3ducmV2LnhtbERPTWsCMRC9C/0PYQreNFtRaVejSLFFULBVL72NyXR3&#10;cTNZklTXf2+Egrd5vM+ZzltbizP5UDlW8NLPQBBrZyouFBz2H71XECEiG6wdk4IrBZjPnjpTzI27&#10;8Dedd7EQKYRDjgrKGJtcyqBLshj6riFO3K/zFmOCvpDG4yWF21oOsmwsLVacGkps6L0kfdr9WQVL&#10;rZutX/+Eofn82m6W++Phulor1X1uFxMQkdr4EP+7VybNH4ze4P5NOkH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pfmDEAAAA3QAAAA8AAAAAAAAAAAAAAAAAmAIAAGRycy9k&#10;b3ducmV2LnhtbFBLBQYAAAAABAAEAPUAAACJAwAAAAA=&#10;" path="m,159l,,40,r,171e" filled="f" fillcolor="#810000" strokecolor="#522210" strokeweight="2.5pt">
                        <v:path arrowok="t" o:connecttype="custom" o:connectlocs="0,159;0,0;40,0;40,171" o:connectangles="0,0,0,0"/>
                      </v:shape>
                      <v:shape id="Freeform 408" o:spid="_x0000_s1317" style="position:absolute;left:1322;top:1274;width:16;height:43;visibility:visible;mso-wrap-style:square;v-text-anchor:middle" coordsize="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nlMgA&#10;AADdAAAADwAAAGRycy9kb3ducmV2LnhtbESPQWvCQBCF74X+h2UKXopumopK6ipWWhE9lNpeeptk&#10;xySYnQ3Zrab/vnMQvM3w3rz3zXzZu0adqQu1ZwNPowQUceFtzaWB76/34QxUiMgWG89k4I8CLBf3&#10;d3PMrL/wJ50PsVQSwiFDA1WMbaZ1KCpyGEa+JRbt6DuHUdau1LbDi4S7RqdJMtEOa5aGCltaV1Sc&#10;Dr/OwOvOP/4U43E6e3vefBwxz/ebfGrM4KFfvYCK1Meb+Xq9tYKfToRfvpER9O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0ueUyAAAAN0AAAAPAAAAAAAAAAAAAAAAAJgCAABk&#10;cnMvZG93bnJldi54bWxQSwUGAAAAAAQABAD1AAAAjQMAAAAA&#10;" path="m,l,42r15,e" filled="f" fillcolor="#810000" strokecolor="#a1a100" strokeweight="2.5pt">
                        <v:path arrowok="t" o:connecttype="custom" o:connectlocs="0,0;0,42;15,42" o:connectangles="0,0,0"/>
                      </v:shape>
                      <v:shape id="Freeform 409" o:spid="_x0000_s1318" style="position:absolute;left:1323;top:127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DXRsEA&#10;AADdAAAADwAAAGRycy9kb3ducmV2LnhtbERPTYvCMBC9L/gfwgje1qRVRKpRRFhYEFlXPXgcmrGt&#10;NpPSRK3/fiMIe5vH+5z5srO1uFPrK8cakqECQZw7U3Gh4Xj4+pyC8AHZYO2YNDzJw3LR+5hjZtyD&#10;f+m+D4WIIewz1FCG0GRS+rwki37oGuLInV1rMUTYFtK0+IjhtpapUhNpseLYUGJD65Ly6/5mNex+&#10;RnWyUVsOPL2kY0dXdzorrQf9bjUDEagL/+K3+9vE+ekkgd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A10bBAAAA3QAAAA8AAAAAAAAAAAAAAAAAmAIAAGRycy9kb3du&#10;cmV2LnhtbFBLBQYAAAAABAAEAPUAAACGAwAAAAA=&#10;" path="m,l,42r14,e" filled="f" fillcolor="#810000" strokecolor="#522210" strokeweight="2.5pt">
                        <v:path arrowok="t" o:connecttype="custom" o:connectlocs="0,0;0,42;14,42" o:connectangles="0,0,0"/>
                      </v:shape>
                      <v:shape id="Freeform 410" o:spid="_x0000_s1319" style="position:absolute;left:1340;top:1274;width:16;height:43;visibility:visible;mso-wrap-style:square;v-text-anchor:middle" coordsize="1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zceMYA&#10;AADdAAAADwAAAGRycy9kb3ducmV2LnhtbERPTWvCQBC9F/oflhG8FLNpKlZiVmmLitSDVHvpbZId&#10;k9DsbMiumv57VxB6m8f7nGzRm0acqXO1ZQXPUQyCuLC65lLB92E1moJwHlljY5kU/JGDxfzxIcNU&#10;2wt/0XnvSxFC2KWooPK+TaV0RUUGXWRb4sAdbWfQB9iVUnd4CeGmkUkcT6TBmkNDhS19VFT87k9G&#10;wfunffopxuNkunxZ746Y59t1/qrUcNC/zUB46v2/+O7e6DA/mSRw+yac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0zceMYAAADdAAAADwAAAAAAAAAAAAAAAACYAgAAZHJz&#10;L2Rvd25yZXYueG1sUEsFBgAAAAAEAAQA9QAAAIsDAAAAAA==&#10;" path="m,l,42r15,e" filled="f" fillcolor="#810000" strokecolor="#a1a100" strokeweight="2.5pt">
                        <v:path arrowok="t" o:connecttype="custom" o:connectlocs="0,0;0,42;15,42" o:connectangles="0,0,0"/>
                      </v:shape>
                      <v:shape id="Freeform 411" o:spid="_x0000_s1320" style="position:absolute;left:1342;top:127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7sqsMA&#10;AADdAAAADwAAAGRycy9kb3ducmV2LnhtbERPTWvCQBC9C/6HZYTezK6xhBBdRQShUEqt7cHjkB2T&#10;aHY2ZLcm/ffdgtDbPN7nrLejbcWdet841rBIFAji0pmGKw1fn4d5DsIHZIOtY9LwQx62m+lkjYVx&#10;A3/Q/RQqEUPYF6ihDqErpPRlTRZ94jriyF1cbzFE2FfS9DjEcNvKVKlMWmw4NtTY0b6m8nb6thqO&#10;78t28areOHB+TZ8d3dz5orR+mo27FYhAY/gXP9wvJs5PsyX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7sqsMAAADdAAAADwAAAAAAAAAAAAAAAACYAgAAZHJzL2Rv&#10;d25yZXYueG1sUEsFBgAAAAAEAAQA9QAAAIgDAAAAAA==&#10;" path="m,l,42r14,e" filled="f" fillcolor="#810000" strokecolor="#522210" strokeweight="2.5pt">
                        <v:path arrowok="t" o:connecttype="custom" o:connectlocs="0,0;0,42;14,42" o:connectangles="0,0,0"/>
                      </v:shape>
                      <v:shape id="Freeform 412" o:spid="_x0000_s1321" style="position:absolute;left:1322;top:1324;width:16;height:45;visibility:visible;mso-wrap-style:square;v-text-anchor:middle" coordsize="1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gcIA&#10;AADdAAAADwAAAGRycy9kb3ducmV2LnhtbERPS2sCMRC+F/wPYQpeiiY+kLI1igiC9mStCN6GzTRZ&#10;upksm6jrv28Eobf5+J4zX3a+FldqYxVYw2ioQBCXwVRsNRy/N4N3EDEhG6wDk4Y7RVguei9zLEy4&#10;8RddD8mKHMKxQA0upaaQMpaOPMZhaIgz9xNajynD1krT4i2H+1qOlZpJjxXnBocNrR2Vv4eL1yBP&#10;eE6N2k3tW2VdUEec7E+fWvdfu9UHiERd+hc/3VuT549nU3h8k0+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UaKBwgAAAN0AAAAPAAAAAAAAAAAAAAAAAJgCAABkcnMvZG93&#10;bnJldi54bWxQSwUGAAAAAAQABAD1AAAAhwMAAAAA&#10;" path="m,l,44r15,e" filled="f" fillcolor="#810000" strokecolor="#a1a100" strokeweight="2.5pt">
                        <v:path arrowok="t" o:connecttype="custom" o:connectlocs="0,0;0,44;15,44" o:connectangles="0,0,0"/>
                      </v:shape>
                      <v:shape id="Freeform 413" o:spid="_x0000_s1322" style="position:absolute;left:1323;top:132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vRRcEA&#10;AADdAAAADwAAAGRycy9kb3ducmV2LnhtbERPS4vCMBC+C/6HMAt708SuinSNIoIgLOLzsMehGduu&#10;zaQ0Ubv/3giCt/n4njOdt7YSN2p86VjDoK9AEGfOlJxrOB1XvQkIH5ANVo5Jwz95mM+6nSmmxt15&#10;T7dDyEUMYZ+ihiKEOpXSZwVZ9H1XE0fu7BqLIcIml6bBewy3lUyUGkuLJceGAmtaFpRdDlerYbf9&#10;qgY/asOBJ3/J0NHF/Z6V1p8f7eIbRKA2vMUv99rE+cl4B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70UXBAAAA3QAAAA8AAAAAAAAAAAAAAAAAmAIAAGRycy9kb3du&#10;cmV2LnhtbFBLBQYAAAAABAAEAPUAAACGAwAAAAA=&#10;" path="m,l,42r14,e" filled="f" fillcolor="#810000" strokecolor="#522210" strokeweight="2.5pt">
                        <v:path arrowok="t" o:connecttype="custom" o:connectlocs="0,0;0,42;14,42" o:connectangles="0,0,0"/>
                      </v:shape>
                      <v:shape id="Freeform 414" o:spid="_x0000_s1323" style="position:absolute;left:1340;top:1324;width:16;height:45;visibility:visible;mso-wrap-style:square;v-text-anchor:middle" coordsize="1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ZbcIA&#10;AADdAAAADwAAAGRycy9kb3ducmV2LnhtbERPTWsCMRC9C/0PYQpeRJNaWWQ1igiF2lNdRfA2bKbJ&#10;0s1k2aS6/fdNodDbPN7nrLeDb8WN+tgE1vA0UyCI62AathrOp5fpEkRMyAbbwKThmyJsNw+jNZYm&#10;3PlItypZkUM4lqjBpdSVUsbakcc4Cx1x5j5C7zFl2FtperzncN/KuVKF9NhwbnDY0d5R/Vl9eQ3y&#10;gtfUqcPCThrrgjrj8/vlTevx47BbgUg0pH/xn/vV5PnzooDfb/IJ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z5ltwgAAAN0AAAAPAAAAAAAAAAAAAAAAAJgCAABkcnMvZG93&#10;bnJldi54bWxQSwUGAAAAAAQABAD1AAAAhwMAAAAA&#10;" path="m,l,44r15,e" filled="f" fillcolor="#810000" strokecolor="#a1a100" strokeweight="2.5pt">
                        <v:path arrowok="t" o:connecttype="custom" o:connectlocs="0,0;0,44;15,44" o:connectangles="0,0,0"/>
                      </v:shape>
                      <v:shape id="Freeform 415" o:spid="_x0000_s1324" style="position:absolute;left:1342;top:1326;width:15;height:43;visibility:visible;mso-wrap-style:square;v-text-anchor:middle" coordsize="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XqqcEA&#10;AADdAAAADwAAAGRycy9kb3ducmV2LnhtbERPTYvCMBC9C/6HMMLeNLErrlSjiCAIi+iqB49DM7bV&#10;ZlKaqN1/bxYWvM3jfc5s0dpKPKjxpWMNw4ECQZw5U3Ku4XRc9ycgfEA2WDkmDb/kYTHvdmaYGvfk&#10;H3ocQi5iCPsUNRQh1KmUPivIoh+4mjhyF9dYDBE2uTQNPmO4rWSi1FhaLDk2FFjTqqDsdrhbDfvd&#10;ZzX8VlsOPLkmI0c3d74orT967XIKIlAb3uJ/98bE+cn4C/6+iSf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l6qnBAAAA3QAAAA8AAAAAAAAAAAAAAAAAmAIAAGRycy9kb3du&#10;cmV2LnhtbFBLBQYAAAAABAAEAPUAAACGAwAAAAA=&#10;" path="m,l,42r14,e" filled="f" fillcolor="#810000" strokecolor="#522210" strokeweight="2.5pt">
                        <v:path arrowok="t" o:connecttype="custom" o:connectlocs="0,0;0,42;14,42" o:connectangles="0,0,0"/>
                      </v:shape>
                      <v:shape id="Freeform 416" o:spid="_x0000_s1325" style="position:absolute;left:1263;top:1293;width:24;height:97;visibility:visible;mso-wrap-style:square;v-text-anchor:middle" coordsize="24,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cYA&#10;AADdAAAADwAAAGRycy9kb3ducmV2LnhtbESPQU/CQBCF7yb8h82QeJMpSBotLIRgiCaeRC7ehu7Y&#10;NnZnS3el9d87BxNvM3lv3vtmvR19a67cxyaIhfksA8NSBtdIZeH0frh7ABMTiaM2CFv44QjbzeRm&#10;TYULg7zx9ZgqoyESC7JQp9QViLGs2VOchY5Ftc/Qe0q69hW6ngYN9y0usixHT41oQ00d72suv47f&#10;3kL+9HE/vBIuT/vDOVaXJT4/ztHa2+m4W4FJPKZ/89/1i1P8Ra64+o2Og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9/w+cYAAADdAAAADwAAAAAAAAAAAAAAAACYAgAAZHJz&#10;L2Rvd25yZXYueG1sUEsFBgAAAAAEAAQA9QAAAIsDAAAAAA==&#10;" path="m,2l23,r,96l,92,,2e" fillcolor="#824200" stroked="f">
                        <v:path arrowok="t" o:connecttype="custom" o:connectlocs="0,2;23,0;23,96;0,92;0,2;0,2" o:connectangles="0,0,0,0,0,0"/>
                      </v:shape>
                      <v:shape id="Freeform 417" o:spid="_x0000_s1326" style="position:absolute;left:1265;top:1298;width:20;height:41;visibility:visible;mso-wrap-style:square;v-text-anchor:middle" coordsize="2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iH8QA&#10;AADdAAAADwAAAGRycy9kb3ducmV2LnhtbERPTWvCQBC9C/6HZYReSt0ordjUVUQq9FAsTXvpbchO&#10;s6HZmZBdY/z3XUHwNo/3OavN4BvVUxdqYQOzaQaKuBRbc2Xg+2v/sAQVIrLFRpgMnCnAZj0erTC3&#10;cuJP6otYqRTCIUcDLsY21zqUjjyGqbTEifuVzmNMsKu07fCUwn2j51m20B5rTg0OW9o5Kv+Kozdw&#10;T+2h/Hj/KZx+8tK/Lh9rOYgxd5Nh+wIq0hBv4qv7zab588UzXL5JJ+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5oh/EAAAA3QAAAA8AAAAAAAAAAAAAAAAAmAIAAGRycy9k&#10;b3ducmV2LnhtbFBLBQYAAAAABAAEAPUAAACJAwAAAAA=&#10;" path="m,1l,40r19,l19,,,1e" fillcolor="#006062" stroked="f">
                        <v:path arrowok="t" o:connecttype="custom" o:connectlocs="0,1;0,40;19,40;19,0;0,1;0,1" o:connectangles="0,0,0,0,0,0"/>
                      </v:shape>
                      <v:shape id="Freeform 418" o:spid="_x0000_s1327" style="position:absolute;left:1265;top:1343;width:20;height:43;visibility:visible;mso-wrap-style:square;v-text-anchor:middle" coordsize="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kIsIA&#10;AADdAAAADwAAAGRycy9kb3ducmV2LnhtbESPzW7CMAzH70h7h8iTuEEKQgN1BMSHtnEl8ABW47UV&#10;jVM1WSlvjw+TuNny/+Pn9Xbwjeqpi3VgA7NpBoq4CK7m0sD18jVZgYoJ2WETmAw8KMJ28zZaY+7C&#10;nc/U21QqCeGYo4EqpTbXOhYVeYzT0BLL7Td0HpOsXaldh3cJ942eZ9mH9lizNFTY0qGi4mb/vPTu&#10;fuzMWjss+uXt+9zT0Wf7ozHj92H3CSrRkF7if/fJCf58KfzyjYy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RCQiwgAAAN0AAAAPAAAAAAAAAAAAAAAAAJgCAABkcnMvZG93&#10;bnJldi54bWxQSwUGAAAAAAQABAD1AAAAhwMAAAAA&#10;" path="m,l19,r,42l,37,,e" fillcolor="#006062" stroked="f">
                        <v:path arrowok="t" o:connecttype="custom" o:connectlocs="0,0;19,0;19,42;0,37;0,0;0,0" o:connectangles="0,0,0,0,0,0"/>
                      </v:shape>
                      <v:shape id="Freeform 419" o:spid="_x0000_s1328" style="position:absolute;left:1386;top:1306;width:51;height:99;visibility:visible;mso-wrap-style:square;v-text-anchor:middle" coordsize="51,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FPKcYA&#10;AADdAAAADwAAAGRycy9kb3ducmV2LnhtbERPTUvDQBC9C/0PywhexG6ag5bYbbHGgoKHprZ4HbJj&#10;EszOprtrs/rrXUHobR7vcxaraHpxIuc7ywpm0wwEcW11x42C/dvmZg7CB2SNvWVS8E0eVsvJxQIL&#10;bUeu6LQLjUgh7AtU0IYwFFL6uiWDfmoH4sR9WGcwJOgaqR2OKdz0Ms+yW2mw49TQ4kCPLdWfuy+j&#10;4BCP+cumrMoxVu/u6bgtr1/XP0pdXcaHexCBYjiL/93POs3P72bw9006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FPKcYAAADdAAAADwAAAAAAAAAAAAAAAACYAgAAZHJz&#10;L2Rvd25yZXYueG1sUEsFBgAAAAAEAAQA9QAAAIsDAAAAAA==&#10;" path="m,l50,r,98l,92,,e" fillcolor="#824200" stroked="f">
                        <v:path arrowok="t" o:connecttype="custom" o:connectlocs="0,0;50,0;50,98;0,92;0,0;0,0" o:connectangles="0,0,0,0,0,0"/>
                      </v:shape>
                      <v:roundrect id="AutoShape 420" o:spid="_x0000_s1329" style="position:absolute;left:1389;top:1310;width:22;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2XZ8YA&#10;AADdAAAADwAAAGRycy9kb3ducmV2LnhtbERPS2sCMRC+C/0PYQq9SM26Uitbo4hQ9NBDfaB4G5Pp&#10;7uJmsmyirv31TUHwNh/fc8bT1lbiQo0vHSvo9xIQxNqZknMF283n6wiED8gGK8ek4EYeppOnzhgz&#10;4668oss65CKGsM9QQRFCnUnpdUEWfc/VxJH7cY3FEGGTS9PgNYbbSqZJMpQWS44NBdY0L0if1mer&#10;QH/vbkM6LI7Jsfumsd7tf7/2A6VentvZB4hAbXiI7+6lifPT9xT+v4kn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2XZ8YAAADdAAAADwAAAAAAAAAAAAAAAACYAgAAZHJz&#10;L2Rvd25yZXYueG1sUEsFBgAAAAAEAAQA9QAAAIsDAAAAAA==&#10;" fillcolor="#006062" stroked="f">
                        <v:textbox inset="0,0,0,0"/>
                      </v:roundrect>
                      <v:shape id="Freeform 421" o:spid="_x0000_s1330" style="position:absolute;left:1389;top:1356;width:20;height:38;visibility:visible;mso-wrap-style:square;v-text-anchor:middle" coordsize="2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KWcMA&#10;AADdAAAADwAAAGRycy9kb3ducmV2LnhtbERPTWsCMRC9F/ofwgjeanYVq6xGKUKhBw+tWuhx2Iyb&#10;xc1k2cTd6K9vhEJv83ifs95G24ieOl87VpBPMhDEpdM1VwpOx/eXJQgfkDU2jknBjTxsN89Payy0&#10;G/iL+kOoRAphX6ACE0JbSOlLQxb9xLXEiTu7zmJIsKuk7nBI4baR0yx7lRZrTg0GW9oZKi+Hq1Xg&#10;mjrP3X6++6H7/tp/fpshXqJS41F8W4EIFMO/+M/9odP86WIGj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WKWcMAAADdAAAADwAAAAAAAAAAAAAAAACYAgAAZHJzL2Rv&#10;d25yZXYueG1sUEsFBgAAAAAEAAQA9QAAAIgDAAAAAA==&#10;" path="m,l19,r,37l,35,,e" fillcolor="#006062" stroked="f">
                        <v:path arrowok="t" o:connecttype="custom" o:connectlocs="0,0;19,0;19,37;0,35;0,0;0,0" o:connectangles="0,0,0,0,0,0"/>
                      </v:shape>
                      <v:roundrect id="AutoShape 422" o:spid="_x0000_s1331" style="position:absolute;left:1412;top:1310;width:22;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qiMYA&#10;AADdAAAADwAAAGRycy9kb3ducmV2LnhtbERPS2sCMRC+F/wPYQQvRbPa+mA1SilIe/DQqijexmTc&#10;XdxMlk2qa399IxS8zcf3nNmisaW4UO0Lxwr6vQQEsXam4EzBdrPsTkD4gGywdEwKbuRhMW89zTA1&#10;7srfdFmHTMQQ9ikqyEOoUim9zsmi77mKOHInV1sMEdaZNDVeY7gt5SBJRtJiwbEhx4rec9Ln9Y9V&#10;oL92txEdPo7J8Xmosdrtf1f7F6U67eZtCiJQEx7if/enifMH41e4fxNP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iqiMYAAADdAAAADwAAAAAAAAAAAAAAAACYAgAAZHJz&#10;L2Rvd25yZXYueG1sUEsFBgAAAAAEAAQA9QAAAIsDAAAAAA==&#10;" fillcolor="#006062" stroked="f">
                        <v:textbox inset="0,0,0,0"/>
                      </v:roundrect>
                      <v:shape id="Freeform 423" o:spid="_x0000_s1332" style="position:absolute;left:1412;top:1356;width:21;height:43;visibility:visible;mso-wrap-style:square;v-text-anchor:middle" coordsize="2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eULsYA&#10;AADdAAAADwAAAGRycy9kb3ducmV2LnhtbERPS2vCQBC+F/wPyxR6KXVTpT6iqxSLxYsHNYUcx+w0&#10;CWZn0+w2Sf+9KxS8zcf3nOW6N5VoqXGlZQWvwwgEcWZ1ybmC5LR9mYFwHlljZZkU/JGD9WrwsMRY&#10;244P1B59LkIIuxgVFN7XsZQuK8igG9qaOHDftjHoA2xyqRvsQrip5CiKJtJgyaGhwJo2BWWX469R&#10;kJ5lSvmuHiefP/pwmu+rzcfzl1JPj/37AoSn3t/F/+6dDvNH0ze4fRNO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eULsYAAADdAAAADwAAAAAAAAAAAAAAAACYAgAAZHJz&#10;L2Rvd25yZXYueG1sUEsFBgAAAAAEAAQA9QAAAIsDAAAAAA==&#10;" path="m,l20,r,42l,40,,e" fillcolor="#006062" stroked="f">
                        <v:path arrowok="t" o:connecttype="custom" o:connectlocs="0,0;20,0;20,42;0,40;0,0;0,0" o:connectangles="0,0,0,0,0,0"/>
                      </v:shape>
                      <v:shape id="Freeform 424" o:spid="_x0000_s1333" style="position:absolute;left:1651;top:1242;width:121;height:183;visibility:visible;mso-wrap-style:square;v-text-anchor:middle" coordsize="121,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zTF8QA&#10;AADdAAAADwAAAGRycy9kb3ducmV2LnhtbERP32vCMBB+H/g/hBP2NlM7cFKNopXBGGPQquDj0dzS&#10;suZSmli7/34ZDHy7j+/nrbejbcVAvW8cK5jPEhDEldMNGwWn4+vTEoQPyBpbx6TghzxsN5OHNWba&#10;3bigoQxGxBD2GSqoQ+gyKX1Vk0U/cx1x5L5cbzFE2Bupe7zFcNvKNEkW0mLDsaHGjvKaqu/yahV8&#10;5np4/jg4U5zNZf9eDMXVlKNSj9NxtwIRaAx38b/7Tcf56csC/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0xfEAAAA3QAAAA8AAAAAAAAAAAAAAAAAmAIAAGRycy9k&#10;b3ducmV2LnhtbFBLBQYAAAAABAAEAPUAAACJAwAAAAA=&#10;" path="m,l120,r,15l113,15r,144l120,159r,15l,182,,167r6,l6,16,,16,,e" fillcolor="#412000" stroked="f">
                        <v:path arrowok="t" o:connecttype="custom" o:connectlocs="0,0;120,0;120,15;113,15;113,159;120,159;120,174;0,182;0,167;6,167;6,16;0,16;0,0;0,0" o:connectangles="0,0,0,0,0,0,0,0,0,0,0,0,0,0"/>
                      </v:shape>
                      <v:shape id="Freeform 425" o:spid="_x0000_s1334" style="position:absolute;left:1653;top:1238;width:122;height:182;visibility:visible;mso-wrap-style:square;v-text-anchor:middle" coordsize="12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AS2cQA&#10;AADdAAAADwAAAGRycy9kb3ducmV2LnhtbERPTWvCQBC9C/0PyxR6040Wq8RsRNoK9lJsVLxOs9Mk&#10;NDsbdldN/70rCL3N431OtuxNK87kfGNZwXiUgCAurW64UrDfrYdzED4ga2wtk4I/8rDMHwYZptpe&#10;+IvORahEDGGfooI6hC6V0pc1GfQj2xFH7sc6gyFCV0nt8BLDTSsnSfIiDTYcG2rs6LWm8rc4GQVv&#10;78/tdv/9OV7vktPU8cf2eOhWSj099qsFiEB9+Bff3Rsd509mM7h9E0+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wEtnEAAAA3QAAAA8AAAAAAAAAAAAAAAAAmAIAAGRycy9k&#10;b3ducmV2LnhtbFBLBQYAAAAABAAEAPUAAACJAwAAAAA=&#10;" path="m,l121,r,14l113,14r,146l121,160r,13l,181,,168r7,l7,17,,17,,e" fillcolor="#ffc281" stroked="f">
                        <v:path arrowok="t" o:connecttype="custom" o:connectlocs="0,0;121,0;121,14;113,14;113,160;121,160;121,173;0,181;0,168;7,168;7,17;0,17;0,0;0,0" o:connectangles="0,0,0,0,0,0,0,0,0,0,0,0,0,0"/>
                      </v:shape>
                      <v:shape id="Freeform 426" o:spid="_x0000_s1335" style="position:absolute;left:1676;top:1257;width:37;height:145;visibility:visible;mso-wrap-style:square;v-text-anchor:middle" coordsize="3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3/8YA&#10;AADdAAAADwAAAGRycy9kb3ducmV2LnhtbESPMU/DQAyFd6T+h5ORWBC90AFQ6LWqqlKxASkMbFbO&#10;JIGcL7pz0/Tf4wGJzdZ7fu/zcj2F3oyUchfZwe28AENcR99x4+D98HTzACYLssc+Mjk4U4b1anax&#10;xNLHE7/RWEljNIRziQ5akaG0NtctBczzOBCr9hVTQNE1NdYnPGl46O2iKO5swI61ocWBti3VP9Ux&#10;OBjkINVu85E/r3dj//Kdwv78Gpy7upw2j2CEJvk3/10/e8Vf3CuufqMj2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z3/8YAAADdAAAADwAAAAAAAAAAAAAAAACYAgAAZHJz&#10;L2Rvd25yZXYueG1sUEsFBgAAAAAEAAQA9QAAAIsDAAAAAA==&#10;" path="m,1l36,r,142l,144,,1e" fillcolor="#522210" stroked="f">
                        <v:path arrowok="t" o:connecttype="custom" o:connectlocs="0,1;36,0;36,142;0,144;0,1;0,1" o:connectangles="0,0,0,0,0,0"/>
                      </v:shape>
                      <v:shape id="Freeform 427" o:spid="_x0000_s1336" style="position:absolute;left:1674;top:1267;width:35;height:132;visibility:visible;mso-wrap-style:square;v-text-anchor:middle" coordsize="35,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cJcMIA&#10;AADdAAAADwAAAGRycy9kb3ducmV2LnhtbERPzWrCQBC+F3yHZQre6iYRqk1dRQKC0EPR5AGm2TGb&#10;NjsbsqvGt+8Kgrf5+H5ntRltJy40+NaxgnSWgCCunW65UVCVu7clCB+QNXaOScGNPGzWk5cV5tpd&#10;+UCXY2hEDGGfowITQp9L6WtDFv3M9cSRO7nBYohwaKQe8BrDbSezJHmXFluODQZ7KgzVf8ezVfDd&#10;j6evhfvd4jytUo8/RVmFm1LT13H7CSLQGJ7ih3uv4/xs8QH3b+IJ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5wlwwgAAAN0AAAAPAAAAAAAAAAAAAAAAAJgCAABkcnMvZG93&#10;bnJldi54bWxQSwUGAAAAAAQABAD1AAAAhwMAAAAA&#10;" path="m,l34,r,131l,131,,e" fillcolor="#b1b1d2" stroked="f">
                        <v:path arrowok="t" o:connecttype="custom" o:connectlocs="0,0;34,0;34,131;0,131;0,0;0,0" o:connectangles="0,0,0,0,0,0"/>
                      </v:shape>
                      <v:shape id="Freeform 428" o:spid="_x0000_s1337" style="position:absolute;left:1718;top:1255;width:37;height:145;visibility:visible;mso-wrap-style:square;v-text-anchor:middle" coordsize="3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L3sYA&#10;AADdAAAADwAAAGRycy9kb3ducmV2LnhtbESPMU/DQAyFd6T+h5ORWBC90AFVodeqQi3qBqQwsFk5&#10;kwRyvujOTdN/jwckNlvv+b3Pq80UejNSyl1kB/fzAgxxHX3HjYP34/5uCSYLssc+Mjm4UIbNena1&#10;wtLHM7/RWEljNIRziQ5akaG0NtctBczzOBCr9hVTQNE1NdYnPGt46O2iKB5swI61ocWBnlqqf6pT&#10;cDDIUard9iN/3u7G/uU7hefLa3Du5nraPoIRmuTf/Hd98Iq/WCq/fqMj2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L3sYAAADdAAAADwAAAAAAAAAAAAAAAACYAgAAZHJz&#10;L2Rvd25yZXYueG1sUEsFBgAAAAAEAAQA9QAAAIsDAAAAAA==&#10;" path="m,2l36,r,143l,144,,2e" fillcolor="#522210" stroked="f">
                        <v:path arrowok="t" o:connecttype="custom" o:connectlocs="0,2;36,0;36,143;0,144;0,2;0,2" o:connectangles="0,0,0,0,0,0"/>
                      </v:shape>
                      <v:shape id="Freeform 429" o:spid="_x0000_s1338" style="position:absolute;left:1716;top:1264;width:35;height:135;visibility:visible;mso-wrap-style:square;v-text-anchor:middle" coordsize="35,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lcAA&#10;AADdAAAADwAAAGRycy9kb3ducmV2LnhtbERPPWvDMBDdC/0P4gLdGikeinGjhBBI6Rq30PWQrrKJ&#10;dTKSYjv99VGh0O0e7/O2+8UPYqKY+sAaNmsFgtgE27PT8Plxeq5BpIxscQhMGm6UYL97fNhiY8PM&#10;Z5ra7EQJ4dSghi7nsZEymY48pnUYiQv3HaLHXGB00kacS7gfZKXUi/TYc2nocKRjR+bSXr0Gp1pj&#10;p9tXFeuLeVPYu59rPWv9tFoOryAyLflf/Od+t2V+VW/g95tygtz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lcAAAADdAAAADwAAAAAAAAAAAAAAAACYAgAAZHJzL2Rvd25y&#10;ZXYueG1sUEsFBgAAAAAEAAQA9QAAAIUDAAAAAA==&#10;" path="m,2l34,r,132l,134,,2e" fillcolor="#b1b1d2" stroked="f">
                        <v:path arrowok="t" o:connecttype="custom" o:connectlocs="0,2;34,0;34,132;0,134;0,2;0,2" o:connectangles="0,0,0,0,0,0"/>
                      </v:shape>
                      <v:shape id="Freeform 430" o:spid="_x0000_s1339" style="position:absolute;left:1674;top:1361;width:89;height:2;visibility:visible;mso-wrap-style:square;v-text-anchor:middle" coordsize="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b4dcQA&#10;AADdAAAADwAAAGRycy9kb3ducmV2LnhtbERPTWvCQBC9C/0PyxS8mU1yKJJmFSktlSKFaqH1NmTH&#10;JLg7G7JrjP31XUHwNo/3OeVytEYM1PvWsYIsSUEQV063XCv43r3N5iB8QNZoHJOCC3lYLh4mJRba&#10;nfmLhm2oRQxhX6CCJoSukNJXDVn0ieuII3dwvcUQYV9L3eM5hlsj8zR9khZbjg0NdvTSUHXcnqwC&#10;84s7/Njn9vV42Ru3yd758+9HqenjuHoGEWgMd/HNvdZxfj7P4fpNP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m+HXEAAAA3QAAAA8AAAAAAAAAAAAAAAAAmAIAAGRycy9k&#10;b3ducmV2LnhtbFBLBQYAAAAABAAEAPUAAACJAwAAAAA=&#10;" path="m,1l88,,,1e" filled="f" fillcolor="#810000" strokeweight="2.5pt">
                        <v:path arrowok="t" o:connecttype="custom" o:connectlocs="0,1;88,0;0,1" o:connectangles="0,0,0"/>
                      </v:shape>
                      <v:shape id="Freeform 431" o:spid="_x0000_s1340" style="position:absolute;left:1674;top:1285;width:88;height:1;visibility:visible;mso-wrap-style:square;v-text-anchor:middle" coordsize="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NGGMEA&#10;AADdAAAADwAAAGRycy9kb3ducmV2LnhtbERP32vCMBB+H+x/CDfY25quA5HOKDIQBJ/Wib4ezTUt&#10;ay4liW31r18EYW/38f281Wa2vRjJh86xgvcsB0FcO92xUXD82b0tQYSIrLF3TAquFGCzfn5aYand&#10;xN80VtGIFMKhRAVtjEMpZahbshgyNxAnrnHeYkzQG6k9Tinc9rLI84W02HFqaHGgr5bq3+piFfiI&#10;i9tpMsezplA1J20O53mr1OvLvP0EEWmO/+KHe6/T/GL5Afdv0gl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zRhjBAAAA3QAAAA8AAAAAAAAAAAAAAAAAmAIAAGRycy9kb3du&#10;cmV2LnhtbFBLBQYAAAAABAAEAPUAAACGAwAAAAA=&#10;" path="m,l87,,,e" filled="f" fillcolor="#810000" strokeweight="2.5pt">
                        <v:path arrowok="t" o:connecttype="custom" o:connectlocs="0,0;87,0;0,0" o:connectangles="0,0,0"/>
                      </v:shape>
                      <v:shape id="Freeform 432" o:spid="_x0000_s1341" style="position:absolute;left:1675;top:1324;width:87;height:1;visibility:visible;mso-wrap-style:square;v-text-anchor:middle" coordsize="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ZzfMIA&#10;AADdAAAADwAAAGRycy9kb3ducmV2LnhtbERPS4vCMBC+L/gfwgheFk1blqVUo/hA2etWDx7HZmyD&#10;zaQ0Ueu/3yws7G0+vucsVoNtxYN6bxwrSGcJCOLKacO1gtNxP81B+ICssXVMCl7kYbUcvS2w0O7J&#10;3/QoQy1iCPsCFTQhdIWUvmrIop+5jjhyV9dbDBH2tdQ9PmO4bWWWJJ/SouHY0GBH24aqW3m3Cnbe&#10;7Dan9OKz93Db5O2hTM8Xo9RkPKznIAIN4V/85/7ScX6Wf8DvN/E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1nN8wgAAAN0AAAAPAAAAAAAAAAAAAAAAAJgCAABkcnMvZG93&#10;bnJldi54bWxQSwUGAAAAAAQABAD1AAAAhwMAAAAA&#10;" path="m,l86,,,e" filled="f" fillcolor="#810000" strokeweight="2.5pt">
                        <v:path arrowok="t" o:connecttype="custom" o:connectlocs="0,0;86,0;0,0" o:connectangles="0,0,0"/>
                      </v:shape>
                      <v:shape id="Freeform 433" o:spid="_x0000_s1342" style="position:absolute;left:1687;top:1258;width:1;height:159;visibility:visible;mso-wrap-style:square;v-text-anchor:middle" coordsize="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oncQA&#10;AADdAAAADwAAAGRycy9kb3ducmV2LnhtbERPTWvCQBC9C/0PyxS8iG5MsUrqKlrQeo0porchO03S&#10;ZmfT7GrSf98tCL3N433Oct2bWtyodZVlBdNJBII4t7riQsF7thsvQDiPrLG2TAp+yMF69TBYYqJt&#10;xyndjr4QIYRdggpK75tESpeXZNBNbEMcuA/bGvQBtoXULXYh3NQyjqJnabDi0FBiQ68l5V/Hq1Ew&#10;4j29fT99duk8O23j8/mSbmim1PCx37yA8NT7f/HdfdBhfryYwd8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xKJ3EAAAA3QAAAA8AAAAAAAAAAAAAAAAAmAIAAGRycy9k&#10;b3ducmV2LnhtbFBLBQYAAAAABAAEAPUAAACJAwAAAAA=&#10;" path="m,l,158,,e" filled="f" fillcolor="#810000" strokeweight="2.5pt">
                        <v:path arrowok="t" o:connecttype="custom" o:connectlocs="0,0;0,158;0,0" o:connectangles="0,0,0"/>
                      </v:shape>
                      <v:shape id="Freeform 434" o:spid="_x0000_s1343" style="position:absolute;left:1700;top:1258;width:1;height:159;visibility:visible;mso-wrap-style:square;v-text-anchor:middle" coordsize="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26sQA&#10;AADdAAAADwAAAGRycy9kb3ducmV2LnhtbERPTWvCQBC9C/6HZQq9SN2YUivRVbRQ22uMFHsbsmOS&#10;mp1Ns6uJ/94tFLzN433OYtWbWlyodZVlBZNxBII4t7riQsE+e3+agXAeWWNtmRRcycFqORwsMNG2&#10;45QuO1+IEMIuQQWl900ipctLMujGtiEO3NG2Bn2AbSF1i10IN7WMo2gqDVYcGkps6K2k/LQ7GwUj&#10;3tLH7/NPl75mX5v4cPhO1/Si1ONDv56D8NT7u/jf/anD/Hg2hb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jturEAAAA3QAAAA8AAAAAAAAAAAAAAAAAmAIAAGRycy9k&#10;b3ducmV2LnhtbFBLBQYAAAAABAAEAPUAAACJAwAAAAA=&#10;" path="m,l,158,,e" filled="f" fillcolor="#810000" strokeweight="2.5pt">
                        <v:path arrowok="t" o:connecttype="custom" o:connectlocs="0,0;0,158;0,0" o:connectangles="0,0,0"/>
                      </v:shape>
                      <v:shape id="Freeform 435" o:spid="_x0000_s1344" style="position:absolute;left:1728;top:1257;width:1;height:158;visibility:visible;mso-wrap-style:square;v-text-anchor:middle" coordsize="1,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VJ3sUA&#10;AADdAAAADwAAAGRycy9kb3ducmV2LnhtbERPTWvCQBC9F/oflil4qxsVbBJdRQuFUnqpFfE4Zsck&#10;mp0N2TVJ/fWuIPQ2j/c582VvKtFS40rLCkbDCARxZnXJuYLt78drDMJ5ZI2VZVLwRw6Wi+enOaba&#10;dvxD7cbnIoSwS1FB4X2dSumyggy6oa2JA3e0jUEfYJNL3WAXwk0lx1E0lQZLDg0F1vReUHbeXIyC&#10;7ySpy/3pMDmv2+5y/YqT3fSaKDV46VczEJ56/y9+uD91mD+O3+D+TThB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UnexQAAAN0AAAAPAAAAAAAAAAAAAAAAAJgCAABkcnMv&#10;ZG93bnJldi54bWxQSwUGAAAAAAQABAD1AAAAigMAAAAA&#10;" path="m,l,157,,e" filled="f" fillcolor="#810000" strokeweight="2.5pt">
                        <v:path arrowok="t" o:connecttype="custom" o:connectlocs="0,0;0,157;0,0" o:connectangles="0,0,0"/>
                      </v:shape>
                      <v:shape id="Freeform 436" o:spid="_x0000_s1345" style="position:absolute;left:1741;top:1258;width:1;height:157;visibility:visible;mso-wrap-style:square;v-text-anchor:middle" coordsize="1,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9wMYA&#10;AADdAAAADwAAAGRycy9kb3ducmV2LnhtbESPT0vEMBDF74LfIYzgzU0sape62UWKgjfZP7DXsZlt&#10;yjaT0sRu9dM7B8HbDO/Ne79ZbebQq4nG1EW2cL8woIib6DpuLRz2b3dLUCkjO+wjk4VvSrBZX1+t&#10;sHLxwluadrlVEsKpQgs+56HSOjWeAqZFHIhFO8UxYJZ1bLUb8SLhodeFMU86YMfS4HGg2lNz3n0F&#10;Cw8/n7GsS/9xfC3KyZhDvd0/dtbe3swvz6Ayzfnf/Hf97gS/WAq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b9wMYAAADdAAAADwAAAAAAAAAAAAAAAACYAgAAZHJz&#10;L2Rvd25yZXYueG1sUEsFBgAAAAAEAAQA9QAAAIsDAAAAAA==&#10;" path="m,l,156,,e" filled="f" fillcolor="#810000" strokeweight="2.5pt">
                        <v:path arrowok="t" o:connecttype="custom" o:connectlocs="0,0;0,156;0,0" o:connectangles="0,0,0"/>
                      </v:shape>
                      <v:shape id="Freeform 437" o:spid="_x0000_s1346" style="position:absolute;left:1675;top:1284;width:87;height:1;visibility:visible;mso-wrap-style:square;v-text-anchor:middle" coordsize="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O5MAA&#10;AADdAAAADwAAAGRycy9kb3ducmV2LnhtbERPy6rCMBDdC/5DGMGNaKoL0V6jiCB0oeDrA4ZmbtN7&#10;m0ltota/N4Lgbg7nOYtVaytxp8aXjhWMRwkI4tzpkgsFl/N2OAPhA7LGyjEpeJKH1bLbWWCq3YOP&#10;dD+FQsQQ9ikqMCHUqZQ+N2TRj1xNHLlf11gMETaF1A0+Yrit5CRJptJiybHBYE0bQ/n/6WYVzLND&#10;IvmYWU/73e3PDK51FaZK9Xvt+gdEoDZ8xR93puP8yWwO72/iCX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RKO5MAAAADdAAAADwAAAAAAAAAAAAAAAACYAgAAZHJzL2Rvd25y&#10;ZXYueG1sUEsFBgAAAAAEAAQA9QAAAIUDAAAAAA==&#10;" path="m,l86,,,e" filled="f" fillcolor="#810000" strokecolor="#a16252" strokeweight="2.5pt">
                        <v:path arrowok="t" o:connecttype="custom" o:connectlocs="0,0;86,0;0,0" o:connectangles="0,0,0"/>
                      </v:shape>
                      <v:shape id="Freeform 438" o:spid="_x0000_s1347" style="position:absolute;left:1675;top:1323;width:87;height:1;visibility:visible;mso-wrap-style:square;v-text-anchor:middle" coordsize="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xpMYA&#10;AADdAAAADwAAAGRycy9kb3ducmV2LnhtbESPzWrDQAyE74W+w6JCLyVZJ4eQuFmbUij4kEDz8wDC&#10;q3qdeLWud5O4bx8dCrlJzGjm07ocfaeuNMQ2sIHZNANFXAfbcmPgePiaLEHFhGyxC0wG/ihCWTw/&#10;rTG34cY7uu5ToySEY44GXEp9rnWsHXmM09ATi/YTBo9J1qHRdsCbhPtOz7NsoT22LA0Oe/p0VJ/3&#10;F29gVX1nmneVj7TdXE7u7bfv0sKY15fx4x1UojE9zP/XlRX8+Ur45RsZQR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GxpMYAAADdAAAADwAAAAAAAAAAAAAAAACYAgAAZHJz&#10;L2Rvd25yZXYueG1sUEsFBgAAAAAEAAQA9QAAAIsDAAAAAA==&#10;" path="m,l86,,,e" filled="f" fillcolor="#810000" strokecolor="#a16252" strokeweight="2.5pt">
                        <v:path arrowok="t" o:connecttype="custom" o:connectlocs="0,0;86,0;0,0" o:connectangles="0,0,0"/>
                      </v:shape>
                      <v:shape id="Freeform 439" o:spid="_x0000_s1348" style="position:absolute;left:1674;top:1358;width:90;height:5;visibility:visible;mso-wrap-style:square;v-text-anchor:middle" coordsize="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H8QA&#10;AADdAAAADwAAAGRycy9kb3ducmV2LnhtbERPS2vCQBC+F/wPywi91U1yEBtdRYKCWCj1BR6H7JiE&#10;ZGdjdtX037uFgrf5+J4zW/SmEXfqXGVZQTyKQBDnVldcKDge1h8TEM4ja2wsk4JfcrCYD95mmGr7&#10;4B3d974QIYRdigpK79tUSpeXZNCNbEscuIvtDPoAu0LqDh8h3DQyiaKxNFhxaCixpaykvN7fjIJV&#10;ln/9VNmpjo/r7TlLrvX3dbdS6n3YL6cgPPX+Jf53b3SYn3zG8PdNO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Erx/EAAAA3QAAAA8AAAAAAAAAAAAAAAAAmAIAAGRycy9k&#10;b3ducmV2LnhtbFBLBQYAAAAABAAEAPUAAACJAwAAAAA=&#10;" path="m,4l89,,,4e" filled="f" fillcolor="#810000" strokecolor="#a16252" strokeweight="2.5pt">
                        <v:path arrowok="t" o:connecttype="custom" o:connectlocs="0,4;89,0;0,4" o:connectangles="0,0,0"/>
                      </v:shape>
                      <v:shape id="Freeform 440" o:spid="_x0000_s1349" style="position:absolute;left:1688;top:1258;width:1;height:157;visibility:visible;mso-wrap-style:square;v-text-anchor:middle" coordsize="1,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LymcUA&#10;AADdAAAADwAAAGRycy9kb3ducmV2LnhtbERPS2vCQBC+C/6HZYRepG6aQ9HoKioVpAfBRw/ehuyY&#10;TZudDdlVk/56t1DwNh/fc2aL1lbiRo0vHSt4GyUgiHOnSy4UnI6b1zEIH5A1Vo5JQUceFvN+b4aZ&#10;dnfe0+0QChFD2GeowIRQZ1L63JBFP3I1ceQurrEYImwKqRu8x3BbyTRJ3qXFkmODwZrWhvKfw9Uq&#10;kHW3X5vt5+XcDSnZff9+rIZfJ6VeBu1yCiJQG57if/dWx/npJIW/b+IJ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0vKZxQAAAN0AAAAPAAAAAAAAAAAAAAAAAJgCAABkcnMv&#10;ZG93bnJldi54bWxQSwUGAAAAAAQABAD1AAAAigMAAAAA&#10;" path="m,l,156,,e" filled="f" fillcolor="#810000" strokecolor="#a16252" strokeweight="2.5pt">
                        <v:path arrowok="t" o:connecttype="custom" o:connectlocs="0,0;0,156;0,0" o:connectangles="0,0,0"/>
                      </v:shape>
                      <v:shape id="Freeform 441" o:spid="_x0000_s1350" style="position:absolute;left:1700;top:1258;width:1;height:157;visibility:visible;mso-wrap-style:square;v-text-anchor:middle" coordsize="1,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5XAsUA&#10;AADdAAAADwAAAGRycy9kb3ducmV2LnhtbERPS2sCMRC+C/6HMEIvUrO1IHY1ipUK4kHw0UNvw2bc&#10;rG4myybqbn+9EQq9zcf3nOm8saW4Ue0LxwreBgkI4szpgnMFx8PqdQzCB2SNpWNS0JKH+azbmWKq&#10;3Z13dNuHXMQQ9ikqMCFUqZQ+M2TRD1xFHLmTqy2GCOtc6hrvMdyWcpgkI2mx4NhgsKKloeyyv1oF&#10;smp3S7PenH7aPiXb8+/XZ//7qNRLr1lMQARqwr/4z73Wcf7w4x2e38QT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nlcCxQAAAN0AAAAPAAAAAAAAAAAAAAAAAJgCAABkcnMv&#10;ZG93bnJldi54bWxQSwUGAAAAAAQABAD1AAAAigMAAAAA&#10;" path="m,l,156,,e" filled="f" fillcolor="#810000" strokecolor="#a16252" strokeweight="2.5pt">
                        <v:path arrowok="t" o:connecttype="custom" o:connectlocs="0,0;0,156;0,0" o:connectangles="0,0,0"/>
                      </v:shape>
                      <v:shape id="Freeform 442" o:spid="_x0000_s1351" style="position:absolute;left:1728;top:1257;width:1;height:156;visibility:visible;mso-wrap-style:square;v-text-anchor:middle" coordsize="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bZk8MA&#10;AADdAAAADwAAAGRycy9kb3ducmV2LnhtbERP24rCMBB9F/Yfwiz4pulWXbUaRQRxnxZvHzA0s22x&#10;mXSTqNWv3ywIvs3hXGe+bE0truR8ZVnBRz8BQZxbXXGh4HTc9CYgfEDWWFsmBXfysFy8deaYaXvj&#10;PV0PoRAxhH2GCsoQmkxKn5dk0PdtQxy5H+sMhghdIbXDWww3tUyT5FMarDg2lNjQuqT8fLgYBY/J&#10;SD+O09/TapuG7Xj8PXD3HSvVfW9XMxCB2vASP91fOs5Pp0P4/y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bZk8MAAADdAAAADwAAAAAAAAAAAAAAAACYAgAAZHJzL2Rv&#10;d25yZXYueG1sUEsFBgAAAAAEAAQA9QAAAIgDAAAAAA==&#10;" path="m,l,155,,e" filled="f" fillcolor="#810000" strokecolor="#a16252" strokeweight="2.5pt">
                        <v:path arrowok="t" o:connecttype="custom" o:connectlocs="0,0;0,155;0,0" o:connectangles="0,0,0"/>
                      </v:shape>
                      <v:shape id="Freeform 443" o:spid="_x0000_s1352" style="position:absolute;left:1741;top:1258;width:1;height:155;visibility:visible;mso-wrap-style:square;v-text-anchor:middle" coordsize="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7Fz8QA&#10;AADdAAAADwAAAGRycy9kb3ducmV2LnhtbERPTWvCQBC9F/wPywi91Y3SFk1dRQRDegrG9uBtyE6T&#10;YHY27m5N+u+7hYK3ebzPWW9H04kbOd9aVjCfJSCIK6tbrhV8nA5PSxA+IGvsLJOCH/Kw3Uwe1phq&#10;O/CRbmWoRQxhn6KCJoQ+ldJXDRn0M9sTR+7LOoMhQldL7XCI4aaTiyR5lQZbjg0N9rRvqLqU30ZB&#10;d84yd/Tv7tCXeXH9fK7KYueVepyOuzcQgcZwF/+7cx3nL1Yv8PdNP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exc/EAAAA3QAAAA8AAAAAAAAAAAAAAAAAmAIAAGRycy9k&#10;b3ducmV2LnhtbFBLBQYAAAAABAAEAPUAAACJAwAAAAA=&#10;" path="m,l,154,,e" filled="f" fillcolor="#810000" strokecolor="#a16252" strokeweight="2.5pt">
                        <v:path arrowok="t" o:connecttype="custom" o:connectlocs="0,0;0,154;0,0" o:connectangles="0,0,0"/>
                      </v:shape>
                      <v:shape id="Freeform 444" o:spid="_x0000_s1353" style="position:absolute;left:1658;top:1253;width:113;height:152;visibility:visible;mso-wrap-style:square;v-text-anchor:middle" coordsize="11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cK4MQA&#10;AADdAAAADwAAAGRycy9kb3ducmV2LnhtbERPTWuDQBC9F/Iflgn01qyxEKLNKmlCoYd6iAZ6HdyJ&#10;mriz4m6N/ffdQqG3ebzP2eWz6cVEo+ssK1ivIhDEtdUdNwrO1dvTFoTzyBp7y6Tgmxzk2eJhh6m2&#10;dz7RVPpGhBB2KSpovR9SKV3dkkG3sgNx4C52NOgDHBupR7yHcNPLOIo20mDHoaHFgQ4t1bfyyyg4&#10;NLd4KuqPa1K8fpbRkFTH5+Ko1ONy3r+A8DT7f/Gf+12H+XGygd9vwgk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CuDEAAAA3QAAAA8AAAAAAAAAAAAAAAAAmAIAAGRycy9k&#10;b3ducmV2LnhtbFBLBQYAAAAABAAEAPUAAACJAwAAAAA=&#10;" path="m,2r16,l16,148r36,-2l52,r8,l60,146r34,-1l94,r18,l112,148,,151,,2e" fillcolor="#824200" stroked="f">
                        <v:path arrowok="t" o:connecttype="custom" o:connectlocs="0,2;16,2;16,148;52,146;52,0;60,0;60,146;94,145;94,0;112,0;112,148;0,151;0,2;0,2" o:connectangles="0,0,0,0,0,0,0,0,0,0,0,0,0,0"/>
                      </v:shape>
                      <v:shape id="Freeform 445" o:spid="_x0000_s1354" style="position:absolute;left:1660;top:1252;width:111;height:153;visibility:visible;mso-wrap-style:square;v-text-anchor:middle" coordsize="111,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SLScMA&#10;AADdAAAADwAAAGRycy9kb3ducmV2LnhtbERPS2vCQBC+F/wPywheSp00YLWpq4hF7KEXtaDHITt5&#10;YHY2ZFeN/94tFHqbj+8582VvG3XlztdONLyOE1AsuTO1lBp+DpuXGSgfSAw1TljDnT0sF4OnOWXG&#10;3WTH130oVQwRn5GGKoQ2Q/R5xZb82LUskStcZylE2JVoOrrFcNtgmiRvaKmW2FBRy+uK8/P+YjW4&#10;/FjgJ58m37P1xaflM2K9LbQeDfvVB6jAffgX/7m/TJyfvk/h95t4Ai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SLScMAAADdAAAADwAAAAAAAAAAAAAAAACYAgAAZHJzL2Rv&#10;d25yZXYueG1sUEsFBgAAAAAEAAQA9QAAAIgDAAAAAA==&#10;" path="m,1r15,l16,149r36,-2l52,r8,l60,146r33,l93,r17,l110,149,,152,,1e" fillcolor="#a16252" stroked="f">
                        <v:path arrowok="t" o:connecttype="custom" o:connectlocs="0,1;15,1;16,149;52,147;52,0;60,0;60,146;93,146;93,0;110,0;110,149;0,152;0,1;0,1" o:connectangles="0,0,0,0,0,0,0,0,0,0,0,0,0,0"/>
                      </v:shape>
                      <v:shape id="Freeform 446" o:spid="_x0000_s1355" style="position:absolute;left:1664;top:1262;width:1;height:63;visibility:visible;mso-wrap-style:square;v-text-anchor:middle"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Zdd8QA&#10;AADdAAAADwAAAGRycy9kb3ducmV2LnhtbESPwU7DQAxE70j8w8pIvdFNo7aiodsKoVbiSsOBo8ma&#10;JCLrjbImTfv1+IDUm60Zzzxv91PozEhDaiM7WMwzMMRV9C3XDj7K4+MTmCTIHrvI5OBCCfa7+7st&#10;Fj6e+Z3Gk9RGQzgV6KAR6QtrU9VQwDSPPbFq33EIKLoOtfUDnjU8dDbPsrUN2LI2NNjTa0PVz+k3&#10;OPiiw8FWy1Upn7Kg1Zhfl+WmdG72ML08gxGa5Gb+v37zip9vFFe/0RHs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WXXfEAAAA3QAAAA8AAAAAAAAAAAAAAAAAmAIAAGRycy9k&#10;b3ducmV2LnhtbFBLBQYAAAAABAAEAPUAAACJAwAAAAA=&#10;" path="m,l,62,,e" filled="f" fillcolor="#810000" strokecolor="#7f604f" strokeweight="2.5pt">
                        <v:path arrowok="t" o:connecttype="custom" o:connectlocs="0,0;0,62;0,0" o:connectangles="0,0,0"/>
                      </v:shape>
                      <v:shape id="Freeform 447" o:spid="_x0000_s1356" style="position:absolute;left:1670;top:1298;width:1;height:40;visibility:visible;mso-wrap-style:square;v-text-anchor:middle" coordsize="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sI8MA&#10;AADdAAAADwAAAGRycy9kb3ducmV2LnhtbERPS2sCMRC+C/6HMAUvUrN6qN3VKCJYpCC+euhx2Iy7&#10;SzeTJUk1/ntTKHibj+8582U0rbiS841lBeNRBoK4tLrhSsHXefP6DsIHZI2tZVJwJw/LRb83x0Lb&#10;Gx/pegqVSCHsC1RQh9AVUvqyJoN+ZDvixF2sMxgSdJXUDm8p3LRykmVv0mDDqaHGjtY1lT+nX6MA&#10;ozt+7w/dfRii+9h9nl2+H0+VGrzE1QxEoBie4n/3Vqf5kzyHv2/S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sI8MAAADdAAAADwAAAAAAAAAAAAAAAACYAgAAZHJzL2Rv&#10;d25yZXYueG1sUEsFBgAAAAAEAAQA9QAAAIgDAAAAAA==&#10;" path="m,l,39,,e" filled="f" fillcolor="#810000" strokecolor="#7f604f" strokeweight="2.5pt">
                        <v:path arrowok="t" o:connecttype="custom" o:connectlocs="0,0;0,39;0,0" o:connectangles="0,0,0"/>
                      </v:shape>
                      <v:shape id="Freeform 448" o:spid="_x0000_s1357" style="position:absolute;left:1666;top:1341;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3wccA&#10;AADdAAAADwAAAGRycy9kb3ducmV2LnhtbESPT2/CMAzF75P4DpGRdpkghQ2ECgFNE6BdtvHvwNFq&#10;TFvROFWSQfft58Ok3Wy95/d+Xqw616gbhVh7NjAaZqCIC29rLg2cjpvBDFRMyBYbz2TghyKslr2H&#10;BebW33lPt0MqlYRwzNFAlVKbax2LihzGoW+JRbv44DDJGkptA94l3DV6nGVT7bBmaaiwpbeKiuvh&#10;2xnAabSfu8ukfgq7rxe9HdnTef1hzGO/e52DStSlf/Pf9bsV/OdM+OUbG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J98HHAAAA3QAAAA8AAAAAAAAAAAAAAAAAmAIAAGRy&#10;cy9kb3ducmV2LnhtbFBLBQYAAAAABAAEAPUAAACMAwAAAAA=&#10;" path="m,l,35,,e" filled="f" fillcolor="#810000" strokecolor="#7f604f" strokeweight="2.5pt">
                        <v:path arrowok="t" o:connecttype="custom" o:connectlocs="0,0;0,35;0,0" o:connectangles="0,0,0"/>
                      </v:shape>
                      <v:shape id="Freeform 449" o:spid="_x0000_s1358" style="position:absolute;left:1672;top:1360;width:1;height:50;visibility:visible;mso-wrap-style:square;v-text-anchor:middle" coordsize="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m5K8QA&#10;AADdAAAADwAAAGRycy9kb3ducmV2LnhtbESPQWsCMRCF7wX/QxjBW82uQqtbo5SCVWgvbgtep5sx&#10;WdxMliTV9d83hUJvM7w373uz2gyuExcKsfWsoJwWIIgbr1s2Cj4/tvcLEDEha+w8k4IbRdisR3cr&#10;rLS/8oEudTIih3CsUIFNqa+kjI0lh3Hqe+KsnXxwmPIajNQBrzncdXJWFA/SYcuZYLGnF0vNuf52&#10;GfJlljdrSvcq8d0cd/yW6seg1GQ8PD+BSDSkf/Pf9V7n+vOihN9v8gh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ZuSvEAAAA3QAAAA8AAAAAAAAAAAAAAAAAmAIAAGRycy9k&#10;b3ducmV2LnhtbFBLBQYAAAAABAAEAPUAAACJAwAAAAA=&#10;" path="m,l,49,,e" filled="f" fillcolor="#810000" strokecolor="#7f604f" strokeweight="2.5pt">
                        <v:path arrowok="t" o:connecttype="custom" o:connectlocs="0,0;0,49;0,0" o:connectangles="0,0,0"/>
                      </v:shape>
                      <v:shape id="Freeform 450" o:spid="_x0000_s1359" style="position:absolute;left:1664;top:1388;width:1;height:20;visibility:visible;mso-wrap-style:square;v-text-anchor:middle" coordsize="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l8sIA&#10;AADdAAAADwAAAGRycy9kb3ducmV2LnhtbERPS4vCMBC+L/gfwgjeNFXBlWoU8QG668EXeB2aMS02&#10;k9JE7f77zYKwt/n4njOdN7YUT6p94VhBv5eAIM6cLtgouJw33TEIH5A1lo5JwQ95mM9aH1NMtXvx&#10;kZ6nYEQMYZ+igjyEKpXSZzlZ9D1XEUfu5mqLIcLaSF3jK4bbUg6SZCQtFhwbcqxomVN2Pz2sgvXn&#10;98p8Xcx5fxjK3ep61MajVqrTbhYTEIGa8C9+u7c6zh8mA/j7Jp4gZ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6XywgAAAN0AAAAPAAAAAAAAAAAAAAAAAJgCAABkcnMvZG93&#10;bnJldi54bWxQSwUGAAAAAAQABAD1AAAAhwMAAAAA&#10;" path="m,l,19,,e" filled="f" fillcolor="#810000" strokecolor="#7f604f" strokeweight="2.5pt">
                        <v:path arrowok="t" o:connecttype="custom" o:connectlocs="0,0;0,19;0,0" o:connectangles="0,0,0"/>
                      </v:shape>
                      <v:shape id="Freeform 451" o:spid="_x0000_s1360" style="position:absolute;left:1759;top:1346;width:1;height:62;visibility:visible;mso-wrap-style:square;v-text-anchor:middle" coordsize="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jWJ8IA&#10;AADdAAAADwAAAGRycy9kb3ducmV2LnhtbERPTYvCMBC9L/gfwgje1lQLItUooi54cJG1itehGdti&#10;MylNtq3/fiMIe5vH+5zlujeVaKlxpWUFk3EEgjizuuRcwSX9+pyDcB5ZY2WZFDzJwXo1+Fhiom3H&#10;P9SefS5CCLsEFRTe14mULivIoBvbmjhwd9sY9AE2udQNdiHcVHIaRTNpsOTQUGBN24Kyx/nXKKiO&#10;V5S7Szfn23e6d/v0tItlq9Ro2G8WIDz1/l/8dh90mB9HMby+CS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NYnwgAAAN0AAAAPAAAAAAAAAAAAAAAAAJgCAABkcnMvZG93&#10;bnJldi54bWxQSwUGAAAAAAQABAD1AAAAhwMAAAAA&#10;" path="m,61l,,,61e" filled="f" fillcolor="#810000" strokecolor="#7f604f" strokeweight="2.5pt">
                        <v:path arrowok="t" o:connecttype="custom" o:connectlocs="0,61;0,0;0,61" o:connectangles="0,0,0"/>
                      </v:shape>
                      <v:shape id="Freeform 452" o:spid="_x0000_s1361" style="position:absolute;left:1764;top:1332;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oMQA&#10;AADdAAAADwAAAGRycy9kb3ducmV2LnhtbERPS2vCQBC+F/oflil4M5v6qDa6ikiFFj3UB/Q6ZMck&#10;NTsbsts8/n23IPQ2H99zluvOlKKh2hWWFTxHMQji1OqCMwWX8244B+E8ssbSMinoycF69fiwxETb&#10;lo/UnHwmQgi7BBXk3leJlC7NyaCLbEUcuKutDfoA60zqGtsQbko5iuMXabDg0JBjRduc0tvpxyiY&#10;9h+j1/777auZ0fZT0r49HqaZUoOnbrMA4anz/+K7+12H+eN4An/fhB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zIKDEAAAA3QAAAA8AAAAAAAAAAAAAAAAAmAIAAGRycy9k&#10;b3ducmV2LnhtbFBLBQYAAAAABAAEAPUAAACJAwAAAAA=&#10;" path="m,40l,,,40e" filled="f" fillcolor="#810000" strokecolor="#7f604f" strokeweight="2.5pt">
                        <v:path arrowok="t" o:connecttype="custom" o:connectlocs="0,40;0,0;0,40" o:connectangles="0,0,0"/>
                      </v:shape>
                      <v:shape id="Freeform 453" o:spid="_x0000_s1362" style="position:absolute;left:1761;top:1294;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5UWcQA&#10;AADdAAAADwAAAGRycy9kb3ducmV2LnhtbERPS2sCMRC+C/6HMIIXqVnrg7IapZS2eLGu1kOPw2bc&#10;XdxMliTq+u+NIPQ2H99zFqvW1OJCzleWFYyGCQji3OqKCwWH36+XNxA+IGusLZOCG3lYLbudBaba&#10;XnlHl30oRAxhn6KCMoQmldLnJRn0Q9sQR+5oncEQoSukdniN4aaWr0kykwYrjg0lNvRRUn7an40C&#10;nHn9kx2n1cBl24n8HunD3+dGqX6vfZ+DCNSGf/HTvdZx/jiZwuObe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VFnEAAAA3QAAAA8AAAAAAAAAAAAAAAAAmAIAAGRycy9k&#10;b3ducmV2LnhtbFBLBQYAAAAABAAEAPUAAACJAwAAAAA=&#10;" path="m,35l,,,35e" filled="f" fillcolor="#810000" strokecolor="#7f604f" strokeweight="2.5pt">
                        <v:path arrowok="t" o:connecttype="custom" o:connectlocs="0,35;0,0;0,35" o:connectangles="0,0,0"/>
                      </v:shape>
                      <v:shape id="Freeform 454" o:spid="_x0000_s1363" style="position:absolute;left:1766;top:1262;width:1;height:48;visibility:visible;mso-wrap-style:square;v-text-anchor:middle"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yW0cIA&#10;AADdAAAADwAAAGRycy9kb3ducmV2LnhtbERPTYvCMBC9C/6HMIIXWRMV3KUaRQRBxMNuV8Hj0My2&#10;ZZtJaWJb/70RFvY2j/c5621vK9FS40vHGmZTBYI4c6bkXMPl+/D2AcIHZIOVY9LwIA/bzXCwxsS4&#10;jr+oTUMuYgj7BDUUIdSJlD4ryKKfupo4cj+usRgibHJpGuxiuK3kXKmltFhybCiwpn1B2W96txqq&#10;W/Z5Vu9MJ0wnh+tZlV3eplqPR/1uBSJQH/7Ff+6jifMXagmvb+IJ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vJbRwgAAAN0AAAAPAAAAAAAAAAAAAAAAAJgCAABkcnMvZG93&#10;bnJldi54bWxQSwUGAAAAAAQABAD1AAAAhwMAAAAA&#10;" path="m,47l,,,47e" filled="f" fillcolor="#810000" strokecolor="#7f604f" strokeweight="2.5pt">
                        <v:path arrowok="t" o:connecttype="custom" o:connectlocs="0,47;0,0;0,47" o:connectangles="0,0,0"/>
                      </v:shape>
                      <v:shape id="Freeform 455" o:spid="_x0000_s1364" style="position:absolute;left:1758;top:1258;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XLLcIA&#10;AADdAAAADwAAAGRycy9kb3ducmV2LnhtbERPS4vCMBC+C/6HMII3TVdBpdtUFlH0ICs+Lt6GZrYt&#10;NpPSxNr+e7OwsLf5+J6TrDtTiZYaV1pW8DGNQBBnVpecK7hdd5MVCOeRNVaWSUFPDtbpcJBgrO2L&#10;z9RefC5CCLsYFRTe17GULivIoJvamjhwP7Yx6ANscqkbfIVwU8lZFC2kwZJDQ4E1bQrKHpenUdDy&#10;/Xa857OWN/3z+7Dvtye0D6XGo+7rE4Snzv+L/9wHHebPoyX8fhNOk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pcstwgAAAN0AAAAPAAAAAAAAAAAAAAAAAJgCAABkcnMvZG93&#10;bnJldi54bWxQSwUGAAAAAAQABAD1AAAAhwMAAAAA&#10;" path="m,21l,,,21e" filled="f" fillcolor="#810000" strokecolor="#7f604f" strokeweight="2.5pt">
                        <v:path arrowok="t" o:connecttype="custom" o:connectlocs="0,21;0,0;0,21" o:connectangles="0,0,0"/>
                      </v:shape>
                      <v:shape id="Freeform 456" o:spid="_x0000_s1365" style="position:absolute;left:1715;top:1266;width:1;height:54;visibility:visible;mso-wrap-style:square;v-text-anchor:middle" coordsize="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e7P8QA&#10;AADdAAAADwAAAGRycy9kb3ducmV2LnhtbESPQYvCQAyF74L/YYiwN52qINp1FBEX9rIHqxdvoZNt&#10;SzuZ2plq999vDoK3hPfy3pftfnCNelAXKs8G5rMEFHHubcWFgevla7oGFSKyxcYzGfijAPvdeLTF&#10;1Ponn+mRxUJJCIcUDZQxtqnWIS/JYZj5lli0X985jLJ2hbYdPiXcNXqRJCvtsGJpKLGlY0l5nfXO&#10;wCn4Tajvy7Xf9O44z254G35WxnxMhsMnqEhDfJtf199W8JeJ4Mo3MoL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nuz/EAAAA3QAAAA8AAAAAAAAAAAAAAAAAmAIAAGRycy9k&#10;b3ducmV2LnhtbFBLBQYAAAAABAAEAPUAAACJAwAAAAA=&#10;" path="m,l,53,,e" filled="f" fillcolor="#810000" strokecolor="#7f604f" strokeweight="2.5pt">
                        <v:path arrowok="t" o:connecttype="custom" o:connectlocs="0,0;0,53;0,0" o:connectangles="0,0,0"/>
                      </v:shape>
                      <v:shape id="Freeform 457" o:spid="_x0000_s1366" style="position:absolute;left:1717;top:1329;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NeXMMA&#10;AADdAAAADwAAAGRycy9kb3ducmV2LnhtbERPS2sCMRC+C/0PYQq9FM1aq9itUURUvPj20OOwGXeX&#10;biZLEnX996ZQ8DYf33NGk8ZU4krOl5YVdDsJCOLM6pJzBafjoj0E4QOyxsoyKbiTh8n4pTXCVNsb&#10;7+l6CLmIIexTVFCEUKdS+qwgg75ja+LIna0zGCJ0udQObzHcVPIjSQbSYMmxocCaZgVlv4eLUYAD&#10;rze7c798d7vtp1x29elnvlbq7bWZfoMI1ISn+N+90nF+L/mCv2/iCX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NeXMMAAADdAAAADwAAAAAAAAAAAAAAAACYAgAAZHJzL2Rv&#10;d25yZXYueG1sUEsFBgAAAAAEAAQA9QAAAIgDAAAAAA==&#10;" path="m,l,35,,e" filled="f" fillcolor="#810000" strokecolor="#7f604f" strokeweight="2.5pt">
                        <v:path arrowok="t" o:connecttype="custom" o:connectlocs="0,0;0,35;0,0" o:connectangles="0,0,0"/>
                      </v:shape>
                      <v:shape id="Freeform 458" o:spid="_x0000_s1367" style="position:absolute;left:1715;top:1364;width:1;height:21;visibility:visible;mso-wrap-style:square;v-text-anchor:middle" coordsize="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oZcMA&#10;AADdAAAADwAAAGRycy9kb3ducmV2LnhtbESPQU8CMRCF7yb+h2ZIvEkXDEJWCkESEq8iP2DYDt3K&#10;dlq3dVn/vXMw8TaT9+a9b9bbMXRqoD77yAZm0woUcROtZ2fg9HF4XIHKBdliF5kM/FCG7eb+bo21&#10;jTd+p+FYnJIQzjUaaEtJtda5aSlgnsZELNol9gGLrL3TtsebhIdOz6vqWQf0LA0tJtq31FyP38HA&#10;V3VZLvzw+nmeJ+2Tc4vdKiZjHibj7gVUobH8m/+u36zgP82EX76REf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EoZcMAAADdAAAADwAAAAAAAAAAAAAAAACYAgAAZHJzL2Rv&#10;d25yZXYueG1sUEsFBgAAAAAEAAQA9QAAAIgDAAAAAA==&#10;" path="m,l,20,,e" filled="f" fillcolor="#810000" strokecolor="#7f604f" strokeweight="2.5pt">
                        <v:path arrowok="t" o:connecttype="custom" o:connectlocs="0,0;0,20;0,0" o:connectangles="0,0,0"/>
                      </v:shape>
                      <v:shape id="Freeform 459" o:spid="_x0000_s1368" style="position:absolute;left:1273;top:1374;width:48;height:54;visibility:visible;mso-wrap-style:square;v-text-anchor:middle" coordsize="4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EDcQA&#10;AADdAAAADwAAAGRycy9kb3ducmV2LnhtbERPTWvCQBC9C/6HZYTe6iZtEUldgwhCoBdrFe1tyI5J&#10;SHY2ZDcm9dd3CwVv83ifs0pH04gbda6yrCCeRyCIc6srLhQcv3bPSxDOI2tsLJOCH3KQrqeTFSba&#10;DvxJt4MvRAhhl6CC0vs2kdLlJRl0c9sSB+5qO4M+wK6QusMhhJtGvkTRQhqsODSU2NK2pLw+9EbB&#10;+XtssHb9x2I/3DXh/e2yP2VKPc3GzTsIT6N/iP/dmQ7zX+MY/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qBA3EAAAA3QAAAA8AAAAAAAAAAAAAAAAAmAIAAGRycy9k&#10;b3ducmV2LnhtbFBLBQYAAAAABAAEAPUAAACJAwAAAAA=&#10;" path="m47,3l44,,42,,39,3r-2,l36,6,33,5,31,6r-2,l29,11r-1,4l28,17,27,15,26,13r-2,l22,15r-1,2l21,22,19,19r-1,l16,19r-2,3l13,24r,2l12,24r,-5l11,17,9,19r,-2l7,17r,2l5,22,4,24,3,28,,34r,6l4,44r7,l21,46r5,3l33,50r6,3l42,53r3,-3l47,49r,-5l45,40r,-6l47,30r,-6l47,17r,-6l47,3e" fillcolor="#424200" stroked="f">
                        <v:path arrowok="t" o:connecttype="custom" o:connectlocs="47,3;44,0;42,0;39,3;37,3;36,6;33,5;31,6;29,6;29,11;28,15;28,17;27,15;26,13;24,13;22,15;21,17;21,22;19,19;18,19;16,19;14,22;13,24;13,26;12,24;12,19;11,17;9,19;9,17;7,17;7,19;5,22;4,24;3,28;0,34;0,40;4,44;11,44;21,46;26,49;33,50;39,53;42,53;45,50;47,49;47,44;45,40;45,34;47,30;47,24;47,17;47,11;47,3;47,3" o:connectangles="0,0,0,0,0,0,0,0,0,0,0,0,0,0,0,0,0,0,0,0,0,0,0,0,0,0,0,0,0,0,0,0,0,0,0,0,0,0,0,0,0,0,0,0,0,0,0,0,0,0,0,0,0,0"/>
                      </v:shape>
                      <v:shape id="Freeform 460" o:spid="_x0000_s1369" style="position:absolute;left:1360;top:1377;width:48;height:76;visibility:visible;mso-wrap-style:square;v-text-anchor:middle" coordsize="4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shcMA&#10;AADdAAAADwAAAGRycy9kb3ducmV2LnhtbERP3WrCMBS+F/YO4Qy8m6lulNKZlk1wCkNhbg9waI5t&#10;tTmpSdTu7Rdh4N35+H7PvBxMJy7kfGtZwXSSgCCurG65VvDzvXzKQPiArLGzTAp+yUNZPIzmmGt7&#10;5S+67EItYgj7HBU0IfS5lL5qyKCf2J44cnvrDIYIXS21w2sMN52cJUkqDbYcGxrsadFQddydjYIP&#10;u+3dPjvVL6kMm3T5zp8Hs1Jq/Di8vYIINIS7+N+91nH+83QGt2/iCbL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shcMAAADdAAAADwAAAAAAAAAAAAAAAACYAgAAZHJzL2Rv&#10;d25yZXYueG1sUEsFBgAAAAAEAAQA9QAAAIgDAAAAAA==&#10;" path="m1,3l2,,4,,7,2,9,3r3,3l15,6r2,4l18,14r,5l18,23r2,-4l21,16r1,l25,19r1,4l26,29r,-2l28,25r2,2l31,29r2,2l34,35r,-4l35,27r,-2l37,25r1,l40,27r,4l43,33r,4l46,46r1,8l47,62r,6l47,73r-7,2l26,68,18,66r-1,2l10,65r-7,l1,60,2,54,1,46r,-5l1,33,,25,,14,1,3e" fillcolor="#424200" stroked="f">
                        <v:path arrowok="t" o:connecttype="custom" o:connectlocs="1,3;2,0;4,0;7,2;9,3;12,6;12,6;15,6;17,10;18,14;18,19;18,23;20,19;21,16;22,16;25,19;26,23;26,29;26,27;28,25;30,27;31,29;33,31;34,35;34,31;35,27;35,25;37,25;38,25;40,27;40,31;43,33;43,37;46,46;47,54;47,62;47,68;47,73;40,75;26,68;18,66;17,68;10,65;3,65;1,60;2,54;1,46;1,41;1,33;0,25;0,14;1,3;1,3" o:connectangles="0,0,0,0,0,0,0,0,0,0,0,0,0,0,0,0,0,0,0,0,0,0,0,0,0,0,0,0,0,0,0,0,0,0,0,0,0,0,0,0,0,0,0,0,0,0,0,0,0,0,0,0,0"/>
                      </v:shape>
                    </v:group>
                    <v:group id="Group 461" o:spid="_x0000_s1370" style="position:absolute;left:-3135;top:651;width:843;height:670" coordorigin="100,892" coordsize="843,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QAtcMAAADdAAAADwAAAGRycy9kb3ducmV2LnhtbERPTYvCMBC9C/sfwix4&#10;07RbXKRrFJFd8SDCqiDehmZsi82kNLGt/94Igrd5vM+ZLXpTiZYaV1pWEI8jEMSZ1SXnCo6Hv9EU&#10;hPPIGivLpOBODhbzj8EMU207/qd273MRQtilqKDwvk6ldFlBBt3Y1sSBu9jGoA+wyaVusAvhppJf&#10;UfQtDZYcGgqsaVVQdt3fjIJ1h90yiX/b7fWyup8Pk91pG5NSw89++QPCU+/f4pd7o8P8JE7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AC1wwAAAN0AAAAP&#10;AAAAAAAAAAAAAAAAAKoCAABkcnMvZG93bnJldi54bWxQSwUGAAAAAAQABAD6AAAAmgMAAAAA&#10;">
                      <v:shape id="Freeform 462" o:spid="_x0000_s1371" style="position:absolute;left:505;top:917;width:399;height:624;visibility:visible;mso-wrap-style:square;v-text-anchor:middle" coordsize="399,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D8fMIA&#10;AADdAAAADwAAAGRycy9kb3ducmV2LnhtbERPS2sCMRC+C/0PYQreNFGLtatRVFB6aqntxduQzD5w&#10;M1k2cV3/fVMoeJuP7zmrTe9q0VEbKs8aJmMFgth4W3Gh4ef7MFqACBHZYu2ZNNwpwGb9NFhhZv2N&#10;v6g7xUKkEA4ZaihjbDIpgynJYRj7hjhxuW8dxgTbQtoWbync1XKq1Fw6rDg1lNjQviRzOV2dhpy6&#10;426vPtzn1Ji3s8L8/LrItR4+99sliEh9fIj/3e82zZ9NXuDvm3S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Px8wgAAAN0AAAAPAAAAAAAAAAAAAAAAAJgCAABkcnMvZG93&#10;bnJldi54bWxQSwUGAAAAAAQABAD1AAAAhwMAAAAA&#10;" path="m398,523l,623,,240,255,,398,426r,97e" fillcolor="#ffc281" stroked="f">
                        <v:path arrowok="t" o:connecttype="custom" o:connectlocs="398,523;0,623;0,240;255,0;398,426;398,523;398,523" o:connectangles="0,0,0,0,0,0,0"/>
                      </v:shape>
                      <v:shape id="Freeform 463" o:spid="_x0000_s1372" style="position:absolute;left:603;top:1266;width:60;height:249;visibility:visible;mso-wrap-style:square;v-text-anchor:middle" coordsize="60,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DrQ8IA&#10;AADdAAAADwAAAGRycy9kb3ducmV2LnhtbERPS4vCMBC+C/6HMIIXWVNfi1ajiCDoRdEtex6asS02&#10;k9JErfvrN4LgbT6+5yxWjSnFnWpXWFYw6EcgiFOrC84UJD/brykI55E1lpZJwZMcrJbt1gJjbR98&#10;ovvZZyKEsItRQe59FUvp0pwMur6tiAN3sbVBH2CdSV3jI4SbUg6j6FsaLDg05FjRJqf0er4ZBZdo&#10;P74dk7/ezI6pSez28JvsDkp1O816DsJT4z/it3unw/zRYAKvb8IJ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cOtDwgAAAN0AAAAPAAAAAAAAAAAAAAAAAJgCAABkcnMvZG93&#10;bnJldi54bWxQSwUGAAAAAAQABAD1AAAAhwMAAAAA&#10;" path="m59,233l,248,15,,59,233e" fillcolor="#824200" stroked="f">
                        <v:path arrowok="t" o:connecttype="custom" o:connectlocs="59,233;0,248;15,0;59,233;59,233" o:connectangles="0,0,0,0,0"/>
                      </v:shape>
                      <v:shape id="Freeform 464" o:spid="_x0000_s1373" style="position:absolute;left:765;top:908;width:173;height:449;visibility:visible;mso-wrap-style:square;v-text-anchor:middle" coordsize="173,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cKcUA&#10;AADdAAAADwAAAGRycy9kb3ducmV2LnhtbERPTWvCQBC9C/6HZQq91U3aIhLdhKIoqQdFa8HjkJ0m&#10;qdnZkN3G9N93C4K3ebzPWWSDaURPnastK4gnEQjiwuqaSwWnj/XTDITzyBoby6Tglxxk6Xi0wETb&#10;Kx+oP/pShBB2CSqovG8TKV1RkUE3sS1x4L5sZ9AH2JVSd3gN4aaRz1E0lQZrDg0VtrSsqLgcf4yC&#10;7/1m7banzWuu92b3vv08r4ZdrtTjw/A2B+Fp8HfxzZ3rMP8lnsL/N+EE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dJwpxQAAAN0AAAAPAAAAAAAAAAAAAAAAAJgCAABkcnMv&#10;ZG93bnJldi54bWxQSwUGAAAAAAQABAD1AAAAigMAAAAA&#10;" path="m172,448r-35,l,42,36,,172,448e" fillcolor="#ffbf18" stroked="f">
                        <v:path arrowok="t" o:connecttype="custom" o:connectlocs="172,448;137,448;0,42;36,0;172,448;172,448" o:connectangles="0,0,0,0,0,0"/>
                      </v:shape>
                      <v:shape id="Freeform 465" o:spid="_x0000_s1374" style="position:absolute;left:506;top:938;width:398;height:475;visibility:visible;mso-wrap-style:square;v-text-anchor:middle" coordsize="398,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J2zsMA&#10;AADdAAAADwAAAGRycy9kb3ducmV2LnhtbERP3WrCMBS+H/gO4QjejJmq0Ek1igiCwsaq9QEOzbEp&#10;NieliVrffhEGuzsf3+9ZrnvbiDt1vnasYDJOQBCXTtdcKTgXu485CB+QNTaOScGTPKxXg7clZto9&#10;+Ej3U6hEDGGfoQITQptJ6UtDFv3YtcSRu7jOYoiwq6Tu8BHDbSOnSZJKizXHBoMtbQ2V19PNKijS&#10;n/0F87R///quD8XR5H7+zJUaDfvNAkSgPvyL/9x7HefPJp/w+iae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J2zsMAAADdAAAADwAAAAAAAAAAAAAAAACYAgAAZHJzL2Rv&#10;d25yZXYueG1sUEsFBgAAAAAEAAQA9QAAAIgDAAAAAA==&#10;" path="m397,377l270,,,288r,85l71,474r,-170l98,304r16,-76l266,52r,30l282,102r2,-13l397,424r,-47e" fillcolor="#a16252" stroked="f">
                        <v:path arrowok="t" o:connecttype="custom" o:connectlocs="397,377;270,0;0,288;0,373;71,474;71,304;98,304;114,228;266,52;266,82;282,102;284,89;397,424;397,377;397,377" o:connectangles="0,0,0,0,0,0,0,0,0,0,0,0,0,0,0"/>
                      </v:shape>
                      <v:shape id="Freeform 466" o:spid="_x0000_s1375" style="position:absolute;left:577;top:892;width:366;height:465;visibility:visible;mso-wrap-style:square;v-text-anchor:middle" coordsize="366,4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XRZ8cA&#10;AADdAAAADwAAAGRycy9kb3ducmV2LnhtbESPQWvCQBCF74L/YRnBm27SQpHUVarSIhQLTUuhtyE7&#10;TaLZ2ZBdNfrrOwfB2wzvzXvfzJe9a9SJulB7NpBOE1DEhbc1lwa+v14nM1AhIltsPJOBCwVYLoaD&#10;OWbWn/mTTnkslYRwyNBAFWObaR2KihyGqW+JRfvzncMoa1dq2+FZwl2jH5LkSTusWRoqbGldUXHI&#10;j85A/7bfpZvr4SeP69W13P9+pNt3MmY86l+eQUXq4918u95awX9MBVe+kRH0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10WfHAAAA3QAAAA8AAAAAAAAAAAAAAAAAmAIAAGRy&#10;cy9kb3ducmV2LnhtbFBLBQYAAAAABAAEAPUAAACMAwAAAAA=&#10;" path="m360,464l222,29,23,261,,261,224,,365,445r-5,19e" fillcolor="#a13f00" stroked="f">
                        <v:path arrowok="t" o:connecttype="custom" o:connectlocs="360,464;222,29;23,261;0,261;224,0;365,445;360,464;360,464" o:connectangles="0,0,0,0,0,0,0,0"/>
                      </v:shape>
                      <v:roundrect id="AutoShape 467" o:spid="_x0000_s1376" style="position:absolute;left:571;top:1230;width:21;height:33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7ZEMQA&#10;AADdAAAADwAAAGRycy9kb3ducmV2LnhtbERP3WrCMBS+F3yHcITdaaqCaGcUFQcbIqLbA5w1x7bY&#10;nNQkq51PvwwE787H93vmy9ZUoiHnS8sKhoMEBHFmdcm5gq/Pt/4UhA/IGivLpOCXPCwX3c4cU21v&#10;fKTmFHIRQ9inqKAIoU6l9FlBBv3A1sSRO1tnMETocqkd3mK4qeQoSSbSYMmxocCaNgVll9OPUbDO&#10;vre7ycd1k7h6NW0O46bd3w9KvfTa1SuIQG14ih/udx3nj4cz+P8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O2RDEAAAA3QAAAA8AAAAAAAAAAAAAAAAAmAIAAGRycy9k&#10;b3ducmV2LnhtbFBLBQYAAAAABAAEAPUAAACJAwAAAAA=&#10;" fillcolor="#ffbf18" stroked="f">
                        <v:textbox inset="0,0,0,0"/>
                      </v:roundrect>
                      <v:shape id="Freeform 468" o:spid="_x0000_s1377" style="position:absolute;left:592;top:1235;width:30;height:324;visibility:visible;mso-wrap-style:square;v-text-anchor:middle" coordsize="30,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tEeMUA&#10;AADdAAAADwAAAGRycy9kb3ducmV2LnhtbESPQUsDMRCF74L/IYzgzWatoLJtWqSiKB6kq9TrsJlu&#10;lm4mSxJ34793DoK3Gd6b975Zb4sf1EQx9YENXC8qUMRtsD13Bj4/nq7uQaWMbHEITAZ+KMF2c362&#10;xtqGmfc0NblTEsKpRgMu57HWOrWOPKZFGIlFO4boMcsaO20jzhLuB72sqlvtsWdpcDjSzlF7ar69&#10;AZ7ar8MuPr6Xcje/Ngfr307u2ZjLi/KwApWp5H/z3/WLFfybpfDL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0R4xQAAAN0AAAAPAAAAAAAAAAAAAAAAAJgCAABkcnMv&#10;ZG93bnJldi54bWxQSwUGAAAAAAQABAD1AAAAigMAAAAA&#10;" path="m,323l29,311,29,,,,,323e" fillcolor="#a1a100" stroked="f">
                        <v:path arrowok="t" o:connecttype="custom" o:connectlocs="0,323;29,311;29,0;0,0;0,323;0,323" o:connectangles="0,0,0,0,0,0"/>
                      </v:shape>
                      <v:shape id="Freeform 469" o:spid="_x0000_s1378" style="position:absolute;left:604;top:1146;width:55;height:74;visibility:visible;mso-wrap-style:square;v-text-anchor:middle" coordsize="5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QRscA&#10;AADdAAAADwAAAGRycy9kb3ducmV2LnhtbESPQWvCQBCF7wX/wzIFL1I3KqhN3YgoiqX0oC2F3qbZ&#10;abIkOxuyq8Z/3xWE3mZ4733zZrHsbC3O1HrjWMFomIAgzp02XCj4/Ng+zUH4gKyxdkwKruRhmfUe&#10;Fphqd+EDnY+hEBHCPkUFZQhNKqXPS7Loh64hjtqvay2GuLaF1C1eItzWcpwkU2nRcLxQYkPrkvLq&#10;eLKRYt3+m95fD7SpZoO35x/Tfe2MUv3HbvUCIlAX/s339F7H+pPxCG7fxBF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TkEbHAAAA3QAAAA8AAAAAAAAAAAAAAAAAmAIAAGRy&#10;cy9kb3ducmV2LnhtbFBLBQYAAAAABAAEAPUAAACMAwAAAAA=&#10;" path="m54,73l6,,,63,54,73e" fillcolor="#522210" stroked="f">
                        <v:path arrowok="t" o:connecttype="custom" o:connectlocs="54,73;6,0;0,63;54,73;54,73" o:connectangles="0,0,0,0,0"/>
                      </v:shape>
                      <v:shape id="Freeform 470" o:spid="_x0000_s1379" style="position:absolute;left:476;top:1237;width:176;height:14;visibility:visible;mso-wrap-style:square;v-text-anchor:middle" coordsize="17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Y2sYA&#10;AADdAAAADwAAAGRycy9kb3ducmV2LnhtbESPQWsCMRCF7wX/Qxihl6JZt1BkNYoKhS3UQ60Xb8Nm&#10;3KxuJmsSdfvvTaHQ2wzvzfvezJe9bcWNfGgcK5iMMxDEldMN1wr23++jKYgQkTW2jknBDwVYLgZP&#10;cyy0u/MX3XaxFimEQ4EKTIxdIWWoDFkMY9cRJ+3ovMWYVl9L7fGewm0r8yx7kxYbTgSDHW0MVefd&#10;1SYu+5PN68/Ttrx6c4nrgy5fPpR6HvarGYhIffw3/12XOtV/zXP4/Sa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DY2sYAAADdAAAADwAAAAAAAAAAAAAAAACYAgAAZHJz&#10;L2Rvd25yZXYueG1sUEsFBgAAAAAEAAQA9QAAAIsDAAAAAA==&#10;" path="m175,6l124,,,1,124,13,175,6e" fillcolor="#522210" stroked="f">
                        <v:path arrowok="t" o:connecttype="custom" o:connectlocs="175,6;124,0;0,1;124,13;175,6;175,6" o:connectangles="0,0,0,0,0,0"/>
                      </v:shape>
                      <v:shape id="Freeform 471" o:spid="_x0000_s1380" style="position:absolute;left:598;top:1209;width:61;height:35;visibility:visible;mso-wrap-style:square;v-text-anchor:middle" coordsize="6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qqsMA&#10;AADdAAAADwAAAGRycy9kb3ducmV2LnhtbERPS2uDQBC+F/Iflgn01qyaUoLNJoSEgjdtHvepO1VT&#10;d9a4q7H/vlso9DYf33PW28m0YqTeNZYVxIsIBHFpdcOVgvPp7WkFwnlkja1lUvBNDrab2cMaU23v&#10;/E7j0VcihLBLUUHtfZdK6cqaDLqF7YgD92l7gz7AvpK6x3sIN61MouhFGmw4NNTY0b6m8us4GAWD&#10;u7ZZkR0uz0PxcR6vVR7jLVfqcT7tXkF4mvy/+M+d6TB/mSzh95tw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NqqsMAAADdAAAADwAAAAAAAAAAAAAAAACYAgAAZHJzL2Rv&#10;d25yZXYueG1sUEsFBgAAAAAEAAQA9QAAAIgDAAAAAA==&#10;" path="m60,10l6,,,29r53,5l60,10e" fillcolor="#824200" stroked="f">
                        <v:path arrowok="t" o:connecttype="custom" o:connectlocs="60,10;6,0;0,29;53,34;60,10;60,10" o:connectangles="0,0,0,0,0,0"/>
                      </v:shape>
                      <v:shape id="Freeform 472" o:spid="_x0000_s1381" style="position:absolute;left:120;top:966;width:391;height:573;visibility:visible;mso-wrap-style:square;v-text-anchor:middle" coordsize="391,5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WVVcEA&#10;AADdAAAADwAAAGRycy9kb3ducmV2LnhtbERP22oCMRB9F/oPYQq+abarLGVrFFtaFHxS+wHDZvZC&#10;N5NlM9X490Yo9G0O5zqrTXS9utAYOs8GXuYZKOLK244bA9/nr9krqCDIFnvPZOBGATbrp8kKS+uv&#10;fKTLSRqVQjiUaKAVGUqtQ9WSwzD3A3Hiaj86lATHRtsRrync9TrPskI77Dg1tDjQR0vVz+nXGZDj&#10;e33Q++Jwk67Yxc9tHn2dGzN9jts3UEJR/sV/7r1N8xf5Eh7fpBP0+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1lVXBAAAA3QAAAA8AAAAAAAAAAAAAAAAAmAIAAGRycy9kb3du&#10;cmV2LnhtbFBLBQYAAAAABAAEAPUAAACGAwAAAAA=&#10;" path="m390,572l,530,,300,209,52,386,r4,572e" fillcolor="#e0a175" stroked="f">
                        <v:path arrowok="t" o:connecttype="custom" o:connectlocs="390,572;0,530;0,300;209,52;386,0;390,572;390,572" o:connectangles="0,0,0,0,0,0,0"/>
                      </v:shape>
                      <v:shape id="Freeform 473" o:spid="_x0000_s1382" style="position:absolute;left:100;top:892;width:704;height:366;visibility:visible;mso-wrap-style:square;v-text-anchor:middle" coordsize="704,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pVpsMA&#10;AADdAAAADwAAAGRycy9kb3ducmV2LnhtbERPTWsCMRC9F/ofwhS81awrlrI1ihQsthfRFfU43Uw3&#10;SzeTJYm6/nsjFHqbx/uc6by3rTiTD41jBaNhBoK4crrhWsGuXD6/gggRWWPrmBRcKcB89vgwxUK7&#10;C2/ovI21SCEcClRgYuwKKUNlyGIYuo44cT/OW4wJ+lpqj5cUbluZZ9mLtNhwajDY0buh6nd7sgo2&#10;y66x+/XhikeZlyV+fZvPD6/U4KlfvIGI1Md/8Z97pdP8cT6B+zfpBD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pVpsMAAADdAAAADwAAAAAAAAAAAAAAAACYAgAAZHJzL2Rv&#10;d25yZXYueG1sUEsFBgAAAAAEAAQA9QAAAIgDAAAAAA==&#10;" path="m703,l82,118,,365,506,317r4,-63l486,254,703,e" fillcolor="#824200" stroked="f">
                        <v:path arrowok="t" o:connecttype="custom" o:connectlocs="703,0;82,118;0,365;506,317;510,254;486,254;703,0;703,0" o:connectangles="0,0,0,0,0,0,0,0"/>
                      </v:shape>
                      <v:shape id="Freeform 474" o:spid="_x0000_s1383" style="position:absolute;left:729;top:1213;width:99;height:66;visibility:visible;mso-wrap-style:square;v-text-anchor:middle" coordsize="9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O52sMA&#10;AADdAAAADwAAAGRycy9kb3ducmV2LnhtbERPzWqDQBC+B/oOyxR6i2stSGKzCVJo6aElRPsAgztR&#10;qzsr7jbq23cDgdzm4/ud3WE2vbjQ6FrLCp6jGARxZXXLtYKf8n29AeE8ssbeMilYyMFh/7DaYabt&#10;xCe6FL4WIYRdhgoa74dMSlc1ZNBFdiAO3NmOBn2AYy31iFMIN71M4jiVBlsODQ0O9NZQ1RV/RsG2&#10;+8Vy+sLl3KVl/5Gn38Nx8Uo9Pc75KwhPs7+Lb+5PHea/JClcvwkn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O52sMAAADdAAAADwAAAAAAAAAAAAAAAACYAgAAZHJzL2Rv&#10;d25yZXYueG1sUEsFBgAAAAAEAAQA9QAAAIgDAAAAAA==&#10;" path="m98,65l40,,,65r98,e" fillcolor="#a13f00" stroked="f">
                        <v:path arrowok="t" o:connecttype="custom" o:connectlocs="98,65;40,0;0,65;98,65;98,65" o:connectangles="0,0,0,0,0"/>
                      </v:shape>
                      <v:shape id="Freeform 475" o:spid="_x0000_s1384" style="position:absolute;left:728;top:1282;width:39;height:67;visibility:visible;mso-wrap-style:square;v-text-anchor:middle" coordsize="3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lmsQA&#10;AADdAAAADwAAAGRycy9kb3ducmV2LnhtbERPTWvCQBC9F/wPywi91Y0RrERXEaFF0UMTRfE2Zsck&#10;mJ0N2a3Gf98tFHqbx/uc2aIztbhT6yrLCoaDCARxbnXFhYLD/uNtAsJ5ZI21ZVLwJAeLee9lhom2&#10;D07pnvlChBB2CSoovW8SKV1ekkE3sA1x4K62NegDbAupW3yEcFPLOIrG0mDFoaHEhlYl5bfs2yjY&#10;8qc+xfq8Szdf2+xi0uPeNrFSr/1uOQXhqfP/4j/3Wof5o/gdfr8JJ8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a5ZrEAAAA3QAAAA8AAAAAAAAAAAAAAAAAmAIAAGRycy9k&#10;b3ducmV2LnhtbFBLBQYAAAAABAAEAPUAAACJAwAAAAA=&#10;" path="m38,r,66l,6,38,e" fillcolor="#ff8100" stroked="f">
                        <v:path arrowok="t" o:connecttype="custom" o:connectlocs="38,0;38,66;0,6;38,0;38,0" o:connectangles="0,0,0,0,0"/>
                      </v:shape>
                      <v:shape id="Freeform 476" o:spid="_x0000_s1385" style="position:absolute;left:728;top:1276;width:100;height:12;visibility:visible;mso-wrap-style:square;v-text-anchor:middle" coordsize="10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lo68gA&#10;AADdAAAADwAAAGRycy9kb3ducmV2LnhtbESPS2vDQAyE74H+h0WFXEKzrguhuFmbUEjIIdA8CqU3&#10;4ZUf1Kt1vZvE+ffRodCbxIxmPi2L0XXqQkNoPRt4niegiEtvW64NfJ7WT6+gQkS22HkmAzcKUOQP&#10;kyVm1l/5QJdjrJWEcMjQQBNjn2kdyoYchrnviUWr/OAwyjrU2g54lXDX6TRJFtphy9LQYE/vDZU/&#10;x7MzsKX96jedLap+5jbrXXXafH1/OGOmj+PqDVSkMf6b/663VvBfUsGVb2QEnd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2WjryAAAAN0AAAAPAAAAAAAAAAAAAAAAAJgCAABk&#10;cnMvZG93bnJldi54bWxQSwUGAAAAAAQABAD1AAAAjQMAAAAA&#10;" path="m99,l2,,,11r94,l99,e" fillcolor="#522210" stroked="f">
                        <v:path arrowok="t" o:connecttype="custom" o:connectlocs="99,0;2,0;0,11;94,11;99,0;99,0" o:connectangles="0,0,0,0,0,0"/>
                      </v:shape>
                      <v:shape id="Freeform 477" o:spid="_x0000_s1386" style="position:absolute;left:766;top:1287;width:57;height:187;visibility:visible;mso-wrap-style:square;v-text-anchor:middle" coordsize="57,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VMfMAA&#10;AADdAAAADwAAAGRycy9kb3ducmV2LnhtbERPTYvCMBC9L/gfwgh7W1MVqlajiLAge9PqfWzGttpM&#10;apOt9d8bQfA2j/c5i1VnKtFS40rLCoaDCARxZnXJuYJD+vszBeE8ssbKMil4kIPVsve1wETbO++o&#10;3ftchBB2CSoovK8TKV1WkEE3sDVx4M62MegDbHKpG7yHcFPJURTF0mDJoaHAmjYFZdf9v1GgWzxX&#10;x8tkmJb4mB5u8d8pS2Olvvvdeg7CU+c/4rd7q8P88WgGr2/CC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2VMfMAAAADdAAAADwAAAAAAAAAAAAAAAACYAgAAZHJzL2Rvd25y&#10;ZXYueG1sUEsFBgAAAAAEAAQA9QAAAIUDAAAAAA==&#10;" path="m56,l,,,186,56,173,56,e" fillcolor="#a16252" stroked="f">
                        <v:path arrowok="t" o:connecttype="custom" o:connectlocs="56,0;0,0;0,186;56,173;56,0;56,0" o:connectangles="0,0,0,0,0,0"/>
                      </v:shape>
                      <v:shape id="Freeform 478" o:spid="_x0000_s1387" style="position:absolute;left:766;top:1288;width:57;height:58;visibility:visible;mso-wrap-style:square;v-text-anchor:middle"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bW5MYA&#10;AADdAAAADwAAAGRycy9kb3ducmV2LnhtbESPQWvCQBCF74X+h2UKvRTdqFQkuooIob1U0PYHDNkx&#10;CWZnY3bUtL++cyj0NsN78943q80QWnOjPjWRHUzGGRjiMvqGKwdfn8VoASYJssc2Mjn4pgSb9ePD&#10;CnMf73yg21EqoyGccnRQi3S5tamsKWAax45YtVPsA4qufWV9j3cND62dZtncBmxYG2rsaFdTeT5e&#10;gwM5vRSH6W7+cdlaebu+/hTVfl849/w0bJdghAb5N/9dv3vFn82UX7/REez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bW5MYAAADdAAAADwAAAAAAAAAAAAAAAACYAgAAZHJz&#10;L2Rvd25yZXYueG1sUEsFBgAAAAAEAAQA9QAAAIsDAAAAAA==&#10;" path="m56,l,,,57r56,l56,e" fillcolor="#7f604f" stroked="f">
                        <v:path arrowok="t" o:connecttype="custom" o:connectlocs="56,0;0,0;0,57;56,57;56,0;56,0" o:connectangles="0,0,0,0,0,0"/>
                      </v:shape>
                      <v:shape id="Freeform 479" o:spid="_x0000_s1388" style="position:absolute;left:769;top:1295;width:49;height:179;visibility:visible;mso-wrap-style:square;v-text-anchor:middle" coordsize="4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hH8AA&#10;AADdAAAADwAAAGRycy9kb3ducmV2LnhtbERPTWvCQBC9F/wPywje6iYVWomuIkLBm2h78TZmxySY&#10;nQ27YxL/fbdQ6G0e73PW29G1qqcQG88G8nkGirj0tuHKwPfX5+sSVBRki61nMvCkCNvN5GWNhfUD&#10;n6g/S6VSCMcCDdQiXaF1LGtyGOe+I07czQeHkmCotA04pHDX6rcse9cOG04NNXa0r6m8nx/OwPBx&#10;DSe5ONrvhA5l6/rjmB+NmU3H3QqU0Cj/4j/3wab5i0UOv9+kE/Tm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hH8AAAADdAAAADwAAAAAAAAAAAAAAAACYAgAAZHJzL2Rvd25y&#10;ZXYueG1sUEsFBgAAAAAEAAQA9QAAAIUDAAAAAA==&#10;" path="m48,165l48,,,,,178e" filled="f" fillcolor="#810000" strokecolor="#522210" strokeweight="2.5pt">
                        <v:path arrowok="t" o:connecttype="custom" o:connectlocs="48,165;48,0;0,0;0,178" o:connectangles="0,0,0,0"/>
                      </v:shape>
                      <v:shape id="Freeform 480" o:spid="_x0000_s1389" style="position:absolute;left:796;top:1306;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lISsUA&#10;AADdAAAADwAAAGRycy9kb3ducmV2LnhtbERPS2vCQBC+F/wPywje6sZHRWJWKRVB0B4aW/E4ZCcP&#10;zc7G7Krpv+8WCr3Nx/ecZNWZWtypdZVlBaNhBII4s7riQsHnYfM8B+E8ssbaMin4JgerZe8pwVjb&#10;B3/QPfWFCCHsYlRQet/EUrqsJINuaBviwOW2NegDbAupW3yEcFPLcRTNpMGKQ0OJDb2VlF3Sm1HQ&#10;ba/X8+h4Wk91fvq6vbzPi3S3V2rQ714XIDx1/l/8597qMH8yGcPvN+EE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KUhKxQAAAN0AAAAPAAAAAAAAAAAAAAAAAJgCAABkcnMv&#10;ZG93bnJldi54bWxQSwUGAAAAAAQABAD1AAAAigMAAAAA&#10;" path="m17,r,44l,44e" filled="f" fillcolor="#810000" strokecolor="#a1a100" strokeweight="2.5pt">
                        <v:path arrowok="t" o:connecttype="custom" o:connectlocs="17,0;17,44;0,44" o:connectangles="0,0,0"/>
                      </v:shape>
                      <v:shape id="Freeform 481" o:spid="_x0000_s1390" style="position:absolute;left:796;top:1308;width:17;height:45;visibility:visible;mso-wrap-style:square;v-text-anchor:middle"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BFhMIA&#10;AADdAAAADwAAAGRycy9kb3ducmV2LnhtbERPTYvCMBC9C/sfwgjeNK1dZK1NRQRBL4J1l70OzdgW&#10;m0lpslr/vVkQvM3jfU62HkwrbtS7xrKCeBaBIC6tbrhS8H3eTb9AOI+ssbVMCh7kYJ1/jDJMtb3z&#10;iW6Fr0QIYZeigtr7LpXSlTUZdDPbEQfuYnuDPsC+krrHewg3rZxH0UIabDg01NjRtqbyWvwZBabY&#10;HOLLfL/9XLrdT6V/48dxaJWajIfNCoSnwb/FL/deh/lJksD/N+EEmT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0EWEwgAAAN0AAAAPAAAAAAAAAAAAAAAAAJgCAABkcnMvZG93&#10;bnJldi54bWxQSwUGAAAAAAQABAD1AAAAhwMAAAAA&#10;" path="m16,r,44l,44e" filled="f" fillcolor="#810000" strokecolor="#522210" strokeweight="2.5pt">
                        <v:path arrowok="t" o:connecttype="custom" o:connectlocs="16,0;16,44;0,44" o:connectangles="0,0,0"/>
                      </v:shape>
                      <v:shape id="Freeform 482" o:spid="_x0000_s1391" style="position:absolute;left:775;top:1306;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1pcUA&#10;AADdAAAADwAAAGRycy9kb3ducmV2LnhtbERPS2vCQBC+C/6HZYTedGN9INFVSktBUA/GVjwO2TGJ&#10;ZmdjdtX033cFwdt8fM+ZLRpTihvVrrCsoN+LQBCnVhecKfjZfXcnIJxH1lhaJgV/5GAxb7dmGGt7&#10;5y3dEp+JEMIuRgW591UspUtzMuh6tiIO3NHWBn2AdSZ1jfcQbkr5HkVjabDg0JBjRZ85pefkahQ0&#10;y8vl1N8fvob6ePi9jjaTLFmtlXrrNB9TEJ4a/xI/3Usd5g8GQ3h8E06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jHWlxQAAAN0AAAAPAAAAAAAAAAAAAAAAAJgCAABkcnMv&#10;ZG93bnJldi54bWxQSwUGAAAAAAQABAD1AAAAigMAAAAA&#10;" path="m17,r,44l,44e" filled="f" fillcolor="#810000" strokecolor="#a1a100" strokeweight="2.5pt">
                        <v:path arrowok="t" o:connecttype="custom" o:connectlocs="17,0;17,44;0,44" o:connectangles="0,0,0"/>
                      </v:shape>
                      <v:shape id="Freeform 483" o:spid="_x0000_s1392" style="position:absolute;left:773;top:1308;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CLMUA&#10;AADdAAAADwAAAGRycy9kb3ducmV2LnhtbERPTWvCQBC9C/0PyxR6000TbSV1Da1FEMSDSbE9Dtkx&#10;Cc3OhuxW4793BaG3ebzPWWSDacWJetdYVvA8iUAQl1Y3XCn4KtbjOQjnkTW2lknBhRxky4fRAlNt&#10;z7ynU+4rEULYpaig9r5LpXRlTQbdxHbEgTva3qAPsK+k7vEcwk0r4yh6kQYbDg01drSqqfzN/4yC&#10;KP5YdcV2H//sbPH6yd/2MDtOlXp6HN7fQHga/L/47t7oMD9JZnD7Jpw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6wIsxQAAAN0AAAAPAAAAAAAAAAAAAAAAAJgCAABkcnMv&#10;ZG93bnJldi54bWxQSwUGAAAAAAQABAD1AAAAigMAAAAA&#10;" path="m17,r,44l,44e" filled="f" fillcolor="#810000" strokecolor="#522210" strokeweight="2.5pt">
                        <v:path arrowok="t" o:connecttype="custom" o:connectlocs="17,0;17,44;0,44" o:connectangles="0,0,0"/>
                      </v:shape>
                      <v:shape id="Freeform 484" o:spid="_x0000_s1393" style="position:absolute;left:796;top:1358;width:18;height:47;visibility:visible;mso-wrap-style:square;v-text-anchor:middle" coordsize="1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mFB8QA&#10;AADdAAAADwAAAGRycy9kb3ducmV2LnhtbERPTWvCQBC9C/6HZYTezKaRSohZpZS2eLPVIHobs9Mk&#10;NDsbsluN/fXdguBtHu9z8tVgWnGm3jWWFTxGMQji0uqGKwXF7m2agnAeWWNrmRRcycFqOR7lmGl7&#10;4U86b30lQgi7DBXU3neZlK6syaCLbEccuC/bG/QB9pXUPV5CuGllEsdzabDh0FBjRy81ld/bH6Pg&#10;8Ho9/j5J3u3f04I/TpzocpMo9TAZnhcgPA3+Lr651zrMn83m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5hQfEAAAA3QAAAA8AAAAAAAAAAAAAAAAAmAIAAGRycy9k&#10;b3ducmV2LnhtbFBLBQYAAAAABAAEAPUAAACJAwAAAAA=&#10;" path="m17,r,46l,46e" filled="f" fillcolor="#810000" strokecolor="#a1a100" strokeweight="2.5pt">
                        <v:path arrowok="t" o:connecttype="custom" o:connectlocs="17,0;17,46;0,46" o:connectangles="0,0,0"/>
                      </v:shape>
                      <v:shape id="Freeform 485" o:spid="_x0000_s1394" style="position:absolute;left:796;top:1360;width:17;height:45;visibility:visible;mso-wrap-style:square;v-text-anchor:middle"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tDh8IA&#10;AADdAAAADwAAAGRycy9kb3ducmV2LnhtbERPTYvCMBC9C/6HMMLeNK2Kut2mIoKgF8G6i9ehGdti&#10;MylN1PrvN8LC3ubxPidd96YRD+pcbVlBPIlAEBdW11wq+D7vxisQziNrbCyTghc5WGfDQYqJtk8+&#10;0SP3pQgh7BJUUHnfJlK6oiKDbmJb4sBdbWfQB9iVUnf4DOGmkdMoWkiDNYeGClvaVlTc8rtRYPLN&#10;Ib5O99v5p9v9lPoSv459o9THqN98gfDU+3/xn3uvw/zZbAnvb8IJMv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60OHwgAAAN0AAAAPAAAAAAAAAAAAAAAAAJgCAABkcnMvZG93&#10;bnJldi54bWxQSwUGAAAAAAQABAD1AAAAhwMAAAAA&#10;" path="m16,r,44l,44e" filled="f" fillcolor="#810000" strokecolor="#522210" strokeweight="2.5pt">
                        <v:path arrowok="t" o:connecttype="custom" o:connectlocs="16,0;16,44;0,44" o:connectangles="0,0,0"/>
                      </v:shape>
                      <v:shape id="Freeform 486" o:spid="_x0000_s1395" style="position:absolute;left:775;top:1358;width:18;height:47;visibility:visible;mso-wrap-style:square;v-text-anchor:middle" coordsize="1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q07sYA&#10;AADdAAAADwAAAGRycy9kb3ducmV2LnhtbESPQWvCQBCF7wX/wzKCt7ox0iLRVURs6a2tStHbmB2T&#10;YHY2ZFeN/fWdg9DbDO/Ne9/MFp2r1ZXaUHk2MBomoIhzbysuDOy2b88TUCEiW6w9k4E7BVjMe08z&#10;zKy/8TddN7FQEsIhQwNljE2mdchLchiGviEW7eRbh1HWttC2xZuEu1qnSfKqHVYsDSU2tCopP28u&#10;zsB+fT/8vmje/rxPdvx15NTmn6kxg363nIKK1MV/8+P6wwr+eCy48o2Mo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q07sYAAADdAAAADwAAAAAAAAAAAAAAAACYAgAAZHJz&#10;L2Rvd25yZXYueG1sUEsFBgAAAAAEAAQA9QAAAIsDAAAAAA==&#10;" path="m17,r,46l,46e" filled="f" fillcolor="#810000" strokecolor="#a1a100" strokeweight="2.5pt">
                        <v:path arrowok="t" o:connecttype="custom" o:connectlocs="17,0;17,46;0,46" o:connectangles="0,0,0"/>
                      </v:shape>
                      <v:shape id="Freeform 487" o:spid="_x0000_s1396" style="position:absolute;left:773;top:1360;width:18;height:45;visibility:visible;mso-wrap-style:square;v-text-anchor:middle" coordsize="1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IKcQA&#10;AADdAAAADwAAAGRycy9kb3ducmV2LnhtbERPS2vCQBC+F/oflhG81Y3Rqo2u4oOCIB40Yj0O2TEJ&#10;zc6G7Krpv3cLhd7m43vObNGaStypcaVlBf1eBII4s7rkXMEp/XybgHAeWWNlmRT8kIPF/PVlhom2&#10;Dz7Q/ehzEULYJaig8L5OpHRZQQZdz9bEgbvaxqAPsMmlbvARwk0l4ygaSYMlh4YCa1oXlH0fb0ZB&#10;FK/Wdbo7xJe9Tccb/rLn9+tQqW6nXU5BeGr9v/jPvdVh/mDwAb/fhBP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mCCnEAAAA3QAAAA8AAAAAAAAAAAAAAAAAmAIAAGRycy9k&#10;b3ducmV2LnhtbFBLBQYAAAAABAAEAPUAAACJAwAAAAA=&#10;" path="m17,r,44l,44e" filled="f" fillcolor="#810000" strokecolor="#522210" strokeweight="2.5pt">
                        <v:path arrowok="t" o:connecttype="custom" o:connectlocs="17,0;17,44;0,44" o:connectangles="0,0,0"/>
                      </v:shape>
                      <v:shape id="Freeform 488" o:spid="_x0000_s1397" style="position:absolute;left:856;top:1326;width:29;height:101;visibility:visible;mso-wrap-style:square;v-text-anchor:middle" coordsize="29,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kmMcA&#10;AADdAAAADwAAAGRycy9kb3ducmV2LnhtbESPQU/DMAyF70j8h8hIXBBLGWigbtkESIXeEBsg7WY1&#10;Ji00TpWkW/n3+IDEzdZ7fu/zajP5Xh0opi6wgatZAYq4CbZjZ+BtV13egUoZ2WIfmAz8UILN+vRk&#10;haUNR36lwzY7JSGcSjTQ5jyUWqemJY9pFgZi0T5D9JhljU7biEcJ972eF8VCe+xYGloc6LGl5ns7&#10;egO34/jR1Oie6we3/5o/xfeLl6oy5vxsul+CyjTlf/PfdW0F//pG+OUbGUG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b5JjHAAAA3QAAAA8AAAAAAAAAAAAAAAAAmAIAAGRy&#10;cy9kb3ducmV2LnhtbFBLBQYAAAAABAAEAPUAAACMAwAAAAA=&#10;" path="m28,1l,,,100,28,95,28,1e" fillcolor="#824200" stroked="f">
                        <v:path arrowok="t" o:connecttype="custom" o:connectlocs="28,1;0,0;0,100;28,95;28,1;28,1" o:connectangles="0,0,0,0,0,0"/>
                      </v:shape>
                      <v:shape id="Freeform 489" o:spid="_x0000_s1398" style="position:absolute;left:859;top:1330;width:24;height:44;visibility:visible;mso-wrap-style:square;v-text-anchor:middle" coordsize="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0bsIA&#10;AADdAAAADwAAAGRycy9kb3ducmV2LnhtbERP32vCMBB+H+x/CDfYm6ZOGVKNMhxlKowx3d6P5toG&#10;m0uXRK3/vRGEvd3H9/Pmy9624kQ+GMcKRsMMBHHptOFawc++GExBhIissXVMCi4UYLl4fJhjrt2Z&#10;v+m0i7VIIRxyVNDE2OVShrIhi2HoOuLEVc5bjAn6WmqP5xRuW/mSZa/SouHU0GBHq4bKw+5oFYw3&#10;/vO3KsyHW5Wei+prS+/mT6nnp/5tBiJSH//Fd/dap/njyQhu36QT5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FLRuwgAAAN0AAAAPAAAAAAAAAAAAAAAAAJgCAABkcnMvZG93&#10;bnJldi54bWxQSwUGAAAAAAQABAD1AAAAhwMAAAAA&#10;" path="m23,2r,41l,43,,,23,2e" fillcolor="#006062" stroked="f">
                        <v:path arrowok="t" o:connecttype="custom" o:connectlocs="23,2;23,43;0,43;0,0;23,2;23,2" o:connectangles="0,0,0,0,0,0"/>
                      </v:shape>
                      <v:shape id="Freeform 490" o:spid="_x0000_s1399" style="position:absolute;left:859;top:1377;width:24;height:45;visibility:visible;mso-wrap-style:square;v-text-anchor:middle" coordsize="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AyNMUA&#10;AADdAAAADwAAAGRycy9kb3ducmV2LnhtbERP22rCQBB9L/gPywi+1Y22VImuIkJtQah4AfFtyI5J&#10;NDsbdtck/ftuodC3OZzrzJedqURDzpeWFYyGCQjizOqScwWn4/vzFIQPyBory6TgmzwsF72nOaba&#10;tryn5hByEUPYp6igCKFOpfRZQQb90NbEkbtaZzBE6HKpHbYx3FRynCRv0mDJsaHAmtYFZffDwyhY&#10;X9qPr2lzmmxXm925vTVuk8mtUoN+t5qBCNSFf/Gf+1PH+S+vY/j9Jp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DI0xQAAAN0AAAAPAAAAAAAAAAAAAAAAAJgCAABkcnMv&#10;ZG93bnJldi54bWxQSwUGAAAAAAQABAD1AAAAigMAAAAA&#10;" path="m23,l,,,44,23,40,23,e" fillcolor="#006062" stroked="f">
                        <v:path arrowok="t" o:connecttype="custom" o:connectlocs="23,0;0,0;0,44;23,40;23,0;23,0" o:connectangles="0,0,0,0,0,0"/>
                      </v:shape>
                      <v:shape id="Freeform 491" o:spid="_x0000_s1400" style="position:absolute;left:680;top:1339;width:59;height:102;visibility:visible;mso-wrap-style:square;v-text-anchor:middle" coordsize="59,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LOMIA&#10;AADdAAAADwAAAGRycy9kb3ducmV2LnhtbERPTWvCQBC9C/6HZQQvpW6qrZToKqVQ9KRoCr0O2ekm&#10;mJ2N2U2M/94VBG/zeJ+zXPe2Eh01vnSs4G2SgCDOnS7ZKPjNfl4/QfiArLFyTAqu5GG9Gg6WmGp3&#10;4QN1x2BEDGGfooIihDqV0ucFWfQTVxNH7t81FkOEjZG6wUsMt5WcJslcWiw5NhRY03dB+enYWgXZ&#10;ueXTR2iNNMlm/pchdfvdi1LjUf+1ABGoD0/xw73Vcf7sfQb3b+IJ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mUs4wgAAAN0AAAAPAAAAAAAAAAAAAAAAAJgCAABkcnMvZG93&#10;bnJldi54bWxQSwUGAAAAAAQABAD1AAAAhwMAAAAA&#10;" path="m58,l,,,101,58,95,58,e" fillcolor="#824200" stroked="f">
                        <v:path arrowok="t" o:connecttype="custom" o:connectlocs="58,0;0,0;0,101;58,95;58,0;58,0" o:connectangles="0,0,0,0,0,0"/>
                      </v:shape>
                      <v:roundrect id="AutoShape 492" o:spid="_x0000_s1401" style="position:absolute;left:709;top:1343;width:26;height:4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vqMYA&#10;AADdAAAADwAAAGRycy9kb3ducmV2LnhtbERPTWvCQBC9C/0PyxR6Ed1YrUh0I0Uo7cFDa0XxNu6O&#10;SWh2NmS3MfrrXaHQ2zze5yyWna1ES40vHSsYDRMQxNqZknMF2++3wQyED8gGK8ek4EIeltlDb4Gp&#10;cWf+onYTchFD2KeooAihTqX0uiCLfuhq4sidXGMxRNjk0jR4juG2ks9JMpUWS44NBda0Kkj/bH6t&#10;Av25u0zp8H5Mjv0XjfVuf13vx0o9PXavcxCBuvAv/nN/mDh/PJnA/Zt4gs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VvqMYAAADdAAAADwAAAAAAAAAAAAAAAACYAgAAZHJz&#10;L2Rvd25yZXYueG1sUEsFBgAAAAAEAAQA9QAAAIsDAAAAAA==&#10;" fillcolor="#006062" stroked="f">
                        <v:textbox inset="0,0,0,0"/>
                      </v:roundrect>
                      <v:shape id="Freeform 493" o:spid="_x0000_s1402" style="position:absolute;left:712;top:1390;width:24;height:40;visibility:visible;mso-wrap-style:square;v-text-anchor:middle" coordsize="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hXMQA&#10;AADdAAAADwAAAGRycy9kb3ducmV2LnhtbERPyW7CMBC9I/EP1lTiBk4LRSjFIAqtxKEXlg8YxUMc&#10;NR4nscnSr68rVeI2T2+d9ba3pWip8YVjBc+zBARx5nTBuYLr5XO6AuEDssbSMSkYyMN2Mx6tMdWu&#10;4xO155CLGMI+RQUmhCqV0meGLPqZq4gjd3ONxRBhk0vdYBfDbSlfkmQpLRYcGwxWtDeUfZ/vVsHN&#10;dvP3n4+v+mCG9rgcdJ1dF7VSk6d+9wYiUB8e4n/3Ucf588Ur/H0TT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koVzEAAAA3QAAAA8AAAAAAAAAAAAAAAAAmAIAAGRycy9k&#10;b3ducmV2LnhtbFBLBQYAAAAABAAEAPUAAACJAwAAAAA=&#10;" path="m23,l,,,39,23,38,23,e" fillcolor="#006062" stroked="f">
                        <v:path arrowok="t" o:connecttype="custom" o:connectlocs="23,0;0,0;0,39;23,38;23,0;23,0" o:connectangles="0,0,0,0,0,0"/>
                      </v:shape>
                      <v:roundrect id="AutoShape 494" o:spid="_x0000_s1403" style="position:absolute;left:682;top:1343;width:26;height:4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tURMYA&#10;AADdAAAADwAAAGRycy9kb3ducmV2LnhtbERPS2vCQBC+C/6HZYRepG6sNZTUVaRQ7KGH+iDS27g7&#10;JsHsbMiuGvvru4WCt/n4njNbdLYWF2p95VjBeJSAINbOVFwo2G3fH19A+IBssHZMCm7kYTHv92aY&#10;GXflNV02oRAxhH2GCsoQmkxKr0uy6EeuIY7c0bUWQ4RtIU2L1xhua/mUJKm0WHFsKLGht5L0aXO2&#10;CvRXfkvpe3VIDsOpxibf/3zuJ0o9DLrlK4hAXbiL/90fJs6fPKfw9008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tURMYAAADdAAAADwAAAAAAAAAAAAAAAACYAgAAZHJz&#10;L2Rvd25yZXYueG1sUEsFBgAAAAAEAAQA9QAAAIsDAAAAAA==&#10;" fillcolor="#006062" stroked="f">
                        <v:textbox inset="0,0,0,0"/>
                      </v:roundrect>
                      <v:shape id="Freeform 495" o:spid="_x0000_s1404" style="position:absolute;left:684;top:1390;width:25;height:45;visibility:visible;mso-wrap-style:square;v-text-anchor:middle" coordsize="2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w/MQA&#10;AADdAAAADwAAAGRycy9kb3ducmV2LnhtbERPTWvCQBC9C/0PyxR6003bYNvoJog02Itg1Yu3ITsm&#10;abOzIbtN4r/vCoK3ebzPWWajaURPnastK3ieRSCIC6trLhUcD/n0HYTzyBoby6TgQg6y9GGyxETb&#10;gb+p3/tShBB2CSqovG8TKV1RkUE3sy1x4M62M+gD7EqpOxxCuGnkSxTNpcGaQ0OFLa0rKn73f0bB&#10;ULd4yje2t8ePn208/1ydDuudUk+P42oBwtPo7+Kb+0uH+a/xG1y/CS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58PzEAAAA3QAAAA8AAAAAAAAAAAAAAAAAmAIAAGRycy9k&#10;b3ducmV2LnhtbFBLBQYAAAAABAAEAPUAAACJAwAAAAA=&#10;" path="m24,l,,,44,24,42,24,e" fillcolor="#006062" stroked="f">
                        <v:path arrowok="t" o:connecttype="custom" o:connectlocs="24,0;0,0;0,44;24,42;24,0;24,0" o:connectangles="0,0,0,0,0,0"/>
                      </v:shape>
                      <v:shape id="Freeform 496" o:spid="_x0000_s1405" style="position:absolute;left:284;top:1273;width:143;height:190;visibility:visible;mso-wrap-style:square;v-text-anchor:middle" coordsize="14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YyEMUA&#10;AADdAAAADwAAAGRycy9kb3ducmV2LnhtbESPQWvCQBCF74X+h2UKvdVNWxEbXUVEoSdBDfY6ZMck&#10;mJ0Nu2uM/75zELzN8N689818ObhW9RRi49nA5ygDRVx623BloDhuP6agYkK22HomA3eKsFy8vswx&#10;t/7Ge+oPqVISwjFHA3VKXa51LGtyGEe+Ixbt7IPDJGuotA14k3DX6q8sm2iHDUtDjR2tayovh6sz&#10;sPmxpxQuu+P6et/29m9TrIamMOb9bVjNQCUa0tP8uP61gv89Flz5Rk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jIQxQAAAN0AAAAPAAAAAAAAAAAAAAAAAJgCAABkcnMv&#10;ZG93bnJldi54bWxQSwUGAAAAAAQABAD1AAAAigMAAAAA&#10;" path="m142,l,,,15r8,l8,165r-8,l,180r142,9l142,174r-8,l134,17r8,l142,e" fillcolor="#412000" stroked="f">
                        <v:path arrowok="t" o:connecttype="custom" o:connectlocs="142,0;0,0;0,15;8,15;8,165;0,165;0,180;142,189;142,174;134,174;134,17;142,17;142,0;142,0" o:connectangles="0,0,0,0,0,0,0,0,0,0,0,0,0,0"/>
                      </v:shape>
                      <v:shape id="Freeform 497" o:spid="_x0000_s1406" style="position:absolute;left:281;top:1267;width:144;height:191;visibility:visible;mso-wrap-style:square;v-text-anchor:middle" coordsize="144,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g6k8QA&#10;AADdAAAADwAAAGRycy9kb3ducmV2LnhtbERPTWvCQBC9C/6HZYTedNO0lDa6igjSFIrEVBBvQ3aa&#10;BLOzIbsm6b/vCoXe5vE+Z7UZTSN66lxtWcHjIgJBXFhdc6ng9LWfv4JwHlljY5kU/JCDzXo6WWGi&#10;7cBH6nNfihDCLkEFlfdtIqUrKjLoFrYlDty37Qz6ALtS6g6HEG4aGUfRizRYc2iosKVdRcU1vxkF&#10;x0O2v7pbHF/eTX7Wacbl5wcr9TAbt0sQnkb/L/5zpzrMf3p+g/s34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OpPEAAAA3QAAAA8AAAAAAAAAAAAAAAAAmAIAAGRycy9k&#10;b3ducmV2LnhtbFBLBQYAAAAABAAEAPUAAACJAwAAAAA=&#10;" path="m143,2l,,,16r8,l8,167r-8,l,181r143,9l143,176r-8,l135,20r8,l143,2e" fillcolor="#ffc281" stroked="f">
                        <v:path arrowok="t" o:connecttype="custom" o:connectlocs="143,2;0,0;0,16;8,16;8,167;0,167;0,181;143,190;143,176;135,176;135,20;143,20;143,2;143,2" o:connectangles="0,0,0,0,0,0,0,0,0,0,0,0,0,0"/>
                      </v:shape>
                      <v:shape id="Freeform 498" o:spid="_x0000_s1407" style="position:absolute;left:354;top:1288;width:43;height:151;visibility:visible;mso-wrap-style:square;v-text-anchor:middle" coordsize="43,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tjMcA&#10;AADdAAAADwAAAGRycy9kb3ducmV2LnhtbESPT0/CQBDF7yZ+h82YeINtMRJTWIjRaJQLiiRch+7Q&#10;FruzTXftn2/PHEi8zeS9ee83y/XgatVRGyrPBtJpAoo497biwsD+523yBCpEZIu1ZzIwUoD16vZm&#10;iZn1PX9Tt4uFkhAOGRooY2wyrUNeksMw9Q2xaCffOoyytoW2LfYS7mo9S5K5dlixNJTY0EtJ+e/u&#10;zxk4H1973Hdf+edmHGdpejht5u9bY+7vhucFqEhD/Ddfrz+s4D88Cr98IyPo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8SrYzHAAAA3QAAAA8AAAAAAAAAAAAAAAAAmAIAAGRy&#10;cy9kb3ducmV2LnhtbFBLBQYAAAAABAAEAPUAAACMAwAAAAA=&#10;" path="m42,2l,,,148r42,2l42,2e" fillcolor="#522210" stroked="f">
                        <v:path arrowok="t" o:connecttype="custom" o:connectlocs="42,2;0,0;0,148;42,150;42,2;42,2" o:connectangles="0,0,0,0,0,0"/>
                      </v:shape>
                      <v:shape id="Freeform 499" o:spid="_x0000_s1408" style="position:absolute;left:358;top:1299;width:41;height:136;visibility:visible;mso-wrap-style:square;v-text-anchor:middle" coordsize="4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VsO8MA&#10;AADdAAAADwAAAGRycy9kb3ducmV2LnhtbERP32vCMBB+F/wfwgl707QOnXZGEdlA9iC0G/h6NLem&#10;2Fxqkmn33y+Dwd7u4/t5m91gO3EjH1rHCvJZBoK4drrlRsHH++t0BSJEZI2dY1LwTQF22/Fog4V2&#10;dy7pVsVGpBAOBSowMfaFlKE2ZDHMXE+cuE/nLcYEfSO1x3sKt52cZ9lSWmw5NRjs6WCovlRfVsHy&#10;+nIqT2Te/Dxv45P1q/K8rpV6mAz7ZxCRhvgv/nMfdZr/uMjh95t0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VsO8MAAADdAAAADwAAAAAAAAAAAAAAAACYAgAAZHJzL2Rv&#10;d25yZXYueG1sUEsFBgAAAAAEAAQA9QAAAIgDAAAAAA==&#10;" path="m40,l,,,135r40,l40,e" fillcolor="#b1b1d2" stroked="f">
                        <v:path arrowok="t" o:connecttype="custom" o:connectlocs="40,0;0,0;0,135;40,135;40,0;40,0" o:connectangles="0,0,0,0,0,0"/>
                      </v:shape>
                      <v:shape id="Freeform 500" o:spid="_x0000_s1409" style="position:absolute;left:304;top:1287;width:44;height:150;visibility:visible;mso-wrap-style:square;v-text-anchor:middle" coordsize="44,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isv8QA&#10;AADdAAAADwAAAGRycy9kb3ducmV2LnhtbERPS2sCMRC+F/ofwhS81WwVS1mNIkXBg1jc+rgOm+lm&#10;6WaybKIb/70pFLzNx/ec2SLaRlyp87VjBW/DDARx6XTNlYLD9/r1A4QPyBobx6TgRh4W8+enGeba&#10;9bynaxEqkULY56jAhNDmUvrSkEU/dC1x4n5cZzEk2FVSd9incNvIUZa9S4s1pwaDLX0aKn+Li1Ww&#10;uZjj9uu4XZ3Oq11f4DLGXbFXavASl1MQgWJ4iP/dG53mjycj+PsmnS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IrL/EAAAA3QAAAA8AAAAAAAAAAAAAAAAAmAIAAGRycy9k&#10;b3ducmV2LnhtbFBLBQYAAAAABAAEAPUAAACJAwAAAAA=&#10;" path="m43,1l,,,147r43,2l43,1e" fillcolor="#522210" stroked="f">
                        <v:path arrowok="t" o:connecttype="custom" o:connectlocs="43,1;0,0;0,147;43,149;43,1;43,1" o:connectangles="0,0,0,0,0,0"/>
                      </v:shape>
                      <v:shape id="Freeform 501" o:spid="_x0000_s1410" style="position:absolute;left:309;top:1295;width:42;height:140;visibility:visible;mso-wrap-style:square;v-text-anchor:middle" coordsize="42,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n4X8IA&#10;AADdAAAADwAAAGRycy9kb3ducmV2LnhtbERPS4vCMBC+C/sfwizsRTT1sSLVKOuC4MGLbvU8NGNb&#10;bCbdJGr990YQvM3H95z5sjW1uJLzlWUFg34Cgji3uuJCQfa37k1B+ICssbZMCu7kYbn46Mwx1fbG&#10;O7ruQyFiCPsUFZQhNKmUPi/JoO/bhjhyJ+sMhghdIbXDWww3tRwmyUQarDg2lNjQb0n5eX8xCg65&#10;W8nh/2DrM308ZXey0y6Olfr6bH9mIAK14S1+uTc6zh99j+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fhfwgAAAN0AAAAPAAAAAAAAAAAAAAAAAJgCAABkcnMvZG93&#10;bnJldi54bWxQSwUGAAAAAAQABAD1AAAAhwMAAAAA&#10;" path="m41,3l,,,137r41,2l41,3e" fillcolor="#b1b1d2" stroked="f">
                        <v:path arrowok="t" o:connecttype="custom" o:connectlocs="41,3;0,0;0,137;41,139;41,3;41,3" o:connectangles="0,0,0,0,0,0"/>
                      </v:shape>
                      <v:shape id="Freeform 502" o:spid="_x0000_s1411" style="position:absolute;left:295;top:1396;width:104;height:3;visibility:visible;mso-wrap-style:square;v-text-anchor:middle" coordsize="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ynJMYA&#10;AADdAAAADwAAAGRycy9kb3ducmV2LnhtbERPS2vCQBC+C/0PyxS8SN34KppmI0VRevCibQ+9Ddkx&#10;SZudDdk1Rn+9WxC8zcf3nGTZmUq01LjSsoLRMAJBnFldcq7g63PzMgfhPLLGyjIpuJCDZfrUSzDW&#10;9sx7ag8+FyGEXYwKCu/rWEqXFWTQDW1NHLijbQz6AJtc6gbPIdxUchxFr9JgyaGhwJpWBWV/h5NR&#10;kFXfi/Vvu+frZOt3o3J+/YkGa6X6z937GwhPnX+I7+4PHeZPZlP4/yac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ynJMYAAADdAAAADwAAAAAAAAAAAAAAAACYAgAAZHJz&#10;L2Rvd25yZXYueG1sUEsFBgAAAAAEAAQA9QAAAIsDAAAAAA==&#10;" path="m103,2l,,103,2e" filled="f" fillcolor="#810000" strokeweight="2.5pt">
                        <v:path arrowok="t" o:connecttype="custom" o:connectlocs="103,2;0,0;103,2" o:connectangles="0,0,0"/>
                      </v:shape>
                      <v:shape id="Freeform 503" o:spid="_x0000_s1412" style="position:absolute;left:296;top:1318;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9xmMEA&#10;AADdAAAADwAAAGRycy9kb3ducmV2LnhtbERPyWrDMBC9F/IPYgK91XJSVIoTJYRAoJce6hZ6HayJ&#10;7cQaGUne/r4qFHqbx1tnf5xtJ0byoXWsYZPlIIgrZ1quNXx9Xp5eQYSIbLBzTBoWCnA8rB72WBg3&#10;8QeNZaxFCuFQoIYmxr6QMlQNWQyZ64kTd3XeYkzQ19J4nFK47eQ2z1+kxZZTQ4M9nRuq7uVgNbz7&#10;myqXaRiv33KR01AH5VWl9eN6Pu1ARJrjv/jP/WbS/Gel4PebdII8/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cZjBAAAA3QAAAA8AAAAAAAAAAAAAAAAAmAIAAGRycy9kb3du&#10;cmV2LnhtbFBLBQYAAAAABAAEAPUAAACGAwAAAAA=&#10;" path="m102,l,,102,e" filled="f" fillcolor="#810000" strokeweight="2.5pt">
                        <v:path arrowok="t" o:connecttype="custom" o:connectlocs="102,0;0,0;102,0" o:connectangles="0,0,0"/>
                      </v:shape>
                      <v:shape id="Freeform 504" o:spid="_x0000_s1413" style="position:absolute;left:295;top:1358;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3v78EA&#10;AADdAAAADwAAAGRycy9kb3ducmV2LnhtbERPS4vCMBC+L/gfwgh7W1NXKlKNIoKwFw92F7wOzdhW&#10;m0lJ0te/3wgLe5uP7zm7w2ga0ZPztWUFy0UCgriwuuZSwc/3+WMDwgdkjY1lUjCRh8N+9rbDTNuB&#10;r9TnoRQxhH2GCqoQ2kxKX1Rk0C9sSxy5u3UGQ4SulNrhEMNNIz+TZC0N1hwbKmzpVFHxzDuj4OIe&#10;aT4NXX+/yUkOXelTlxZKvc/H4xZEoDH8i//cXzrOX6VreH0TT5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N7+/BAAAA3QAAAA8AAAAAAAAAAAAAAAAAmAIAAGRycy9kb3du&#10;cmV2LnhtbFBLBQYAAAAABAAEAPUAAACGAwAAAAA=&#10;" path="m102,l,,102,e" filled="f" fillcolor="#810000" strokeweight="2.5pt">
                        <v:path arrowok="t" o:connecttype="custom" o:connectlocs="102,0;0,0;102,0" o:connectangles="0,0,0"/>
                      </v:shape>
                      <v:shape id="Freeform 505" o:spid="_x0000_s1414" style="position:absolute;left:383;top:1290;width:1;height:164;visibility:visible;mso-wrap-style:square;v-text-anchor:middle" coordsize="1,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kqLMQA&#10;AADdAAAADwAAAGRycy9kb3ducmV2LnhtbERPTWsCMRC9F/wPYQQvpWa1VNutUYpQtHhyW3oeNtPN&#10;4mayTVJN/fVNQfA2j/c5i1WynTiSD61jBZNxAYK4drrlRsHH++vdI4gQkTV2jknBLwVYLQc3Cyy1&#10;O/GejlVsRA7hUKICE2NfShlqQxbD2PXEmfty3mLM0DdSezzlcNvJaVHMpMWWc4PBntaG6kP1YxWs&#10;P7dnk3C/SfOn5ny72e3eqm+v1GiYXp5BRErxKr64tzrPv3+Yw/83+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KizEAAAA3QAAAA8AAAAAAAAAAAAAAAAAmAIAAGRycy9k&#10;b3ducmV2LnhtbFBLBQYAAAAABAAEAPUAAACJAwAAAAA=&#10;" path="m,l,163,,e" filled="f" fillcolor="#810000" strokeweight="2.5pt">
                        <v:path arrowok="t" o:connecttype="custom" o:connectlocs="0,0;0,163;0,0" o:connectangles="0,0,0"/>
                      </v:shape>
                      <v:shape id="Freeform 506" o:spid="_x0000_s1415" style="position:absolute;left:368;top:1290;width:1;height:164;visibility:visible;mso-wrap-style:square;v-text-anchor:middle" coordsize="1,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XscA&#10;AADdAAAADwAAAGRycy9kb3ducmV2LnhtbESPT0sDMRDF74LfIYzgRWxWxX9r0yIFaaWnrqXnYTNu&#10;FjeTNYlt7Kd3DkJvM7w37/1mOi9+UHuKqQ9s4GZSgSJug+25M7D9eLt+ApUyssUhMBn4pQTz2fnZ&#10;FGsbDryhfZM7JSGcajTgch5rrVPryGOahJFYtM8QPWZZY6dtxIOE+0HfVtWD9tizNDgcaeGo/Wp+&#10;vIHFbnV0BTfL8vjcHa+W6/V78x2Nubwory+gMpV8Mv9fr6zg390LrnwjI+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2vl7HAAAA3QAAAA8AAAAAAAAAAAAAAAAAmAIAAGRy&#10;cy9kb3ducmV2LnhtbFBLBQYAAAAABAAEAPUAAACMAwAAAAA=&#10;" path="m,l,163,,e" filled="f" fillcolor="#810000" strokeweight="2.5pt">
                        <v:path arrowok="t" o:connecttype="custom" o:connectlocs="0,0;0,163;0,0" o:connectangles="0,0,0"/>
                      </v:shape>
                      <v:shape id="Freeform 507" o:spid="_x0000_s1416" style="position:absolute;left:334;top:1288;width:1;height:165;visibility:visible;mso-wrap-style:square;v-text-anchor:middle" coordsize="1,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qxSMYA&#10;AADdAAAADwAAAGRycy9kb3ducmV2LnhtbERPTWvCQBC9F/wPyxS8lGZTRanRVUqgVg8K2lDobcxO&#10;k9jsbMiuGv99VxB6m8f7nNmiM7U4U+sqywpeohgEcW51xYWC7PP9+RWE88gaa8uk4EoOFvPewwwT&#10;bS+8o/PeFyKEsEtQQel9k0jp8pIMusg2xIH7sa1BH2BbSN3iJYSbWg7ieCwNVhwaSmwoLSn/3Z+M&#10;guPT9/KwztJdauSXq7bNZP1hN0r1H7u3KQhPnf8X390rHeYPRxO4fRNO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qxSMYAAADdAAAADwAAAAAAAAAAAAAAAACYAgAAZHJz&#10;L2Rvd25yZXYueG1sUEsFBgAAAAAEAAQA9QAAAIsDAAAAAA==&#10;" path="m,l,164,,e" filled="f" fillcolor="#810000" strokeweight="2.5pt">
                        <v:path arrowok="t" o:connecttype="custom" o:connectlocs="0,0;0,164;0,0" o:connectangles="0,0,0"/>
                      </v:shape>
                      <v:shape id="Freeform 508" o:spid="_x0000_s1417" style="position:absolute;left:319;top:1290;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t9QsgA&#10;AADdAAAADwAAAGRycy9kb3ducmV2LnhtbESPQWvCQBCF7wX/wzKCl1I3WhCJrhIKBVFaWq0Hb0N2&#10;TILZ2bC7atpf3zkUepvhvXnvm+W6d626UYiNZwOTcQaKuPS24crA1+H1aQ4qJmSLrWcy8E0R1qvB&#10;wxJz6+/8Sbd9qpSEcMzRQJ1Sl2sdy5ocxrHviEU7++AwyRoqbQPeJdy1epplM+2wYWmosaOXmsrL&#10;/uoMzENh347l6We3fdxOC/3+cT0fCmNGw75YgErUp3/z3/XGCv7zTPjlGxlBr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q31CyAAAAN0AAAAPAAAAAAAAAAAAAAAAAJgCAABk&#10;cnMvZG93bnJldi54bWxQSwUGAAAAAAQABAD1AAAAjQMAAAAA&#10;" path="m,l,162,,e" filled="f" fillcolor="#810000" strokeweight="2.5pt">
                        <v:path arrowok="t" o:connecttype="custom" o:connectlocs="0,0;0,162;0,0" o:connectangles="0,0,0"/>
                      </v:shape>
                      <v:shape id="Freeform 509" o:spid="_x0000_s1418" style="position:absolute;left:295;top:1316;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uecMUA&#10;AADdAAAADwAAAGRycy9kb3ducmV2LnhtbERPS2vCQBC+C/6HZYRepG58EErqKioIHgTbWMHjkJ0m&#10;wexsyK4m9de7QsHbfHzPmS87U4kbNa60rGA8ikAQZ1aXnCv4OW7fP0A4j6yxskwK/sjBctHvzTHR&#10;tuVvuqU+FyGEXYIKCu/rREqXFWTQjWxNHLhf2xj0ATa51A22IdxUchJFsTRYcmgosKZNQdklvRoF&#10;u+v+/JUey9Nlu54e4tns3g6ru1Jvg271CcJT51/if/dOh/nTeAzPb8IJ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55wxQAAAN0AAAAPAAAAAAAAAAAAAAAAAJgCAABkcnMv&#10;ZG93bnJldi54bWxQSwUGAAAAAAQABAD1AAAAigMAAAAA&#10;" path="m102,l,,102,e" filled="f" fillcolor="#810000" strokecolor="#a16252" strokeweight="2.5pt">
                        <v:path arrowok="t" o:connecttype="custom" o:connectlocs="102,0;0,0;102,0" o:connectangles="0,0,0"/>
                      </v:shape>
                      <v:shape id="Freeform 510" o:spid="_x0000_s1419" style="position:absolute;left:295;top:1356;width:103;height:1;visibility:visible;mso-wrap-style:square;v-text-anchor:middle" coordsize="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AB8UA&#10;AADdAAAADwAAAGRycy9kb3ducmV2LnhtbERPTWvCQBC9F/wPywi9FN1UJUh0FS0IHoTWqOBxyI5J&#10;MDsbsqtJ/fVuoeBtHu9z5svOVOJOjSstK/gcRiCIM6tLzhUcD5vBFITzyBory6TglxwsF723OSba&#10;tryne+pzEULYJaig8L5OpHRZQQbd0NbEgbvYxqAPsMmlbrAN4aaSoyiKpcGSQ0OBNX0VlF3Tm1Gw&#10;ve3OP+mhPF036/F3PJk82o/qodR7v1vNQHjq/Ev8797qMH8cj+Dvm3CC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QAHxQAAAN0AAAAPAAAAAAAAAAAAAAAAAJgCAABkcnMv&#10;ZG93bnJldi54bWxQSwUGAAAAAAQABAD1AAAAigMAAAAA&#10;" path="m102,l,,102,e" filled="f" fillcolor="#810000" strokecolor="#a16252" strokeweight="2.5pt">
                        <v:path arrowok="t" o:connecttype="custom" o:connectlocs="102,0;0,0;102,0" o:connectangles="0,0,0"/>
                      </v:shape>
                      <v:shape id="Freeform 511" o:spid="_x0000_s1420" style="position:absolute;left:294;top:1394;width:105;height:5;visibility:visible;mso-wrap-style:square;v-text-anchor:middle" coordsize="1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KNcMA&#10;AADdAAAADwAAAGRycy9kb3ducmV2LnhtbERP22oCMRB9F/yHMEJfimZbwcpqlGIpFfWlqx8wbGYv&#10;uJksSVy3fr0RCr7N4Vxnue5NIzpyvras4G2SgCDOra65VHA6fo/nIHxA1thYJgV/5GG9Gg6WmGp7&#10;5V/qslCKGMI+RQVVCG0qpc8rMugntiWOXGGdwRChK6V2eI3hppHvSTKTBmuODRW2tKkoP2cXo+B2&#10;cdmh/fja37oNFsXuh2yyf1XqZdR/LkAE6sNT/O/e6jh/OpvC45t4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dKNcMAAADdAAAADwAAAAAAAAAAAAAAAACYAgAAZHJzL2Rv&#10;d25yZXYueG1sUEsFBgAAAAAEAAQA9QAAAIgDAAAAAA==&#10;" path="m104,4l,,104,4e" filled="f" fillcolor="#810000" strokecolor="#a16252" strokeweight="2.5pt">
                        <v:path arrowok="t" o:connecttype="custom" o:connectlocs="104,4;0,0;104,4" o:connectangles="0,0,0"/>
                      </v:shape>
                      <v:shape id="Freeform 512" o:spid="_x0000_s1421" style="position:absolute;left:383;top:1290;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hxsMA&#10;AADdAAAADwAAAGRycy9kb3ducmV2LnhtbERPTYvCMBC9C/6HMMLeNHVXRKqpiIvgaUXrwePQjG1p&#10;M6lNtF1/vREW9jaP9zmrdW9q8aDWlZYVTCcRCOLM6pJzBed0N16AcB5ZY22ZFPySg3UyHKww1rbj&#10;Iz1OPhchhF2MCgrvm1hKlxVk0E1sQxy4q20N+gDbXOoWuxBuavkZRXNpsOTQUGBD24Ky6nQ3ChZp&#10;6Y5Nd/s2fP+ZPTfd+XK4VUp9jPrNEoSn3v+L/9x7HeZ/zWfw/iacIJ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lhxsMAAADdAAAADwAAAAAAAAAAAAAAAACYAgAAZHJzL2Rv&#10;d25yZXYueG1sUEsFBgAAAAAEAAQA9QAAAIgDAAAAAA==&#10;" path="m,l,162,,e" filled="f" fillcolor="#810000" strokecolor="#a16252" strokeweight="2.5pt">
                        <v:path arrowok="t" o:connecttype="custom" o:connectlocs="0,0;0,162;0,0" o:connectangles="0,0,0"/>
                      </v:shape>
                      <v:shape id="Freeform 513" o:spid="_x0000_s1422" style="position:absolute;left:367;top:1290;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XEXcMA&#10;AADdAAAADwAAAGRycy9kb3ducmV2LnhtbERPS4vCMBC+L/gfwgjetqm6itRGEZcFTy4+Dh6HZmyL&#10;zaQ20VZ//WZB8DYf33PSZWcqcafGlZYVDKMYBHFmdcm5guPh53MGwnlkjZVlUvAgB8tF7yPFRNuW&#10;d3Tf+1yEEHYJKii8rxMpXVaQQRfZmjhwZ9sY9AE2udQNtiHcVHIUx1NpsOTQUGBN64Kyy/5mFMwO&#10;pdvV7fXb8G379Vy1x9Pv9aLUoN+t5iA8df4tfrk3OswfTyfw/0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XEXcMAAADdAAAADwAAAAAAAAAAAAAAAACYAgAAZHJzL2Rv&#10;d25yZXYueG1sUEsFBgAAAAAEAAQA9QAAAIgDAAAAAA==&#10;" path="m,l,162,,e" filled="f" fillcolor="#810000" strokecolor="#a16252" strokeweight="2.5pt">
                        <v:path arrowok="t" o:connecttype="custom" o:connectlocs="0,0;0,162;0,0" o:connectangles="0,0,0"/>
                      </v:shape>
                      <v:shape id="Freeform 514" o:spid="_x0000_s1423" style="position:absolute;left:334;top:1288;width:1;height:163;visibility:visible;mso-wrap-style:square;v-text-anchor:middle" coordsize="1,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daKsMA&#10;AADdAAAADwAAAGRycy9kb3ducmV2LnhtbERPTWvCQBC9F/oflil4q5u2EiR1laAUelI0OfQ4ZKdJ&#10;MDubZFcT/fWuIHibx/ucxWo0jThT72rLCj6mEQjiwuqaSwV59vM+B+E8ssbGMim4kIPV8vVlgYm2&#10;A+/pfPClCCHsElRQed8mUrqiIoNualviwP3b3qAPsC+l7nEI4aaRn1EUS4M1h4YKW1pXVBwPJ6Ng&#10;ntVu3w7dxvBpO7umQ/63645KTd7G9BuEp9E/xQ/3rw7zv+IY7t+E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5daKsMAAADdAAAADwAAAAAAAAAAAAAAAACYAgAAZHJzL2Rv&#10;d25yZXYueG1sUEsFBgAAAAAEAAQA9QAAAIgDAAAAAA==&#10;" path="m,l,162,,e" filled="f" fillcolor="#810000" strokecolor="#a16252" strokeweight="2.5pt">
                        <v:path arrowok="t" o:connecttype="custom" o:connectlocs="0,0;0,162;0,0" o:connectangles="0,0,0"/>
                      </v:shape>
                      <v:shape id="Freeform 515" o:spid="_x0000_s1424" style="position:absolute;left:319;top:1290;width:1;height:161;visibility:visible;mso-wrap-style:square;v-text-anchor:middle" coordsize="1,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iMUcIA&#10;AADdAAAADwAAAGRycy9kb3ducmV2LnhtbERPzWqDQBC+B/oOyxR6i2vbEIt1FdsSyKGXJnmAwZ26&#10;ojsr7saYt88GCr3Nx/c7RbXYQcw0+c6xguckBUHcON1xq+B03K3fQPiArHFwTAqu5KEqH1YF5tpd&#10;+IfmQ2hFDGGfowITwphL6RtDFn3iRuLI/brJYohwaqWe8BLD7SBf0nQrLXYcGwyO9Gmo6Q9nq6B2&#10;mz19HHd2/O7N4OevrD3PmVJPj0v9DiLQEv7Ff+69jvNftxncv4kny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IxRwgAAAN0AAAAPAAAAAAAAAAAAAAAAAJgCAABkcnMvZG93&#10;bnJldi54bWxQSwUGAAAAAAQABAD1AAAAhwMAAAAA&#10;" path="m,l,160,,e" filled="f" fillcolor="#810000" strokecolor="#a16252" strokeweight="2.5pt">
                        <v:path arrowok="t" o:connecttype="custom" o:connectlocs="0,0;0,160;0,0" o:connectangles="0,0,0"/>
                      </v:shape>
                      <v:shape id="Freeform 516" o:spid="_x0000_s1425" style="position:absolute;left:287;top:1285;width:131;height:156;visibility:visible;mso-wrap-style:square;v-text-anchor:middle" coordsize="1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SpzMYA&#10;AADdAAAADwAAAGRycy9kb3ducmV2LnhtbESPQWvCQBCF74L/YRmhN93UliDRVYq20F6KpvXgbciO&#10;2WB2NmS3mv77zqHgbYb35r1vVpvBt+pKfWwCG3icZaCIq2Abrg18f71NF6BiQrbYBiYDvxRhsx6P&#10;VljYcOMDXctUKwnhWKABl1JXaB0rRx7jLHTEop1D7zHJ2tfa9niTcN/qeZbl2mPD0uCwo62j6lL+&#10;eAOch2eqztiedq/HvTt+fsRdfjLmYTK8LEElGtLd/H/9bgX/KRdc+UZG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SpzMYAAADdAAAADwAAAAAAAAAAAAAAAACYAgAAZHJz&#10;L2Rvd25yZXYueG1sUEsFBgAAAAAEAAQA9QAAAIsDAAAAAA==&#10;" path="m130,2r-19,l111,153,68,151,68,,60,r,151l18,149,18,,,,,153r130,2l130,2e" fillcolor="#824200" stroked="f">
                        <v:path arrowok="t" o:connecttype="custom" o:connectlocs="130,2;111,2;111,153;68,151;68,0;60,0;60,151;18,149;18,0;0,0;0,153;130,155;130,2;130,2" o:connectangles="0,0,0,0,0,0,0,0,0,0,0,0,0,0"/>
                      </v:shape>
                      <v:shape id="Freeform 517" o:spid="_x0000_s1426" style="position:absolute;left:284;top:1283;width:133;height:158;visibility:visible;mso-wrap-style:square;v-text-anchor:middle" coordsize="133,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5mMMA&#10;AADdAAAADwAAAGRycy9kb3ducmV2LnhtbERPzU4CMRC+m/gOzZhwk66woK4UsmAk3kD0ASbbYbu6&#10;nW7aCitPT0lIvM2X73dmi9624kA+NI4VPAwzEMSV0w3XCr4+3+6fQISIrLF1TAr+KMBifnszw0K7&#10;I3/QYRdrkUI4FKjAxNgVUobKkMUwdB1x4vbOW4wJ+lpqj8cUbls5yrKptNhwajDY0cpQ9bP7tQpo&#10;uZ7Eclv670dcbUz+mvNpnys1uOvLFxCR+vgvvrrfdZo/nj7D5Zt0gpy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5mMMAAADdAAAADwAAAAAAAAAAAAAAAACYAgAAZHJzL2Rv&#10;d25yZXYueG1sUEsFBgAAAAAEAAQA9QAAAIgDAAAAAA==&#10;" path="m132,2r-19,l112,155,70,153,70,,61,r,151l21,151,21,,,,,155r132,2l132,2e" fillcolor="#a16252" stroked="f">
                        <v:path arrowok="t" o:connecttype="custom" o:connectlocs="132,2;113,2;112,155;70,153;70,0;61,0;61,151;21,151;21,0;0,0;0,155;132,157;132,2;132,2" o:connectangles="0,0,0,0,0,0,0,0,0,0,0,0,0,0"/>
                      </v:shape>
                      <v:shape id="Freeform 518" o:spid="_x0000_s1427" style="position:absolute;left:410;top:1294;width:1;height:65;visibility:visible;mso-wrap-style:square;v-text-anchor:middle"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n4c8UA&#10;AADdAAAADwAAAGRycy9kb3ducmV2LnhtbESP0WrCQBBF3wv+wzJC3+rGFtIaXUULQqEg1foBQ3ZM&#10;gtnZuLtq2q93HgTfZrh37j0zW/SuVRcKsfFsYDzKQBGX3jZcGdj/rl8+QMWEbLH1TAb+KMJiPnia&#10;YWH9lbd02aVKSQjHAg3UKXWF1rGsyWEc+Y5YtIMPDpOsodI24FXCXatfsyzXDhuWhho7+qypPO7O&#10;zsD3Juxb959NJlur3WoV8ib/ORnzPOyXU1CJ+vQw36+/rOC/vQu/fCMj6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mfhzxQAAAN0AAAAPAAAAAAAAAAAAAAAAAJgCAABkcnMv&#10;ZG93bnJldi54bWxQSwUGAAAAAAQABAD1AAAAigMAAAAA&#10;" path="m,l,64,,e" filled="f" fillcolor="#810000" strokecolor="#7f604f" strokeweight="2.5pt">
                        <v:path arrowok="t" o:connecttype="custom" o:connectlocs="0,0;0,64;0,0" o:connectangles="0,0,0"/>
                      </v:shape>
                      <v:shape id="Freeform 519" o:spid="_x0000_s1428" style="position:absolute;left:402;top:1330;width:1;height:43;visibility:visible;mso-wrap-style:square;v-text-anchor:middle" coordsize="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GhycMA&#10;AADdAAAADwAAAGRycy9kb3ducmV2LnhtbERPS2sCMRC+C/0PYQq9dbNa0LoapQiFXkR8VK/jZtws&#10;biZhE3X7741Q8DYf33Om88424kptqB0r6Gc5COLS6ZorBbvt9/sniBCRNTaOScEfBZjPXnpTLLS7&#10;8Zqum1iJFMKhQAUmRl9IGUpDFkPmPHHiTq61GBNsK6lbvKVw28hBng+lxZpTg0FPC0PleXOxChZ6&#10;uRqaUX70fDnI8cD/7g/LRqm31+5rAiJSF5/if/ePTvM/Rn14fJNO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GhycMAAADdAAAADwAAAAAAAAAAAAAAAACYAgAAZHJzL2Rv&#10;d25yZXYueG1sUEsFBgAAAAAEAAQA9QAAAIgDAAAAAA==&#10;" path="m,l,42,,e" filled="f" fillcolor="#810000" strokecolor="#7f604f" strokeweight="2.5pt">
                        <v:path arrowok="t" o:connecttype="custom" o:connectlocs="0,0;0,42;0,0" o:connectangles="0,0,0"/>
                      </v:shape>
                      <v:shape id="Freeform 520" o:spid="_x0000_s1429" style="position:absolute;left:408;top:1375;width:1;height:38;visibility:visible;mso-wrap-style:square;v-text-anchor:middle"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rd+cMA&#10;AADdAAAADwAAAGRycy9kb3ducmV2LnhtbESPQYvCMBCF74L/IYzgTVN1UalGsaLg0bWC16EZ22oz&#10;KU3U+u/NgrC3Gd773rxZrltTiSc1rrSsYDSMQBBnVpecKzin+8EchPPIGivLpOBNDtarbmeJsbYv&#10;/qXnyecihLCLUUHhfR1L6bKCDLqhrYmDdrWNQR/WJpe6wVcIN5UcR9FUGiw5XCiwpm1B2f30MKHG&#10;LknsNPXy8k6O9/12dJvVP6lS/V67WYDw1Pp/85c+6MBNZmP4+yaMIF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rd+cMAAADdAAAADwAAAAAAAAAAAAAAAACYAgAAZHJzL2Rv&#10;d25yZXYueG1sUEsFBgAAAAAEAAQA9QAAAIgDAAAAAA==&#10;" path="m,l,37,,e" filled="f" fillcolor="#810000" strokecolor="#7f604f" strokeweight="2.5pt">
                        <v:path arrowok="t" o:connecttype="custom" o:connectlocs="0,0;0,37;0,0" o:connectangles="0,0,0"/>
                      </v:shape>
                      <v:shape id="Freeform 521" o:spid="_x0000_s1430" style="position:absolute;left:402;top:1396;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Kd8MA&#10;AADdAAAADwAAAGRycy9kb3ducmV2LnhtbERP32vCMBB+H/g/hBN8m6lzTOmMIgNxDAXtNnw9mrMp&#10;NpfaZLX+90YY+HYf38+bLTpbiZYaXzpWMBomIIhzp0suFPx8r56nIHxA1lg5JgVX8rCY955mmGp3&#10;4T21WShEDGGfogITQp1K6XNDFv3Q1cSRO7rGYoiwKaRu8BLDbSVfkuRNWiw5Nhis6cNQfsr+rIJf&#10;szn4dXbdvW7d+VC2xX76JY1Sg363fAcRqAsP8b/7U8f548kY7t/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rKd8MAAADdAAAADwAAAAAAAAAAAAAAAACYAgAAZHJzL2Rv&#10;d25yZXYueG1sUEsFBgAAAAAEAAQA9QAAAIgDAAAAAA==&#10;" path="m,l,51,,e" filled="f" fillcolor="#810000" strokecolor="#7f604f" strokeweight="2.5pt">
                        <v:path arrowok="t" o:connecttype="custom" o:connectlocs="0,0;0,51;0,0" o:connectangles="0,0,0"/>
                      </v:shape>
                      <v:shape id="Freeform 522" o:spid="_x0000_s1431" style="position:absolute;left:410;top:1424;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mJ8IA&#10;AADdAAAADwAAAGRycy9kb3ducmV2LnhtbERPTYvCMBC9C/6HMMLeNNVdXKlGEXFZD6LY9eJtaMa2&#10;2ExKE2v77zeC4G0e73MWq9aUoqHaFZYVjEcRCOLU6oIzBee/n+EMhPPIGkvLpKAjB6tlv7fAWNsH&#10;n6hJfCZCCLsYFeTeV7GULs3JoBvZijhwV1sb9AHWmdQ1PkK4KeUkiqbSYMGhIceKNjmlt+RuFDR8&#10;Oe8v2aThTXc/7H677RHtTamPQbueg/DU+rf45d7pMP/z+wue34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cSYnwgAAAN0AAAAPAAAAAAAAAAAAAAAAAJgCAABkcnMvZG93&#10;bnJldi54bWxQSwUGAAAAAAQABAD1AAAAhwMAAAAA&#10;" path="m,l,21,,e" filled="f" fillcolor="#810000" strokecolor="#7f604f" strokeweight="2.5pt">
                        <v:path arrowok="t" o:connecttype="custom" o:connectlocs="0,0;0,21;0,0" o:connectangles="0,0,0"/>
                      </v:shape>
                      <v:shape id="Freeform 523" o:spid="_x0000_s1432" style="position:absolute;left:298;top:1381;width:1;height:65;visibility:visible;mso-wrap-style:square;v-text-anchor:middle"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b68MA&#10;AADdAAAADwAAAGRycy9kb3ducmV2LnhtbERP24rCMBB9X/Afwgj7pqmKXa1GUWFhQVjWywcMzdgW&#10;m0lNonb9erMg7NscznXmy9bU4kbOV5YVDPoJCOLc6ooLBcfDZ28CwgdkjbVlUvBLHpaLztscM23v&#10;vKPbPhQihrDPUEEZQpNJ6fOSDPq+bYgjd7LOYIjQFVI7vMdwU8thkqTSYMWxocSGNiXl5/3VKNh+&#10;u2NtHsl0utPSrNcurdKfi1Lv3XY1AxGoDf/il/tLx/mjjzH8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5b68MAAADdAAAADwAAAAAAAAAAAAAAAACYAgAAZHJzL2Rv&#10;d25yZXYueG1sUEsFBgAAAAAEAAQA9QAAAIgDAAAAAA==&#10;" path="m,64l,,,64e" filled="f" fillcolor="#810000" strokecolor="#7f604f" strokeweight="2.5pt">
                        <v:path arrowok="t" o:connecttype="custom" o:connectlocs="0,64;0,0;0,64" o:connectangles="0,0,0"/>
                      </v:shape>
                      <v:shape id="Freeform 524" o:spid="_x0000_s1433" style="position:absolute;left:292;top:1367;width:1;height:42;visibility:visible;mso-wrap-style:square;v-text-anchor:middle"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fYaMUA&#10;AADdAAAADwAAAGRycy9kb3ducmV2LnhtbERP22rCQBB9L/gPywh9q5veVFJXqUJLi3hL/YAhO01W&#10;s7NpdmvSv3eFgm9zONeZzDpbiRM13jhWcD9IQBDnThsuFOy/3u7GIHxA1lg5JgV/5GE27d1MMNWu&#10;5R2dslCIGMI+RQVlCHUqpc9LsugHriaO3LdrLIYIm0LqBtsYbiv5kCRDadFwbCixpkVJ+TH7tQrM&#10;Z7s5/Dyv56vte545a5bLp/1Iqdt+9/oCIlAXruJ/94eO8x9HQ7h8E0+Q0z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N9hoxQAAAN0AAAAPAAAAAAAAAAAAAAAAAJgCAABkcnMv&#10;ZG93bnJldi54bWxQSwUGAAAAAAQABAD1AAAAigMAAAAA&#10;" path="m,41l,,,41e" filled="f" fillcolor="#810000" strokecolor="#7f604f" strokeweight="2.5pt">
                        <v:path arrowok="t" o:connecttype="custom" o:connectlocs="0,41;0,0;0,41" o:connectangles="0,0,0"/>
                      </v:shape>
                      <v:shape id="Freeform 525" o:spid="_x0000_s1434" style="position:absolute;left:296;top:1327;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yMUA&#10;AADdAAAADwAAAGRycy9kb3ducmV2LnhtbERPS2vCQBC+F/oflhG8lLqJtVqiGxGxxYutr0OPQ3ZM&#10;QrOzYXfV9N+7QqG3+fieM5t3phEXcr62rCAdJCCIC6trLhUcD+/PbyB8QNbYWCYFv+Rhnj8+zDDT&#10;9so7uuxDKWII+wwVVCG0mZS+qMigH9iWOHIn6wyGCF0ptcNrDDeNHCbJWBqsOTZU2NKyouJnfzYK&#10;cOz15/b0Wj+57ddIfqT6+L3aKNXvdYspiEBd+Bf/udc6zn+ZTOD+TTxB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5hzIxQAAAN0AAAAPAAAAAAAAAAAAAAAAAJgCAABkcnMv&#10;ZG93bnJldi54bWxQSwUGAAAAAAQABAD1AAAAigMAAAAA&#10;" path="m,35l,,,35e" filled="f" fillcolor="#810000" strokecolor="#7f604f" strokeweight="2.5pt">
                        <v:path arrowok="t" o:connecttype="custom" o:connectlocs="0,35;0,0;0,35" o:connectangles="0,0,0"/>
                      </v:shape>
                      <v:shape id="Freeform 526" o:spid="_x0000_s1435" style="position:absolute;left:290;top:1294;width:1;height:50;visibility:visible;mso-wrap-style:square;v-text-anchor:middle" coordsize="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jy8MA&#10;AADdAAAADwAAAGRycy9kb3ducmV2LnhtbESPTUsDMRCG74L/IYzQm83Wgq1r0yKCVaiXroLXcTMm&#10;i5vJkqTt9t87h4K3Geb9eGa1GUOvjpRyF9nAbFqBIm6j7dgZ+Px4uV2CygXZYh+ZDJwpw2Z9fbXC&#10;2sYT7+nYFKckhHONBnwpQ611bj0FzNM4EMvtJ6aARdbktE14kvDQ67uqutcBO5YGjwM9e2p/m0OQ&#10;km/3cPZuFrYa393XK+9Ks0jGTG7Gp0dQhcbyL76436zgzxeCK9/ICH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2Vjy8MAAADdAAAADwAAAAAAAAAAAAAAAACYAgAAZHJzL2Rv&#10;d25yZXYueG1sUEsFBgAAAAAEAAQA9QAAAIgDAAAAAA==&#10;" path="m,49l,,,49e" filled="f" fillcolor="#810000" strokecolor="#7f604f" strokeweight="2.5pt">
                        <v:path arrowok="t" o:connecttype="custom" o:connectlocs="0,49;0,0;0,49" o:connectangles="0,0,0"/>
                      </v:shape>
                      <v:shape id="Freeform 527" o:spid="_x0000_s1436" style="position:absolute;left:299;top:1290;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JucIA&#10;AADdAAAADwAAAGRycy9kb3ducmV2LnhtbERPTYvCMBC9C/6HMMLeNNWFda1GEXFZD6LY9eJtaMa2&#10;2ExKE2v77zeC4G0e73MWq9aUoqHaFZYVjEcRCOLU6oIzBee/n+E3COeRNZaWSUFHDlbLfm+BsbYP&#10;PlGT+EyEEHYxKsi9r2IpXZqTQTeyFXHgrrY26AOsM6lrfIRwU8pJFH1JgwWHhhwr2uSU3pK7UdDw&#10;5by/ZJOGN939sPvttke0N6U+Bu16DsJT69/il3unw/zP6Qye34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cIm5wgAAAN0AAAAPAAAAAAAAAAAAAAAAAJgCAABkcnMvZG93&#10;bnJldi54bWxQSwUGAAAAAAQABAD1AAAAhwMAAAAA&#10;" path="m,21l,,,21e" filled="f" fillcolor="#810000" strokecolor="#7f604f" strokeweight="2.5pt">
                        <v:path arrowok="t" o:connecttype="custom" o:connectlocs="0,21;0,0;0,21" o:connectangles="0,0,0"/>
                      </v:shape>
                      <v:shape id="Freeform 528" o:spid="_x0000_s1437" style="position:absolute;left:351;top:1298;width:1;height:55;visibility:visible;mso-wrap-style:square;v-text-anchor:middle"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AhMUA&#10;AADdAAAADwAAAGRycy9kb3ducmV2LnhtbESPT2vCQBDF74V+h2UK3uqmVSSkrlK0gh79g3ocstMk&#10;bXY2ZFdNvr1zELzN8N6895vpvHO1ulIbKs8GPoYJKOLc24oLA4f96j0FFSKyxdozGegpwHz2+jLF&#10;zPobb+m6i4WSEA4ZGihjbDKtQ16SwzD0DbFov751GGVtC21bvEm4q/Vnkky0w4qlocSGFiXl/7uL&#10;M3CqxsftMqYNjX7GvPo79ZvzoTdm8NZ9f4GK1MWn+XG9toI/SoVfvpER9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MkCExQAAAN0AAAAPAAAAAAAAAAAAAAAAAJgCAABkcnMv&#10;ZG93bnJldi54bWxQSwUGAAAAAAQABAD1AAAAigMAAAAA&#10;" path="m,l,54,,e" filled="f" fillcolor="#810000" strokecolor="#7f604f" strokeweight="2.5pt">
                        <v:path arrowok="t" o:connecttype="custom" o:connectlocs="0,0;0,54;0,0" o:connectangles="0,0,0"/>
                      </v:shape>
                      <v:shape id="Freeform 529" o:spid="_x0000_s1438" style="position:absolute;left:348;top:1362;width:1;height:39;visibility:visible;mso-wrap-style:square;v-text-anchor:middle"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ZzvMMA&#10;AADdAAAADwAAAGRycy9kb3ducmV2LnhtbERP22rCQBB9L/Qflin0rW5SQULMRlrBUhFLvXzAkB2T&#10;YHY27G5N6te7QqFvczjXKRaj6cSFnG8tK0gnCQjiyuqWawXHw+olA+EDssbOMin4JQ+L8vGhwFzb&#10;gXd02YdaxBD2OSpoQuhzKX3VkEE/sT1x5E7WGQwRulpqh0MMN518TZKZNNhybGiwp2VD1Xn/YxSs&#10;t+76vvH8kdXT9eHovoa0om+lnp/GtzmIQGP4F/+5P3WcP81SuH8TT5D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ZzvMMAAADdAAAADwAAAAAAAAAAAAAAAACYAgAAZHJzL2Rv&#10;d25yZXYueG1sUEsFBgAAAAAEAAQA9QAAAIgDAAAAAA==&#10;" path="m,l,38,,e" filled="f" fillcolor="#810000" strokecolor="#7f604f" strokeweight="2.5pt">
                        <v:path arrowok="t" o:connecttype="custom" o:connectlocs="0,0;0,38;0,0" o:connectangles="0,0,0"/>
                      </v:shape>
                      <v:shape id="Freeform 530" o:spid="_x0000_s1439" style="position:absolute;left:351;top:1400;width:1;height:21;visibility:visible;mso-wrap-style:square;v-text-anchor:middle" coordsize="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GDsEA&#10;AADdAAAADwAAAGRycy9kb3ducmV2LnhtbERPzWoCMRC+F/oOYQreatYV22VrFCsIXmt9gOlmzKZu&#10;Jukmruvbm0Kht/n4fme5Hl0nBuqj9axgNi1AEDdeWzYKjp+75wpETMgaO8+k4EYR1qvHhyXW2l/5&#10;g4ZDMiKHcKxRQZtSqKWMTUsO49QH4sydfO8wZdgbqXu85nDXybIoXqRDy7mhxUDblprz4eIU/BSn&#10;14Ud3r+/yiBtMGaxqXxQavI0bt5AJBrTv/jPvdd5/rwq4febfIJ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Fhg7BAAAA3QAAAA8AAAAAAAAAAAAAAAAAmAIAAGRycy9kb3du&#10;cmV2LnhtbFBLBQYAAAAABAAEAPUAAACGAwAAAAA=&#10;" path="m,l,20,,e" filled="f" fillcolor="#810000" strokecolor="#7f604f" strokeweight="2.5pt">
                        <v:path arrowok="t" o:connecttype="custom" o:connectlocs="0,0;0,20;0,0" o:connectangles="0,0,0"/>
                      </v:shape>
                      <v:shape id="Freeform 531" o:spid="_x0000_s1440" style="position:absolute;left:816;top:1410;width:56;height:55;visibility:visible;mso-wrap-style:square;v-text-anchor:middle" coordsize="56,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31YsIA&#10;AADdAAAADwAAAGRycy9kb3ducmV2LnhtbERPTYvCMBC9C/sfwix4kTVVQUrXKKIseK168Dg0s01t&#10;M+kmWa3/3ggLe5vH+5zVZrCduJEPjWMFs2kGgrhyuuFawfn09ZGDCBFZY+eYFDwowGb9Nlphod2d&#10;S7odYy1SCIcCFZgY+0LKUBmyGKauJ07ct/MWY4K+ltrjPYXbTs6zbCktNpwaDPa0M1S1x1+rYFvq&#10;n+v++vClueRtW+/OzXySKTV+H7afICIN8V/85z7oNH+RL+D1TTpB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3fViwgAAAN0AAAAPAAAAAAAAAAAAAAAAAJgCAABkcnMvZG93&#10;bnJldi54bWxQSwUGAAAAAAQABAD1AAAAhwMAAAAA&#10;" path="m1,2l4,,6,,9,2r3,l13,7,16,4r3,3l21,7r,4l22,16r,2l24,16r1,-3l27,13r3,3l30,18r2,4l34,19r1,l36,19r3,3l40,24r,3l42,24r,-5l43,18r1,1l46,18r1,l48,19r2,3l50,24r2,4l55,35r,7l50,46r-7,l30,48r-5,2l17,52,9,54r-3,l2,52,1,50r,-4l2,42r,-7l1,30r,-6l,18,,11,1,2e" fillcolor="#424200" stroked="f">
                        <v:path arrowok="t" o:connecttype="custom" o:connectlocs="1,2;4,0;6,0;9,2;12,2;13,7;16,4;19,7;21,7;21,11;22,16;22,18;24,16;25,13;27,13;30,16;30,18;32,22;34,19;35,19;36,19;39,22;40,24;40,27;42,24;42,19;43,18;44,19;46,18;47,18;48,19;50,22;50,24;52,28;55,35;55,42;50,46;43,46;30,48;25,50;17,52;9,54;6,54;2,52;1,50;1,46;2,42;2,35;1,30;1,24;0,18;0,11;1,2;1,2" o:connectangles="0,0,0,0,0,0,0,0,0,0,0,0,0,0,0,0,0,0,0,0,0,0,0,0,0,0,0,0,0,0,0,0,0,0,0,0,0,0,0,0,0,0,0,0,0,0,0,0,0,0,0,0,0,0"/>
                      </v:shape>
                      <v:shape id="Freeform 532" o:spid="_x0000_s1441" style="position:absolute;left:713;top:1412;width:57;height:79;visibility:visible;mso-wrap-style:square;v-text-anchor:middle" coordsize="57,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PtV8IA&#10;AADdAAAADwAAAGRycy9kb3ducmV2LnhtbERPTWsCMRC9F/wPYQRvNauWsqxGEUtBb62K4G3YjJvV&#10;zWRJou7++6ZQ6G0e73MWq8424kE+1I4VTMYZCOLS6ZorBcfD52sOIkRkjY1jUtBTgNVy8LLAQrsn&#10;f9NjHyuRQjgUqMDE2BZShtKQxTB2LXHiLs5bjAn6SmqPzxRuGznNsndpsebUYLCljaHytr9bBR/U&#10;mP68vm51e5juwsnnX9iXSo2G3XoOIlIX/8V/7q1O82f5G/x+k06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Y+1XwgAAAN0AAAAPAAAAAAAAAAAAAAAAAJgCAABkcnMvZG93&#10;bnJldi54bWxQSwUGAAAAAAQABAD1AAAAhwMAAAAA&#10;" path="m55,5l53,,51,,48,2,45,5,42,7r-1,l39,7r-2,4l35,16r,4l35,25,32,20,31,17r-2,l27,20r-2,5l25,31,24,28,23,26r-3,2l19,31r-2,2l16,37r,-4l15,28r,-2l12,26r-1,l8,28r,5l5,36r,4l1,48,,56,,66r,6l,76r8,2l25,72,35,70r2,2l44,68r8,l55,63,53,56r2,-8l55,44r,-8l56,26r,-10l55,5e" fillcolor="#424200" stroked="f">
                        <v:path arrowok="t" o:connecttype="custom" o:connectlocs="55,5;53,0;51,0;48,2;45,5;42,7;41,7;39,7;37,11;35,16;35,20;35,25;32,20;31,17;29,17;27,20;25,25;25,31;24,28;23,26;20,28;19,31;17,33;16,37;16,33;15,28;15,26;12,26;11,26;8,28;8,33;5,36;5,40;1,48;0,56;0,66;0,72;0,76;8,78;25,72;35,70;37,72;44,68;52,68;55,63;53,56;55,48;55,44;55,36;56,26;56,16;55,5;55,5" o:connectangles="0,0,0,0,0,0,0,0,0,0,0,0,0,0,0,0,0,0,0,0,0,0,0,0,0,0,0,0,0,0,0,0,0,0,0,0,0,0,0,0,0,0,0,0,0,0,0,0,0,0,0,0,0"/>
                      </v:shape>
                    </v:group>
                    <v:shape id="Freeform 533" o:spid="_x0000_s1442" style="position:absolute;left:-2134;top:1168;width:61;height:232;visibility:visible;mso-wrap-style:square;v-text-anchor:middle" coordsize="61,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zR2cQA&#10;AADdAAAADwAAAGRycy9kb3ducmV2LnhtbERPzWrCQBC+C32HZQpepG6qaZHUNQRRq3jS9gGG7DQb&#10;mp0N2W0S375bKHibj+931vloG9FT52vHCp7nCQji0umaKwWfH/unFQgfkDU2jknBjTzkm4fJGjPt&#10;Br5Qfw2ViCHsM1RgQmgzKX1pyKKfu5Y4cl+usxgi7CqpOxxiuG3kIklepcWaY4PBlraGyu/rj1Vw&#10;PoypOaT2vee0bHfFsJ1dTrVS08exeAMRaAx38b/7qOP85eoF/r6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80dnEAAAA3QAAAA8AAAAAAAAAAAAAAAAAmAIAAGRycy9k&#10;b3ducmV2LnhtbFBLBQYAAAAABAAEAPUAAACJAwAAAAA=&#10;" path="m,217r60,14l45,,,217e" fillcolor="#824200" stroked="f">
                      <v:path arrowok="t" o:connecttype="custom" o:connectlocs="0,217;60,231;45,0;0,217;0,217" o:connectangles="0,0,0,0,0"/>
                    </v:shape>
                    <v:roundrect id="AutoShape 534" o:spid="_x0000_s1443" style="position:absolute;left:-2061;top:1136;width:22;height:307;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vY5cQA&#10;AADdAAAADwAAAGRycy9kb3ducmV2LnhtbERP22rCQBB9L/gPywh9qxsrhBBdRaVCSyni5QPG7JgE&#10;s7Nxd41pv75bKPg2h3Od2aI3jejI+dqygvEoAUFcWF1zqeB42LxkIHxA1thYJgXf5GExHzzNMNf2&#10;zjvq9qEUMYR9jgqqENpcSl9UZNCPbEscubN1BkOErpTa4T2Gm0a+JkkqDdYcGypsaV1RcdnfjIJV&#10;cXr7TD+u68S1y6zbTrr+62er1POwX05BBOrDQ/zvftdx/iRL4e+be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b2OXEAAAA3QAAAA8AAAAAAAAAAAAAAAAAmAIAAGRycy9k&#10;b3ducmV2LnhtbFBLBQYAAAAABAAEAPUAAACJAwAAAAA=&#10;" fillcolor="#ffbf18" stroked="f">
                      <v:textbox inset="0,0,0,0"/>
                    </v:roundrect>
                    <v:shape id="Freeform 535" o:spid="_x0000_s1444" style="position:absolute;left:-2091;top:1140;width:31;height:300;visibility:visible;mso-wrap-style:square;v-text-anchor:middle" coordsize="31,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djMMA&#10;AADdAAAADwAAAGRycy9kb3ducmV2LnhtbERPTYvCMBC9L+x/CCN4WdZ0FaxUo7iyu3gSdEWvQzM2&#10;xWZSmljrvzeC4G0e73Nmi85WoqXGl44VfA0SEMS50yUXCvb/v58TED4ga6wck4IbeVjM399mmGl3&#10;5S21u1CIGMI+QwUmhDqT0ueGLPqBq4kjd3KNxRBhU0jd4DWG20oOk2QsLZYcGwzWtDKUn3cXq+Bg&#10;9t/pz8cy3Vy2tj2O5O30d14p1e91yymIQF14iZ/utY7zR5MUHt/EE+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ldjMMAAADdAAAADwAAAAAAAAAAAAAAAACYAgAAZHJzL2Rv&#10;d25yZXYueG1sUEsFBgAAAAAEAAQA9QAAAIgDAAAAAA==&#10;" path="m30,299l,289,,,30,r,299e" fillcolor="#a1a100" stroked="f">
                      <v:path arrowok="t" o:connecttype="custom" o:connectlocs="30,299;0,289;0,0;30,0;30,299;30,299" o:connectangles="0,0,0,0,0,0"/>
                    </v:shape>
                    <v:shape id="Freeform 536" o:spid="_x0000_s1445" style="position:absolute;left:-2130;top:1116;width:63;height:33;visibility:visible;mso-wrap-style:square;v-text-anchor:middle" coordsize="6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VccA&#10;AADdAAAADwAAAGRycy9kb3ducmV2LnhtbESPQU/DMAyF70j8h8hIu7GUTRqlLJtgAgmNA2LjB1iN&#10;aao2TklCV/j18wGJm633/N7n9XbyvRoppjawgZt5AYq4DrblxsDH8fm6BJUyssU+MBn4oQTbzeXF&#10;GisbTvxO4yE3SkI4VWjA5TxUWqfakcc0DwOxaJ8hesyyxkbbiCcJ971eFMVKe2xZGhwOtHNUd4dv&#10;byCu2n1ZP3Wvt4vd1+/xbXrs7kZnzOxqergHlWnK/+a/6xcr+MtScOUbGUFv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AvlXHAAAA3QAAAA8AAAAAAAAAAAAAAAAAmAIAAGRy&#10;cy9kb3ducmV2LnhtbFBLBQYAAAAABAAEAPUAAACMAwAAAAA=&#10;" path="m,10l55,r7,28l7,32,,10e" fillcolor="#824200" stroked="f">
                      <v:path arrowok="t" o:connecttype="custom" o:connectlocs="0,10;55,0;62,28;7,32;0,10;0,10" o:connectangles="0,0,0,0,0,0"/>
                    </v:shape>
                    <v:shape id="Freeform 537" o:spid="_x0000_s1446" style="position:absolute;left:-2304;top:1121;width:102;height:60;visibility:visible;mso-wrap-style:square;v-text-anchor:middle" coordsize="10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TfvMIA&#10;AADdAAAADwAAAGRycy9kb3ducmV2LnhtbERPTWvCQBC9C/6HZYTedGOlRaOrSKXFgxSMFa9DdkyC&#10;2dmQnWr8911B6G0e73MWq87V6kptqDwbGI8SUMS5txUXBn4On8MpqCDIFmvPZOBOAVbLfm+BqfU3&#10;3tM1k0LFEA4pGihFmlTrkJfkMIx8Qxy5s28dSoRtoW2Ltxjuav2aJO/aYcWxocSGPkrKL9mvM7Df&#10;Bbl/bw5vX8eT3W2zWiZ2I8a8DLr1HJRQJ//ip3tr4/zJdAaPb+IJe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1N+8wgAAAN0AAAAPAAAAAAAAAAAAAAAAAJgCAABkcnMvZG93&#10;bnJldi54bWxQSwUGAAAAAAQABAD1AAAAhwMAAAAA&#10;" path="m,59l59,r42,59l,59e" fillcolor="#a13f00" stroked="f">
                      <v:path arrowok="t" o:connecttype="custom" o:connectlocs="0,59;59,0;101,59;0,59;0,59" o:connectangles="0,0,0,0,0"/>
                    </v:shape>
                    <v:shape id="Freeform 538" o:spid="_x0000_s1447" style="position:absolute;left:-2241;top:1185;width:41;height:61;visibility:visible;mso-wrap-style:square;v-text-anchor:middle" coordsize="4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qcfscA&#10;AADdAAAADwAAAGRycy9kb3ducmV2LnhtbESPzW7CQAyE75V4h5Ur9VY2gFogsCAoQuqp4lfiaLJu&#10;Esh6o+wC6dvXh0q92ZrxzOfpvHWVulMTSs8Get0EFHHmbcm5gcN+/ToCFSKyxcozGfihAPNZ52mK&#10;qfUP3tJ9F3MlIRxSNFDEWKdah6wgh6Hra2LRvn3jMMra5No2+JBwV+l+krxrhyVLQ4E1fRSUXXc3&#10;Z2B4PJ/2g9PCu6/NdZmv3lb93uVizMtzu5iAitTGf/Pf9acV/MFY+OUbGUHP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nH7HAAAA3QAAAA8AAAAAAAAAAAAAAAAAmAIAAGRy&#10;cy9kb3ducmV2LnhtbFBLBQYAAAAABAAEAPUAAACMAwAAAAA=&#10;" path="m,l,60,40,5,,e" fillcolor="#ff8100" stroked="f">
                      <v:path arrowok="t" o:connecttype="custom" o:connectlocs="0,0;0,60;40,5;0,0;0,0" o:connectangles="0,0,0,0,0"/>
                    </v:shape>
                    <v:shape id="Freeform 539" o:spid="_x0000_s1448" style="position:absolute;left:-2304;top:1178;width:104;height:11;visibility:visible;mso-wrap-style:square;v-text-anchor:middle" coordsize="10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89t78A&#10;AADdAAAADwAAAGRycy9kb3ducmV2LnhtbERPy6rCMBDdX/AfwgjurmkVRKtRxBeuBB8fMDRjW2wm&#10;JYla/94Igrs5nOfMFq2pxYOcrywrSPsJCOLc6ooLBZfz9n8MwgdkjbVlUvAiD4t552+GmbZPPtLj&#10;FAoRQ9hnqKAMocmk9HlJBn3fNsSRu1pnMEToCqkdPmO4qeUgSUbSYMWxocSGViXlt9PdKHCH8WFI&#10;6016Xe7X6cvsLoltN0r1uu1yCiJQG37ir3uv4/zhJIXPN/EE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Pz23vwAAAN0AAAAPAAAAAAAAAAAAAAAAAJgCAABkcnMvZG93bnJl&#10;di54bWxQSwUGAAAAAAQABAD1AAAAhAMAAAAA&#10;" path="m,l100,r3,10l4,10,,e" fillcolor="#522210" stroked="f">
                      <v:path arrowok="t" o:connecttype="custom" o:connectlocs="0,0;100,0;103,10;4,10;0,0;0,0" o:connectangles="0,0,0,0,0,0"/>
                    </v:shape>
                    <v:shape id="Freeform 540" o:spid="_x0000_s1449" style="position:absolute;left:-2300;top:1188;width:60;height:174;visibility:visible;mso-wrap-style:square;v-text-anchor:middle" coordsize="60,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O6S8EA&#10;AADdAAAADwAAAGRycy9kb3ducmV2LnhtbERPTWvCQBC9F/wPywi96UZb1KauokJBLAjG9j5kxySY&#10;nQ2ZbYz/visUepvH+5zlune16qiVyrOByTgBRZx7W3Fh4Ov8MVqAkoBssfZMBu4ksF4NnpaYWn/j&#10;E3VZKFQMYUnRQBlCk2oteUkOZewb4shdfOswRNgW2rZ4i+Gu1tMkmWmHFceGEhvalZRfsx9noBBJ&#10;dp0gH1439We22JKffx+NeR72m3dQgfrwL/5z722c//I2hcc38QS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jukvBAAAA3QAAAA8AAAAAAAAAAAAAAAAAmAIAAGRycy9kb3du&#10;cmV2LnhtbFBLBQYAAAAABAAEAPUAAACGAwAAAAA=&#10;" path="m,l59,r,173l,161,,e" fillcolor="#a16252" stroked="f">
                      <v:path arrowok="t" o:connecttype="custom" o:connectlocs="0,0;59,0;59,173;0,161;0,0;0,0" o:connectangles="0,0,0,0,0,0"/>
                    </v:shape>
                    <v:shape id="Freeform 541" o:spid="_x0000_s1450" style="position:absolute;left:-2300;top:1190;width:60;height:53;visibility:visible;mso-wrap-style:square;v-text-anchor:middle" coordsize="6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xB5MMA&#10;AADdAAAADwAAAGRycy9kb3ducmV2LnhtbERP22oCMRB9L/QfwhR8KZqtQltXo5RewJcKWj9g2Iyb&#10;tZvJNpmu2783hULf5nCus1wPvlU9xdQENnA3KUARV8E2XBs4fLyNH0ElQbbYBiYDP5Rgvbq+WmJp&#10;w5l31O+lVjmEU4kGnEhXap0qRx7TJHTEmTuG6FEyjLW2Ec853Ld6WhT32mPDucFhR8+Oqs/9tzeg&#10;uRK364Vf4nb7dXtqbHp9eDdmdDM8LUAJDfIv/nNvbJ4/m8/g95t8gl5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xB5MMAAADdAAAADwAAAAAAAAAAAAAAAACYAgAAZHJzL2Rv&#10;d25yZXYueG1sUEsFBgAAAAAEAAQA9QAAAIgDAAAAAA==&#10;" path="m,l59,r,52l,52,,e" fillcolor="#7f604f" stroked="f">
                      <v:path arrowok="t" o:connecttype="custom" o:connectlocs="0,0;59,0;59,52;0,52;0,0;0,0" o:connectangles="0,0,0,0,0,0"/>
                    </v:shape>
                    <v:shape id="Freeform 542" o:spid="_x0000_s1451" style="position:absolute;left:-2295;top:1196;width:51;height:166;visibility:visible;mso-wrap-style:square;v-text-anchor:middle" coordsize="51,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3CdsEA&#10;AADdAAAADwAAAGRycy9kb3ducmV2LnhtbERPS4vCMBC+C/sfwix409QHsnaNsoivq11hr0MzNnWb&#10;SWmiVn+9EQRv8/E9Z7ZobSUu1PjSsYJBPwFBnDtdcqHg8LvufYHwAVlj5ZgU3MjDYv7RmWGq3ZX3&#10;dMlCIWII+xQVmBDqVEqfG7Lo+64mjtzRNRZDhE0hdYPXGG4rOUySibRYcmwwWNPSUP6fna2CVWbq&#10;SXsYhM32b7c8rab37MZ3pbqf7c83iEBteItf7p2O80fTMTy/iSf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twnbBAAAA3QAAAA8AAAAAAAAAAAAAAAAAmAIAAGRycy9kb3du&#10;cmV2LnhtbFBLBQYAAAAABAAEAPUAAACGAwAAAAA=&#10;" path="m,153l,,50,r,165e" filled="f" fillcolor="#810000" strokecolor="#522210" strokeweight="2.5pt">
                      <v:path arrowok="t" o:connecttype="custom" o:connectlocs="0,153;0,0;50,0;50,165" o:connectangles="0,0,0,0"/>
                    </v:shape>
                    <v:shape id="Freeform 543" o:spid="_x0000_s1452" style="position:absolute;left:-2291;top:1207;width:20;height:41;visibility:visible;mso-wrap-style:square;v-text-anchor:middle" coordsize="2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Z6vsIA&#10;AADdAAAADwAAAGRycy9kb3ducmV2LnhtbERPTWuDQBC9F/oflinkVtekqVibTSglAXOsKXgd3Kma&#10;uLPibtX++24gkNs83udsdrPpxEiDay0rWEYxCOLK6pZrBd+nw3MKwnlkjZ1lUvBHDnbbx4cNZtpO&#10;/EVj4WsRQthlqKDxvs+kdFVDBl1ke+LA/djBoA9wqKUecArhppOrOE6kwZZDQ4M9fTZUXYpfo6Cy&#10;5pi4/eV4Llf5Os1dkuxLVGrxNH+8g/A0+7v45s51mP/y9grXb8IJ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Fnq+wgAAAN0AAAAPAAAAAAAAAAAAAAAAAJgCAABkcnMvZG93&#10;bnJldi54bWxQSwUGAAAAAAQABAD1AAAAhwMAAAAA&#10;" path="m,l,40r19,e" filled="f" fillcolor="#810000" strokecolor="#a1a100" strokeweight="2.5pt">
                      <v:path arrowok="t" o:connecttype="custom" o:connectlocs="0,0;0,40;19,40" o:connectangles="0,0,0"/>
                    </v:shape>
                    <v:shape id="Freeform 544" o:spid="_x0000_s1453" style="position:absolute;left:-2289;top:1208;width:18;height:42;visibility:visible;mso-wrap-style:square;v-text-anchor:middle" coordsize="1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0FmsQA&#10;AADdAAAADwAAAGRycy9kb3ducmV2LnhtbERPTWvCQBC9C/0PyxS86aaWShvdBGkoSC9iLBRvQ3aa&#10;hGZnw+4aY399VxC8zeN9zjofTScGcr61rOBpnoAgrqxuuVbwdfiYvYLwAVljZ5kUXMhDnj1M1phq&#10;e+Y9DWWoRQxhn6KCJoQ+ldJXDRn0c9sTR+7HOoMhQldL7fAcw00nF0mylAZbjg0N9vTeUPVbnoyC&#10;oXzpvsOONq0/mk+buGL7VxRKTR/HzQpEoDHcxTf3Vsf5z29LuH4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tBZrEAAAA3QAAAA8AAAAAAAAAAAAAAAAAmAIAAGRycy9k&#10;b3ducmV2LnhtbFBLBQYAAAAABAAEAPUAAACJAwAAAAA=&#10;" path="m,l,41r17,e" filled="f" fillcolor="#810000" strokecolor="#522210" strokeweight="2.5pt">
                      <v:path arrowok="t" o:connecttype="custom" o:connectlocs="0,0;0,41;17,41" o:connectangles="0,0,0"/>
                    </v:shape>
                    <v:shape id="Freeform 545" o:spid="_x0000_s1454" style="position:absolute;left:-2268;top:1207;width:19;height:41;visibility:visible;mso-wrap-style:square;v-text-anchor:middle" coordsize="1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zSWMQA&#10;AADdAAAADwAAAGRycy9kb3ducmV2LnhtbERP22oCMRB9F/oPYQq+SM2quLZbo4giWCi01X7AsJnu&#10;pm4mYRN1/XtTEPo2h3Od+bKzjThTG4xjBaNhBoK4dNpwpeD7sH16BhEissbGMSm4UoDl4qE3x0K7&#10;C3/ReR8rkUI4FKigjtEXUoayJoth6Dxx4n5cazEm2FZSt3hJ4baR4yzLpUXDqaFGT+uayuP+ZBVk&#10;xuSD8ecs4G/+3mz8x9tBTr1S/cdu9QoiUhf/xXf3Tqf5k5cZ/H2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M0ljEAAAA3QAAAA8AAAAAAAAAAAAAAAAAmAIAAGRycy9k&#10;b3ducmV2LnhtbFBLBQYAAAAABAAEAPUAAACJAwAAAAA=&#10;" path="m,l,40r18,e" filled="f" fillcolor="#810000" strokecolor="#a1a100" strokeweight="2.5pt">
                      <v:path arrowok="t" o:connecttype="custom" o:connectlocs="0,0;0,40;18,40" o:connectangles="0,0,0"/>
                    </v:shape>
                    <v:shape id="Freeform 546" o:spid="_x0000_s1455" style="position:absolute;left:-2267;top:1208;width:19;height:42;visibility:visible;mso-wrap-style:square;v-text-anchor:middle" coordsize="1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S0iscA&#10;AADdAAAADwAAAGRycy9kb3ducmV2LnhtbESPT2vCQBDF7wW/wzJCb3VTpaVGVxE1kIPQ1gp6HLKT&#10;PzQ7G7JbTb+9cyj0NsN7895vluvBtepKfWg8G3ieJKCIC28brgycvrKnN1AhIltsPZOBXwqwXo0e&#10;lphaf+NPuh5jpSSEQ4oG6hi7VOtQ1OQwTHxHLFrpe4dR1r7StsebhLtWT5PkVTtsWBpq7GhbU/F9&#10;/HEGiuE8zS/vs8PLCXf78sNlZV5lxjyOh80CVKQh/pv/rnMr+LO54Mo3MoJe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UtIrHAAAA3QAAAA8AAAAAAAAAAAAAAAAAmAIAAGRy&#10;cy9kb3ducmV2LnhtbFBLBQYAAAAABAAEAPUAAACMAwAAAAA=&#10;" path="m,l,41r18,e" filled="f" fillcolor="#810000" strokecolor="#522210" strokeweight="2.5pt">
                      <v:path arrowok="t" o:connecttype="custom" o:connectlocs="0,0;0,41;18,41" o:connectangles="0,0,0"/>
                    </v:shape>
                    <v:shape id="Freeform 547" o:spid="_x0000_s1456" style="position:absolute;left:-2291;top:1255;width:20;height:43;visibility:visible;mso-wrap-style:square;v-text-anchor:middle" coordsize="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uI8IA&#10;AADdAAAADwAAAGRycy9kb3ducmV2LnhtbERPTWvCQBC9C/6HZYTedKMFqdFVqmBbige16X3Mjklo&#10;djZkpxr/vVsoeJvH+5zFqnO1ulAbKs8GxqMEFHHubcWFgexrO3wBFQTZYu2ZDNwowGrZ7y0wtf7K&#10;B7ocpVAxhEOKBkqRJtU65CU5DCPfEEfu7FuHEmFbaNviNYa7Wk+SZKodVhwbSmxoU1L+c/x1Bvh9&#10;t387yXj9LXnmMu+mh93p05inQfc6ByXUyUP87/6wcf7zbAZ/38QT9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Ky4jwgAAAN0AAAAPAAAAAAAAAAAAAAAAAJgCAABkcnMvZG93&#10;bnJldi54bWxQSwUGAAAAAAQABAD1AAAAhwMAAAAA&#10;" path="m,l,42r19,e" filled="f" fillcolor="#810000" strokecolor="#a1a100" strokeweight="2.5pt">
                      <v:path arrowok="t" o:connecttype="custom" o:connectlocs="0,0;0,42;19,42" o:connectangles="0,0,0"/>
                    </v:shape>
                    <v:shape id="Freeform 548" o:spid="_x0000_s1457" style="position:absolute;left:-2289;top:1257;width:18;height:41;visibility:visible;mso-wrap-style:square;v-text-anchor:middle" coordsize="1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JC8cA&#10;AADdAAAADwAAAGRycy9kb3ducmV2LnhtbESPW2vCQBCF3wX/wzKFvpS6sYrY6CriBQqC4KV9HrJj&#10;EpqdDdlVo7++81DwbYZz5pxvpvPWVepKTSg9G+j3ElDEmbcl5wZOx837GFSIyBYrz2TgTgHms25n&#10;iqn1N97T9RBzJSEcUjRQxFinWoesIIeh52ti0c6+cRhlbXJtG7xJuKv0R5KMtMOSpaHAmpYFZb+H&#10;izOw3hwf9DP6Dtu3z8Fq15a+f1p7Y15f2sUEVKQ2Ps3/119W8IeJ8Ms3MoK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liQvHAAAA3QAAAA8AAAAAAAAAAAAAAAAAmAIAAGRy&#10;cy9kb3ducmV2LnhtbFBLBQYAAAAABAAEAPUAAACMAwAAAAA=&#10;" path="m,l,40r17,e" filled="f" fillcolor="#810000" strokecolor="#522210" strokeweight="2.5pt">
                      <v:path arrowok="t" o:connecttype="custom" o:connectlocs="0,0;0,40;17,40" o:connectangles="0,0,0"/>
                    </v:shape>
                    <v:shape id="Freeform 549" o:spid="_x0000_s1458" style="position:absolute;left:-2268;top:1255;width:19;height:43;visibility:visible;mso-wrap-style:square;v-text-anchor:middle" coordsize="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4rsIA&#10;AADdAAAADwAAAGRycy9kb3ducmV2LnhtbERP22oCMRB9L/gPYQq+1cQLVlej2IJSfWq1HzBsZi90&#10;M1mTqOvfm0Khb3M411muO9uIK/lQO9YwHCgQxLkzNZcavk/blxmIEJENNo5Jw50CrFe9pyVmxt34&#10;i67HWIoUwiFDDVWMbSZlyCuyGAauJU5c4bzFmKAvpfF4S+G2kSOlptJizamhwpbeK8p/jher4Xw4&#10;XSbys3kbF/PXnedZsVdOat1/7jYLEJG6+C/+c3+YNH+ihvD7TTp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LDiuwgAAAN0AAAAPAAAAAAAAAAAAAAAAAJgCAABkcnMvZG93&#10;bnJldi54bWxQSwUGAAAAAAQABAD1AAAAhwMAAAAA&#10;" path="m,l,42r18,e" filled="f" fillcolor="#810000" strokecolor="#a1a100" strokeweight="2.5pt">
                      <v:path arrowok="t" o:connecttype="custom" o:connectlocs="0,0;0,42;18,42" o:connectangles="0,0,0"/>
                    </v:shape>
                    <v:shape id="Freeform 550" o:spid="_x0000_s1459" style="position:absolute;left:-2267;top:1257;width:19;height:41;visibility:visible;mso-wrap-style:square;v-text-anchor:middle" coordsize="1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uMcIA&#10;AADdAAAADwAAAGRycy9kb3ducmV2LnhtbERPS2vCQBC+F/wPywi96cbgi+gqIgqF9lBf9yE7JtHs&#10;bMiuMemv7xaE3ubje85y3ZpSNFS7wrKC0TACQZxaXXCm4HzaD+YgnEfWWFomBR05WK96b0tMtH3y&#10;gZqjz0QIYZeggtz7KpHSpTkZdENbEQfuamuDPsA6k7rGZwg3pYyjaCoNFhwacqxom1N6Pz6Mgkl8&#10;cl33+b1rJrfZBn9ad5nSl1Lv/XazAOGp9f/il/tDh/njKIa/b8IJ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N64xwgAAAN0AAAAPAAAAAAAAAAAAAAAAAJgCAABkcnMvZG93&#10;bnJldi54bWxQSwUGAAAAAAQABAD1AAAAhwMAAAAA&#10;" path="m,l,40r18,e" filled="f" fillcolor="#810000" strokecolor="#522210" strokeweight="2.5pt">
                      <v:path arrowok="t" o:connecttype="custom" o:connectlocs="0,0;0,40;18,40" o:connectangles="0,0,0"/>
                    </v:shape>
                    <v:shape id="Freeform 551" o:spid="_x0000_s1460" style="position:absolute;left:-2363;top:1224;width:29;height:94;visibility:visible;mso-wrap-style:square;v-text-anchor:middle" coordsize="29,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38QA&#10;AADdAAAADwAAAGRycy9kb3ducmV2LnhtbERPS2sCMRC+F/wPYYTeutm2UmVrFBG0hdKDL/A4bMbd&#10;xc0kTaKu/vqmUPA2H99zxtPOtOJMPjSWFTxnOQji0uqGKwXbzeJpBCJEZI2tZVJwpQDTSe9hjIW2&#10;F17ReR0rkUI4FKigjtEVUoayJoMhs444cQfrDcYEfSW1x0sKN618yfM3abDh1FCjo3lN5XF9Mgr0&#10;8MN/4Y87Lkd6932zB+sGp71Sj/1u9g4iUhfv4n/3p07zB/kr/H2TTpC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Ev9/EAAAA3QAAAA8AAAAAAAAAAAAAAAAAmAIAAGRycy9k&#10;b3ducmV2LnhtbFBLBQYAAAAABAAEAPUAAACJAwAAAAA=&#10;" path="m,3l28,r,93l,88,,3e" fillcolor="#824200" stroked="f">
                      <v:path arrowok="t" o:connecttype="custom" o:connectlocs="0,3;28,0;28,93;0,88;0,3;0,3" o:connectangles="0,0,0,0,0,0"/>
                    </v:shape>
                    <v:shape id="Freeform 552" o:spid="_x0000_s1461" style="position:absolute;left:-2361;top:1229;width:25;height:40;visibility:visible;mso-wrap-style:square;v-text-anchor:middle"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83GMMA&#10;AADdAAAADwAAAGRycy9kb3ducmV2LnhtbERPTWvCQBC9F/wPywje6kYJoaSuEoSIPZrWg7chO02i&#10;2dkkuzXx37uFQm/zeJ+z2U2mFXcaXGNZwWoZgSAurW64UvD1mb++gXAeWWNrmRQ8yMFuO3vZYKrt&#10;yCe6F74SIYRdigpq77tUSlfWZNAtbUccuG87GPQBDpXUA44h3LRyHUWJNNhwaKixo31N5a34MQqy&#10;5HaNPw79JT5XSXe+5Pmxv+ZKLeZT9g7C0+T/xX/uow7z4yiG32/CCX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83GMMAAADdAAAADwAAAAAAAAAAAAAAAACYAgAAZHJzL2Rv&#10;d25yZXYueG1sUEsFBgAAAAAEAAQA9QAAAIgDAAAAAA==&#10;" path="m,1l,39r24,l24,,,1e" fillcolor="#006062" stroked="f">
                      <v:path arrowok="t" o:connecttype="custom" o:connectlocs="0,1;0,39;24,39;24,0;0,1;0,1" o:connectangles="0,0,0,0,0,0"/>
                    </v:shape>
                    <v:shape id="Freeform 553" o:spid="_x0000_s1462" style="position:absolute;left:-2361;top:1272;width:25;height:41;visibility:visible;mso-wrap-style:square;v-text-anchor:middle" coordsize="2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Vle8UA&#10;AADdAAAADwAAAGRycy9kb3ducmV2LnhtbERPTWvCQBC9F/wPywi91Y2hrSV1DSoVehBBrWhvQ3bM&#10;BrOzIbtq6q93C4Xe5vE+Z5x3thYXan3lWMFwkIAgLpyuuFTwtV08vYHwAVlj7ZgU/JCHfNJ7GGOm&#10;3ZXXdNmEUsQQ9hkqMCE0mZS+MGTRD1xDHLmjay2GCNtS6havMdzWMk2SV2mx4thgsKG5oeK0OVsF&#10;qwWzOej5Ld2dP+i4X64Po++ZUo/9bvoOIlAX/sV/7k8d5z8nL/D7TTxBT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V7xQAAAN0AAAAPAAAAAAAAAAAAAAAAAJgCAABkcnMv&#10;ZG93bnJldi54bWxQSwUGAAAAAAQABAD1AAAAigMAAAAA&#10;" path="m,l24,r,40l,37,,e" fillcolor="#006062" stroked="f">
                      <v:path arrowok="t" o:connecttype="custom" o:connectlocs="0,0;24,0;24,40;0,37;0,0;0,0" o:connectangles="0,0,0,0,0,0"/>
                    </v:shape>
                    <v:shape id="Freeform 554" o:spid="_x0000_s1463" style="position:absolute;left:-2213;top:1237;width:62;height:95;visibility:visible;mso-wrap-style:square;v-text-anchor:middle" coordsize="6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V/cUA&#10;AADdAAAADwAAAGRycy9kb3ducmV2LnhtbERP32vCMBB+H+x/CCf4NlPnkFGNIoIiwmBzKvp2NmfT&#10;rbnUJrPdf28GA9/u4/t542lrS3Gl2heOFfR7CQjizOmCcwXbz8XTKwgfkDWWjknBL3mYTh4fxphq&#10;1/AHXTchFzGEfYoKTAhVKqXPDFn0PVcRR+7saoshwjqXusYmhttSPifJUFosODYYrGhuKPve/FgF&#10;s2Zv5qfj+vL+tv5qDoPLDpenhVLdTjsbgQjUhrv4373Scf5LMoS/b+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4FX9xQAAAN0AAAAPAAAAAAAAAAAAAAAAAJgCAABkcnMv&#10;ZG93bnJldi54bWxQSwUGAAAAAAQABAD1AAAAigMAAAAA&#10;" path="m,l61,r,94l,87,,e" fillcolor="#824200" stroked="f">
                      <v:path arrowok="t" o:connecttype="custom" o:connectlocs="0,0;61,0;61,94;0,87;0,0;0,0" o:connectangles="0,0,0,0,0,0"/>
                    </v:shape>
                    <v:roundrect id="AutoShape 555" o:spid="_x0000_s1464" style="position:absolute;left:-2209;top:1241;width:26;height:4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eFesUA&#10;AADdAAAADwAAAGRycy9kb3ducmV2LnhtbERPS2sCMRC+F/ofwgheiiZ9qaxGKQWphx6siuJtTMbd&#10;pZvJskl19dc3hYK3+fieM5m1rhInakLpWcNjX4EgNt6WnGvYrOe9EYgQkS1WnknDhQLMpvd3E8ys&#10;P/MXnVYxFymEQ4YaihjrTMpgCnIY+r4mTtzRNw5jgk0ubYPnFO4q+aTUQDosOTUUWNN7QeZ79eM0&#10;mOX2MqD9x0EdHl4N1tvd9XP3rHW3076NQURq4038717YNP9FDeHvm3SC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94V6xQAAAN0AAAAPAAAAAAAAAAAAAAAAAJgCAABkcnMv&#10;ZG93bnJldi54bWxQSwUGAAAAAAQABAD1AAAAigMAAAAA&#10;" fillcolor="#006062" stroked="f">
                      <v:textbox inset="0,0,0,0"/>
                    </v:roundrect>
                    <v:shape id="Freeform 556" o:spid="_x0000_s1465" style="position:absolute;left:-2209;top:1284;width:25;height:38;visibility:visible;mso-wrap-style:square;v-text-anchor:middle" coordsize="2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50ysQA&#10;AADdAAAADwAAAGRycy9kb3ducmV2LnhtbESPQWsCMRCF7wX/Qxiht5pYWpHVKFqQ1qNa6HXcjLuL&#10;yWTZpO723zuHgrcZ3pv3vlmuh+DVjbrURLYwnRhQxGV0DVcWvk+7lzmolJEd+shk4Y8SrFejpyUW&#10;LvZ8oNsxV0pCOBVooc65LbROZU0B0yS2xKJdYhcwy9pV2nXYS3jw+tWYmQ7YsDTU2NJHTeX1+Bss&#10;nK+8PWzfW5P383Oj9c7/fPbe2ufxsFmAyjTkh/n/+ssJ/psRXPlGRt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udMrEAAAA3QAAAA8AAAAAAAAAAAAAAAAAmAIAAGRycy9k&#10;b3ducmV2LnhtbFBLBQYAAAAABAAEAPUAAACJAwAAAAA=&#10;" path="m,l24,r,37l,35,,e" fillcolor="#006062" stroked="f">
                      <v:path arrowok="t" o:connecttype="custom" o:connectlocs="0,0;24,0;24,37;0,35;0,0;0,0" o:connectangles="0,0,0,0,0,0"/>
                    </v:shape>
                    <v:roundrect id="AutoShape 557" o:spid="_x0000_s1466" style="position:absolute;left:-2181;top:1241;width:26;height:4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0k8UA&#10;AADdAAAADwAAAGRycy9kb3ducmV2LnhtbERPS2sCMRC+F/ofwgheiiZ9ia5GKQWphx6siuJtTMbd&#10;pZvJskl19dc3hYK3+fieM5m1rhInakLpWcNjX4EgNt6WnGvYrOe9IYgQkS1WnknDhQLMpvd3E8ys&#10;P/MXnVYxFymEQ4YaihjrTMpgCnIY+r4mTtzRNw5jgk0ubYPnFO4q+aTUQDosOTUUWNN7QeZ79eM0&#10;mOX2MqD9x0EdHl4N1tvd9XP3rHW3076NQURq4038717YNP9FjeDvm3SC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LSTxQAAAN0AAAAPAAAAAAAAAAAAAAAAAJgCAABkcnMv&#10;ZG93bnJldi54bWxQSwUGAAAAAAQABAD1AAAAigMAAAAA&#10;" fillcolor="#006062" stroked="f">
                      <v:textbox inset="0,0,0,0"/>
                    </v:roundrect>
                    <v:shape id="Freeform 558" o:spid="_x0000_s1467" style="position:absolute;left:-2181;top:1284;width:26;height:41;visibility:visible;mso-wrap-style:square;v-text-anchor:middle" coordsize="2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IE8gA&#10;AADdAAAADwAAAGRycy9kb3ducmV2LnhtbESPT2vCQBDF74V+h2UKXkrdWP9UUlcpgiL0IGqh12l2&#10;ugnNzobsauK3dw5CbzO8N+/9ZrHqfa0u1MYqsIHRMANFXARbsTPwddq8zEHFhGyxDkwGrhRhtXx8&#10;WGBuQ8cHuhyTUxLCMUcDZUpNrnUsSvIYh6EhFu03tB6TrK3TtsVOwn2tX7Nspj1WLA0lNrQuqfg7&#10;nr2BzTNOZ5MfN71us/X4PO8+3ff+zZjBU//xDipRn/7N9+udFfzJSPjlGxlBL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FcgTyAAAAN0AAAAPAAAAAAAAAAAAAAAAAJgCAABk&#10;cnMvZG93bnJldi54bWxQSwUGAAAAAAQABAD1AAAAjQMAAAAA&#10;" path="m,l25,r,40l,39,,e" fillcolor="#006062" stroked="f">
                      <v:path arrowok="t" o:connecttype="custom" o:connectlocs="0,0;25,0;25,40;0,39;0,0;0,0" o:connectangles="0,0,0,0,0,0"/>
                    </v:shape>
                    <v:shape id="Freeform 559" o:spid="_x0000_s1468" style="position:absolute;left:-1484;top:1335;width:24;height:11;visibility:visible;mso-wrap-style:square;v-text-anchor:middle" coordsize="2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MPNcMA&#10;AADdAAAADwAAAGRycy9kb3ducmV2LnhtbERPS2vCQBC+F/oflil4azYptkjqKkEQgniJiucxO3nU&#10;7GzIbpP477uFQm/z8T1nvZ1NJ0YaXGtZQRLFIIhLq1uuFVzO+9cVCOeRNXaWScGDHGw3z09rTLWd&#10;uKDx5GsRQtilqKDxvk+ldGVDBl1ke+LAVXYw6AMcaqkHnEK46eRbHH9Igy2HhgZ72jVU3k/fRkHx&#10;fjPZV0HnYz8dlvfrtMqrvFRq8TJnnyA8zf5f/OfOdZi/TBL4/Sac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MPNcMAAADdAAAADwAAAAAAAAAAAAAAAACYAgAAZHJzL2Rv&#10;d25yZXYueG1sUEsFBgAAAAAEAAQA9QAAAIgDAAAAAA==&#10;" path="m,3r5,7l19,7,23,,19,,17,3,6,6,3,2,,3e" fillcolor="#522210" stroked="f">
                      <v:path arrowok="t" o:connecttype="custom" o:connectlocs="0,3;5,10;19,7;23,0;19,0;17,3;6,6;3,2;0,3;0,3" o:connectangles="0,0,0,0,0,0,0,0,0,0"/>
                    </v:shape>
                    <v:shape id="Freeform 560" o:spid="_x0000_s1469" style="position:absolute;left:-1487;top:1335;width:27;height:8;visibility:visible;mso-wrap-style:square;v-text-anchor:middle" coordsize="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WkU8UA&#10;AADdAAAADwAAAGRycy9kb3ducmV2LnhtbERPTWvCQBC9F/wPywheSt3EqpToKqJYQvWi9tLbmB2T&#10;aHY2Zrca/323UOhtHu9zpvPWVOJGjSstK4j7EQjizOqScwWfh/XLGwjnkTVWlknBgxzMZ52nKSba&#10;3nlHt73PRQhhl6CCwvs6kdJlBRl0fVsTB+5kG4M+wCaXusF7CDeVHETRWBosOTQUWNOyoOyy/zYK&#10;MH4/bF+jj3S0uZ6P12FKX6vHs1K9bruYgPDU+n/xnzvVYf4wHsDvN+EEO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5aRTxQAAAN0AAAAPAAAAAAAAAAAAAAAAAJgCAABkcnMv&#10;ZG93bnJldi54bWxQSwUGAAAAAAQABAD1AAAAigMAAAAA&#10;" path="m,2l8,7,22,6,26,,22,,20,2,9,3,5,,,2e" fillcolor="silver" stroked="f">
                      <v:path arrowok="t" o:connecttype="custom" o:connectlocs="0,2;8,7;22,6;26,0;22,0;20,2;9,3;5,0;0,2;0,2" o:connectangles="0,0,0,0,0,0,0,0,0,0"/>
                    </v:shape>
                    <v:shape id="Freeform 561" o:spid="_x0000_s1470" style="position:absolute;left:-2349;top:1302;width:57;height:52;visibility:visible;mso-wrap-style:square;v-text-anchor:middle" coordsize="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omlcQA&#10;AADdAAAADwAAAGRycy9kb3ducmV2LnhtbERP32vCMBB+H/g/hBP2NlN1bF1nFBEEQUXnBns9mltT&#10;bS6lSWv9781gsLf7+H7ebNHbSnTU+NKxgvEoAUGcO11yoeDrc/2UgvABWWPlmBTcyMNiPniYYabd&#10;lT+oO4VCxBD2GSowIdSZlD43ZNGPXE0cuR/XWAwRNoXUDV5juK3kJElepMWSY4PBmlaG8suptQqO&#10;K9MeNsu3dEdt931O99vptn5V6nHYL99BBOrDv/jPvdFx/vN4Cr/fxB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6JpXEAAAA3QAAAA8AAAAAAAAAAAAAAAAAmAIAAGRycy9k&#10;b3ducmV2LnhtbFBLBQYAAAAABAAEAPUAAACJAwAAAAA=&#10;" path="m54,3l52,,49,,46,3r-3,l42,7,39,5,37,7r-3,l34,10r-1,5l33,17,31,15,30,13r-2,l26,15r-1,2l23,21,21,19r-1,l18,19r-2,2l14,22r,3l14,22r,-3l12,17r-2,2l9,17r-1,l6,19,5,21,4,22,2,26,,33r,6l4,43r8,l25,45r5,2l37,49r9,2l49,51r5,-2l54,47r,-4l54,39r,-6l54,29r,-7l56,17r,-7l54,3e" fillcolor="#424200" stroked="f">
                      <v:path arrowok="t" o:connecttype="custom" o:connectlocs="54,3;52,0;49,0;46,3;43,3;42,7;39,5;37,7;34,7;34,10;33,15;33,17;31,15;30,13;28,13;26,15;25,17;23,21;21,19;20,19;18,19;16,21;14,22;14,25;14,22;14,19;12,17;10,19;9,17;8,17;6,19;5,21;4,22;2,26;0,33;0,39;4,43;12,43;25,45;30,47;37,49;46,51;49,51;54,49;54,47;54,43;54,39;54,33;54,29;54,22;56,17;56,10;54,3;54,3" o:connectangles="0,0,0,0,0,0,0,0,0,0,0,0,0,0,0,0,0,0,0,0,0,0,0,0,0,0,0,0,0,0,0,0,0,0,0,0,0,0,0,0,0,0,0,0,0,0,0,0,0,0,0,0,0,0"/>
                    </v:shape>
                    <v:shape id="Freeform 562" o:spid="_x0000_s1471" style="position:absolute;left:-2245;top:1305;width:59;height:73;visibility:visible;mso-wrap-style:square;v-text-anchor:middle" coordsize="5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7gHMMA&#10;AADdAAAADwAAAGRycy9kb3ducmV2LnhtbERPTWvCQBC9C/6HZYReRDcpIbTRVSSt4tVU6HXITrOh&#10;2dmY3cb033cLhd7m8T5nu59sJ0YafOtYQbpOQBDXTrfcKLi+HVdPIHxA1tg5JgXf5GG/m8+2WGh3&#10;5wuNVWhEDGFfoAITQl9I6WtDFv3a9cSR+3CDxRDh0Eg94D2G204+JkkuLbYcGwz2VBqqP6svq+Bl&#10;6W7llGTP5/dTesyX+as2p6tSD4vpsAERaAr/4j/3Wcf5WZrB7zfx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7gHMMAAADdAAAADwAAAAAAAAAAAAAAAACYAgAAZHJzL2Rv&#10;d25yZXYueG1sUEsFBgAAAAAEAAQA9QAAAIgDAAAAAA==&#10;" path="m2,4l4,,6,,8,2r4,2l14,6r2,l18,6r3,4l22,14r,4l22,22r3,-4l27,16r1,l30,18r2,4l32,28r2,-2l36,23r2,3l39,28r2,2l42,33r,-3l44,26r,-3l46,23r2,l50,26r,4l52,32r,4l57,44r1,8l58,60r,6l58,70r-8,2l32,66,22,63r-1,3l13,62r-9,l2,58,4,52,2,44r,-4l2,32,,23,,14,2,4e" fillcolor="#424200" stroked="f">
                      <v:path arrowok="t" o:connecttype="custom" o:connectlocs="2,4;4,0;6,0;8,2;12,4;14,6;16,6;18,6;21,10;22,14;22,18;22,22;25,18;27,16;28,16;30,18;32,22;32,28;34,26;36,23;38,26;39,28;41,30;42,33;42,30;44,26;44,23;46,23;48,23;50,26;50,30;52,32;52,36;57,44;58,52;58,60;58,66;58,70;50,72;32,66;22,63;21,66;13,62;4,62;2,58;4,52;2,44;2,40;2,32;0,23;0,14;2,4;2,4" o:connectangles="0,0,0,0,0,0,0,0,0,0,0,0,0,0,0,0,0,0,0,0,0,0,0,0,0,0,0,0,0,0,0,0,0,0,0,0,0,0,0,0,0,0,0,0,0,0,0,0,0,0,0,0,0"/>
                    </v:shape>
                    <v:shape id="Freeform 563" o:spid="_x0000_s1472" style="position:absolute;left:-3084;top:1065;width:252;height:438;visibility:visible;mso-wrap-style:square;v-text-anchor:middle" coordsize="252,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Oc8UA&#10;AADdAAAADwAAAGRycy9kb3ducmV2LnhtbERPTWvCQBC9C/0PyxS86UZRKamrtFXRSwvaFnscstNN&#10;MDsbsmsS/fVuQehtHu9z5svOlqKh2heOFYyGCQjizOmCjYKvz83gCYQPyBpLx6TgQh6Wi4feHFPt&#10;Wt5TcwhGxBD2KSrIQ6hSKX2Wk0U/dBVx5H5dbTFEWBupa2xjuC3lOElm0mLBsSHHit5yyk6Hs1Vg&#10;9PfP7moauTquT+3H+3Hfbu2rUv3H7uUZRKAu/Ivv7p2O8yejKfx9E0+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5g5zxQAAAN0AAAAPAAAAAAAAAAAAAAAAAJgCAABkcnMv&#10;ZG93bnJldi54bWxQSwUGAAAAAAQABAD1AAAAigMAAAAA&#10;" path="m,437r53,l251,42,198,,,437e" fillcolor="#ffbf18" stroked="f">
                      <v:path arrowok="t" o:connecttype="custom" o:connectlocs="0,437;53,437;251,42;198,0;0,437;0,437" o:connectangles="0,0,0,0,0,0"/>
                    </v:shape>
                    <v:shape id="Freeform 564" o:spid="_x0000_s1473" style="position:absolute;left:-3033;top:1095;width:577;height:463;visibility:visible;mso-wrap-style:square;v-text-anchor:middle" coordsize="577,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Dje8QA&#10;AADdAAAADwAAAGRycy9kb3ducmV2LnhtbERPTWsCMRC9F/wPYYReimZdylZWo0ihoIcW1F68DZsx&#10;u5pMlk2qq7++KRS8zeN9znzZOysu1IXGs4LJOANBXHndsFHwvf8YTUGEiKzReiYFNwqwXAye5lhq&#10;f+UtXXbRiBTCoUQFdYxtKWWoanIYxr4lTtzRdw5jgp2RusNrCndW5llWSIcNp4YaW3qvqTrvfpyC&#10;PN43a5vj24sx9+K0tXT4dF9KPQ/71QxEpD4+xP/utU7zXycF/H2TTp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g43vEAAAA3QAAAA8AAAAAAAAAAAAAAAAAmAIAAGRycy9k&#10;b3ducmV2LnhtbFBLBQYAAAAABAAEAPUAAACJAwAAAAA=&#10;" path="m,367l184,,576,281r,82l473,462r,-166l433,296,411,222,190,50r,30l167,99,163,87,,414,,367e" fillcolor="#a16252" stroked="f">
                      <v:path arrowok="t" o:connecttype="custom" o:connectlocs="0,367;184,0;576,281;576,363;473,462;473,296;433,296;411,222;190,50;190,80;167,99;163,87;0,414;0,367;0,367" o:connectangles="0,0,0,0,0,0,0,0,0,0,0,0,0,0,0"/>
                    </v:shape>
                    <v:shape id="Freeform 565" o:spid="_x0000_s1474" style="position:absolute;left:-3091;top:1051;width:532;height:452;visibility:visible;mso-wrap-style:square;v-text-anchor:middle" coordsize="532,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zx8YA&#10;AADdAAAADwAAAGRycy9kb3ducmV2LnhtbERPTWvCQBC9C/6HZQpeRDcRaWzqKq0gSumlKtjehuw0&#10;iWZnY3bV+O9dodDbPN7nTOetqcSFGldaVhAPIxDEmdUl5wp22+VgAsJ5ZI2VZVJwIwfzWbczxVTb&#10;K3/RZeNzEULYpaig8L5OpXRZQQbd0NbEgfu1jUEfYJNL3eA1hJtKjqLoWRosOTQUWNOioOy4ORsF&#10;34fD58fpVMerF/ue/MRRf5Lsz0r1ntq3VxCeWv8v/nOvdZg/jhN4fBNO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qzx8YAAADdAAAADwAAAAAAAAAAAAAAAACYAgAAZHJz&#10;L2Rvd25yZXYueG1sUEsFBgAAAAAEAAQA9QAAAIsDAAAAAA==&#10;" path="m7,451l209,26,498,253r33,l205,,,432r7,19e" fillcolor="#a13f00" stroked="f">
                      <v:path arrowok="t" o:connecttype="custom" o:connectlocs="7,451;209,26;498,253;531,253;205,0;0,432;7,451;7,451" o:connectangles="0,0,0,0,0,0,0,0"/>
                    </v:shape>
                    <v:shape id="Freeform 566" o:spid="_x0000_s1475" style="position:absolute;left:-2678;top:1297;width:79;height:73;visibility:visible;mso-wrap-style:square;v-text-anchor:middle" coordsize="7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kJJsQA&#10;AADdAAAADwAAAGRycy9kb3ducmV2LnhtbESPQUvDQBCF70L/wzKCN7upBAlpt0VExYugbaHXITsm&#10;odnZNLNJ4793DoK3Gd6b977Z7ObQmYkGaSM7WC0zMMRV9C3XDo6H1/sCjCRkj11kcvBDArvt4maD&#10;pY9X/qJpn2qjISwlOmhS6ktrpWoooCxjT6zadxwCJl2H2voBrxoeOvuQZY82YMva0GBPzw1V5/0Y&#10;HHycj/6Tp+Ikby9UjHLJR5Lcubvb+WkNJtGc/s1/1+9e8fOV4uo3OoLd/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5CSbEAAAA3QAAAA8AAAAAAAAAAAAAAAAAmAIAAGRycy9k&#10;b3ducmV2LnhtbFBLBQYAAAAABAAEAPUAAACJAwAAAAA=&#10;" path="m,72l70,r8,62l,72e" fillcolor="#522210" stroked="f">
                      <v:path arrowok="t" o:connecttype="custom" o:connectlocs="0,72;70,0;78,62;0,72;0,72" o:connectangles="0,0,0,0,0"/>
                    </v:shape>
                    <v:shape id="Freeform 567" o:spid="_x0000_s1476" style="position:absolute;left:-2669;top:1386;width:255;height:14;visibility:visible;mso-wrap-style:square;v-text-anchor:middle" coordsize="25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9XcEA&#10;AADdAAAADwAAAGRycy9kb3ducmV2LnhtbERPS2sCMRC+F/ofwhR6q1kXEbs1SqkUevVReh0242Y1&#10;mSybmN3+eyMI3ubje85yPTorEvWh9axgOilAENdet9woOOy/3xYgQkTWaD2Tgn8KsF49Py2x0n7g&#10;LaVdbEQO4VChAhNjV0kZakMOw8R3xJk7+t5hzLBvpO5xyOHOyrIo5tJhy7nBYEdfhurz7uIUnBPa&#10;ze+sTGEo/5w2i1Oyl41Sry/j5weISGN8iO/uH53nz6bvcPsmnyB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pfV3BAAAA3QAAAA8AAAAAAAAAAAAAAAAAmAIAAGRycy9kb3du&#10;cmV2LnhtbFBLBQYAAAAABAAEAPUAAACGAwAAAAA=&#10;" path="m,6l74,,254,1,74,13,,6e" fillcolor="#522210" stroked="f">
                      <v:path arrowok="t" o:connecttype="custom" o:connectlocs="0,6;74,0;254,1;74,13;0,6;0,6" o:connectangles="0,0,0,0,0,0"/>
                    </v:shape>
                    <v:shape id="Freeform 568" o:spid="_x0000_s1477" style="position:absolute;left:-2678;top:1359;width:88;height:34;visibility:visible;mso-wrap-style:square;v-text-anchor:middle" coordsize="8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DW8cA&#10;AADdAAAADwAAAGRycy9kb3ducmV2LnhtbESPzWvCQBDF74X+D8sUequbxlIluorGDwqe/ADxNmTH&#10;JDQ7G7JbTf9751DobYb35r3fTOe9a9SNulB7NvA+SEARF97WXBo4HTdvY1AhIltsPJOBXwownz0/&#10;TTGz/s57uh1iqSSEQ4YGqhjbTOtQVOQwDHxLLNrVdw6jrF2pbYd3CXeNTpPkUzusWRoqbCmvqPg+&#10;/DgDq+PFebsc7fJ0Pdxu8vW5Li5nY15f+sUEVKQ+/pv/rr+s4H+kwi/fyAh69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IA1vHAAAA3QAAAA8AAAAAAAAAAAAAAAAAmAIAAGRy&#10;cy9kb3ducmV2LnhtbFBLBQYAAAAABAAEAPUAAACMAwAAAAA=&#10;" path="m,10l78,r9,28l9,33,,10e" fillcolor="#824200" stroked="f">
                      <v:path arrowok="t" o:connecttype="custom" o:connectlocs="0,10;78,0;87,28;9,33;0,10;0,10" o:connectangles="0,0,0,0,0,0"/>
                    </v:shape>
                    <v:shape id="Freeform 569" o:spid="_x0000_s1478" style="position:absolute;left:-2887;top:1051;width:1503;height:349;visibility:visible;mso-wrap-style:square;v-text-anchor:middle" coordsize="1503,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LMQA&#10;AADdAAAADwAAAGRycy9kb3ducmV2LnhtbERPS2sCMRC+C/6HMIVeRLOupcjWKFJb8CAUV5Eeh83s&#10;g24myyZ1039vBKG3+fies9oE04or9a6xrGA+S0AQF1Y3XCk4nz6nSxDOI2tsLZOCP3KwWY9HK8y0&#10;HfhI19xXIoawy1BB7X2XSemKmgy6me2II1fa3qCPsK+k7nGI4aaVaZK8SoMNx4YaO3qvqfjJf42C&#10;Q0nJ9+U45DsZdotz+/EV0kmp1PNT2L6B8BT8v/jh3us4/yWdw/2beIJ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ryzEAAAA3QAAAA8AAAAAAAAAAAAAAAAAmAIAAGRycy9k&#10;b3ducmV2LnhtbFBLBQYAAAAABAAEAPUAAACJAwAAAAA=&#10;" path="m,l899,113r603,235l284,308r-5,-62l313,246,,e" fillcolor="#824200" stroked="f">
                      <v:path arrowok="t" o:connecttype="custom" o:connectlocs="0,0;899,113;1502,348;284,308;279,246;313,246;0,0;0,0" o:connectangles="0,0,0,0,0,0,0,0"/>
                    </v:shape>
                    <v:shape id="Freeform 570" o:spid="_x0000_s1479" style="position:absolute;left:-2457;top:1105;width:503;height:354;visibility:visible;mso-wrap-style:square;v-text-anchor:middle" coordsize="503,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qcsQA&#10;AADdAAAADwAAAGRycy9kb3ducmV2LnhtbERPS2vCQBC+C/0PyxR6001TkRLdiKSUllyKaXvwNmQn&#10;D8zOhuw2Rn99VxC8zcf3nM12Mp0YaXCtZQXPiwgEcWl1y7WCn+/3+SsI55E1dpZJwZkcbNOH2QYT&#10;bU+8p7HwtQgh7BJU0HjfJ1K6siGDbmF74sBVdjDoAxxqqQc8hXDTyTiKVtJgy6GhwZ6yhspj8WcU&#10;ZJc2K39lcTjnef4RvVVf8iUelXp6nHZrEJ4mfxff3J86zF/GMVy/CS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mKnLEAAAA3QAAAA8AAAAAAAAAAAAAAAAAmAIAAGRycy9k&#10;b3ducmV2LnhtbFBLBQYAAAAABAAEAPUAAACJAwAAAAA=&#10;" path="m,268r,85l66,353r46,-81l382,272r,40l502,312,339,15,168,,35,272,,268e" fillcolor="#ff8100" stroked="f">
                      <v:path arrowok="t" o:connecttype="custom" o:connectlocs="0,268;0,353;66,353;112,272;382,272;382,312;502,312;339,15;168,0;35,272;0,268;0,268" o:connectangles="0,0,0,0,0,0,0,0,0,0,0,0"/>
                    </v:shape>
                    <v:shape id="Freeform 571" o:spid="_x0000_s1480" style="position:absolute;left:-2263;top:1014;width:165;height:115;visibility:visible;mso-wrap-style:square;v-text-anchor:middle" coordsize="16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HG78UA&#10;AADdAAAADwAAAGRycy9kb3ducmV2LnhtbERPTWvCQBC9F/oflin0VjfVYjXNKqVQWhAPakG8jdkx&#10;G5KdDdmtif56VxC8zeN9TjbvbS2O1PrSsYLXQQKCOHe65ELB3+b7ZQLCB2SNtWNScCIP89njQ4ap&#10;dh2v6LgOhYgh7FNUYEJoUil9bsiiH7iGOHIH11oMEbaF1C12MdzWcpgkY2mx5NhgsKEvQ3m1/rcK&#10;zt3GLA57uavft7tq/DPS+Wm6VOr5qf/8ABGoD3fxzf2r4/y34Qiu38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IcbvxQAAAN0AAAAPAAAAAAAAAAAAAAAAAJgCAABkcnMv&#10;ZG93bnJldi54bWxQSwUGAAAAAAQABAD1AAAAigMAAAAA&#10;" path="m33,l,93r164,21l33,e" fillcolor="#7f604f" stroked="f">
                      <v:path arrowok="t" o:connecttype="custom" o:connectlocs="33,0;0,93;164,114;33,0;33,0" o:connectangles="0,0,0,0,0"/>
                    </v:shape>
                    <v:shape id="Freeform 572" o:spid="_x0000_s1481" style="position:absolute;left:-2498;top:1014;width:269;height:348;visibility:visible;mso-wrap-style:square;v-text-anchor:middle" coordsize="269,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PdMIA&#10;AADdAAAADwAAAGRycy9kb3ducmV2LnhtbERPPW/CMBDdK/EfrENiKw6QVhAwCBWhdoWysJ3ii2MR&#10;n0PshvTf15Uqdbun93mb3eAa0VMXrGcFs2kGgrj02rJRcPk8Pi9BhIissfFMCr4pwG47etpgof2D&#10;T9SfoxEphEOBCuoY20LKUNbkMEx9S5y4yncOY4KdkbrDRwp3jZxn2at0aDk11NjSW03l7fzlFOil&#10;qe7vmlZ2kZvZ6XC/2qp/UWoyHvZrEJGG+C/+c3/oND+f5/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sU90wgAAAN0AAAAPAAAAAAAAAAAAAAAAAJgCAABkcnMvZG93&#10;bnJldi54bWxQSwUGAAAAAAQABAD1AAAAhwMAAAAA&#10;" path="m268,l239,91,76,347,,106,268,e" fillcolor="#522210" stroked="f">
                      <v:path arrowok="t" o:connecttype="custom" o:connectlocs="268,0;239,91;76,347;0,106;268,0;268,0" o:connectangles="0,0,0,0,0,0"/>
                    </v:shape>
                    <v:shape id="Freeform 573" o:spid="_x0000_s1482" style="position:absolute;left:-2151;top:1147;width:193;height:255;visibility:visible;mso-wrap-style:square;v-text-anchor:middle" coordsize="193,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LlJsIA&#10;AADdAAAADwAAAGRycy9kb3ducmV2LnhtbERPTWuDQBC9F/oflin0VtdKEopxE0pJiOClMYVep+5E&#10;pe6suFs1/z4bKOQ2j/c52XY2nRhpcK1lBa9RDIK4srrlWsHXaf/yBsJ5ZI2dZVJwIQfbzeNDhqm2&#10;Ex9pLH0tQgi7FBU03veplK5qyKCLbE8cuLMdDPoAh1rqAacQbjqZxPFKGmw5NDTY00dD1W/5ZxRM&#10;oy35e4efi59DlycrX+ABC6Wen+b3NQhPs7+L/925DvMXyRJu34QT5OY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ouUmwgAAAN0AAAAPAAAAAAAAAAAAAAAAAJgCAABkcnMvZG93&#10;bnJldi54bWxQSwUGAAAAAAQABAD1AAAAhwMAAAAA&#10;" path="m50,l,21,124,254r68,l50,e" fillcolor="#a16252" stroked="f">
                      <v:path arrowok="t" o:connecttype="custom" o:connectlocs="50,0;0,21;124,254;192,254;50,0;50,0" o:connectangles="0,0,0,0,0,0"/>
                    </v:shape>
                    <v:shape id="Freeform 574" o:spid="_x0000_s1483" style="position:absolute;left:-2275;top:1122;width:174;height:47;visibility:visible;mso-wrap-style:square;v-text-anchor:middle" coordsize="174,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8IXsMA&#10;AADdAAAADwAAAGRycy9kb3ducmV2LnhtbERPS4vCMBC+L/gfwgje1rQiItUoKiu47MnXwdvQjE21&#10;mXSbaLv/fiMs7G0+vufMl52txJMaXzpWkA4TEMS50yUXCk7H7fsUhA/IGivHpOCHPCwXvbc5Ztq1&#10;vKfnIRQihrDPUIEJoc6k9Lkhi37oauLIXV1jMUTYFFI32MZwW8lRkkykxZJjg8GaNoby++FhFVx4&#10;+olbmX48Vu3tvPv+Wqe3zig16HerGYhAXfgX/7l3Os4fjybw+ia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8IXsMAAADdAAAADwAAAAAAAAAAAAAAAACYAgAAZHJzL2Rv&#10;d25yZXYueG1sUEsFBgAAAAAEAAQA9QAAAIgDAAAAAA==&#10;" path="m173,27l124,46,,36,25,,173,27e" fillcolor="#824200" stroked="f">
                      <v:path arrowok="t" o:connecttype="custom" o:connectlocs="173,27;124,46;0,36;25,0;173,27;173,27" o:connectangles="0,0,0,0,0,0"/>
                    </v:shape>
                    <v:shape id="Freeform 575" o:spid="_x0000_s1484" style="position:absolute;left:-2603;top:1107;width:1219;height:309;visibility:visible;mso-wrap-style:square;v-text-anchor:middle" coordsize="1219,3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rs6cIA&#10;AADdAAAADwAAAGRycy9kb3ducmV2LnhtbERPS4vCMBC+C/sfwix4kTVtEB/VKIsgerXuHvY2NGNb&#10;bCalyWr990YQvM3H95zVpreNuFLna8ca0nECgrhwpuZSw89p9zUH4QOywcYxabiTh836Y7DCzLgb&#10;H+mah1LEEPYZaqhCaDMpfVGRRT92LXHkzq6zGCLsSmk6vMVw20iVJFNpsebYUGFL24qKS/5vNah5&#10;avKt8tP9Yqaa37Slv/o+0nr42X8vQQTqw1v8ch9MnD9RM3h+E0+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muzpwgAAAN0AAAAPAAAAAAAAAAAAAAAAAJgCAABkcnMvZG93&#10;bnJldi54bWxQSwUGAAAAAAQABAD1AAAAhwMAAAAA&#10;" path="m,252r8,28l188,280,351,24,491,45,632,296r578,12l1218,292,642,270,504,21,342,,181,252,,252e" fillcolor="#a13f00" stroked="f">
                      <v:path arrowok="t" o:connecttype="custom" o:connectlocs="0,252;8,280;188,280;351,24;491,45;632,296;1210,308;1218,292;642,270;504,21;342,0;181,252;0,252;0,252" o:connectangles="0,0,0,0,0,0,0,0,0,0,0,0,0,0"/>
                    </v:shape>
                    <v:shape id="Freeform 576" o:spid="_x0000_s1485" style="position:absolute;left:-2923;top:1363;width:143;height:65;visibility:visible;mso-wrap-style:square;v-text-anchor:middle" coordsize="14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BUMcA&#10;AADdAAAADwAAAGRycy9kb3ducmV2LnhtbESPT0sDMRDF70K/Q5iCF7HZFv+xNi1FWRCKha2K13Ez&#10;3SzdTJYktuu3dw6Ctxnem/d+s1yPvlcniqkLbGA+K0ARN8F23Bp4f6uuH0CljGyxD0wGfijBejW5&#10;WGJpw5lrOu1zqySEU4kGXM5DqXVqHHlMszAQi3YI0WOWNbbaRjxLuO/1oijutMeOpcHhQE+OmuP+&#10;2xvYbUdXPd9/HF+v6HZb1Yf4WfsvYy6n4+YRVKYx/5v/rl+s4N8sBFe+kRH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7gVDHAAAA3QAAAA8AAAAAAAAAAAAAAAAAmAIAAGRy&#10;cy9kb3ducmV2LnhtbFBLBQYAAAAABAAEAPUAAACMAwAAAAA=&#10;" path="m,64l84,r58,64l,64e" fillcolor="#a13f00" stroked="f">
                      <v:path arrowok="t" o:connecttype="custom" o:connectlocs="0,64;84,0;142,64;0,64;0,64" o:connectangles="0,0,0,0,0"/>
                    </v:shape>
                    <v:shape id="Freeform 577" o:spid="_x0000_s1486" style="position:absolute;left:-2835;top:1431;width:57;height:64;visibility:visible;mso-wrap-style:square;v-text-anchor:middle" coordsize="5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q1k8IA&#10;AADdAAAADwAAAGRycy9kb3ducmV2LnhtbERPTWsCMRC9F/ofwgjealYpolujLIVCiydXsR6HZNyN&#10;bibLJur23zeC4G0e73MWq9414kpdsJ4VjEcZCGLtjeVKwW779TYDESKywcYzKfijAKvl68sCc+Nv&#10;vKFrGSuRQjjkqKCOsc2lDLomh2HkW+LEHX3nMCbYVdJ0eEvhrpGTLJtKh5ZTQ40tfdakz+XFKTjo&#10;n3jIftd2VtD+dDQXq+dFqdRw0BcfICL18Sl+uL9Nmv8+mcP9m3S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6rWTwgAAAN0AAAAPAAAAAAAAAAAAAAAAAJgCAABkcnMvZG93&#10;bnJldi54bWxQSwUGAAAAAAQABAD1AAAAhwMAAAAA&#10;" path="m,l,63,56,6,,e" fillcolor="#ff8100" stroked="f">
                      <v:path arrowok="t" o:connecttype="custom" o:connectlocs="0,0;0,63;56,6;0,0;0,0" o:connectangles="0,0,0,0,0"/>
                    </v:shape>
                    <v:shape id="Freeform 578" o:spid="_x0000_s1487" style="position:absolute;left:-2923;top:1424;width:145;height:12;visibility:visible;mso-wrap-style:square;v-text-anchor:middle" coordsize="1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Li8cA&#10;AADdAAAADwAAAGRycy9kb3ducmV2LnhtbESPQUvDQBCF74L/YRmhF7GbWlGJ3ZZQEHprjR70NmTH&#10;JDY7G7LTNvXXO4eCtxnem/e+WazG0JkjDamN7GA2zcAQV9G3XDv4eH+9ewaTBNljF5kcnCnBanl9&#10;tcDcxxO/0bGU2mgIpxwdNCJ9bm2qGgqYprEnVu07DgFF16G2fsCThofO3mfZow3YsjY02NO6oWpf&#10;HoKD7iBy7vdjUT2VxRZv69/P3dePc5ObsXgBIzTKv/lyvfGK/zBXfv1GR7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1S4vHAAAA3QAAAA8AAAAAAAAAAAAAAAAAmAIAAGRy&#10;cy9kb3ducmV2LnhtbFBLBQYAAAAABAAEAPUAAACMAwAAAAA=&#10;" path="m,l140,r4,11l6,11,,e" fillcolor="#522210" stroked="f">
                      <v:path arrowok="t" o:connecttype="custom" o:connectlocs="0,0;140,0;144,11;6,11;0,0;0,0" o:connectangles="0,0,0,0,0,0"/>
                    </v:shape>
                    <v:shape id="Freeform 579" o:spid="_x0000_s1488" style="position:absolute;left:-2917;top:1437;width:83;height:56;visibility:visible;mso-wrap-style:square;v-text-anchor:middle" coordsize="8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sLhsIA&#10;AADdAAAADwAAAGRycy9kb3ducmV2LnhtbERPTYvCMBC9L/gfwgje1rS6LFKNsoiCp4W6gtehGduu&#10;zaQmUeO/3ywI3ubxPmexiqYTN3K+tawgH2cgiCurW64VHH627zMQPiBr7CyTggd5WC0HbwsstL1z&#10;Sbd9qEUKYV+ggiaEvpDSVw0Z9GPbEyfuZJ3BkKCrpXZ4T+Gmk5Ms+5QGW04NDfa0bqg6769GwSzm&#10;6+/j8VzGy2Yqf8udsbWbKDUaxq85iEAxvMRP906n+R/THP6/SS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wuGwgAAAN0AAAAPAAAAAAAAAAAAAAAAAJgCAABkcnMvZG93&#10;bnJldi54bWxQSwUGAAAAAAQABAD1AAAAhwMAAAAA&#10;" path="m,l82,r,55l,55,,e" fillcolor="#7f604f" stroked="f">
                      <v:path arrowok="t" o:connecttype="custom" o:connectlocs="0,0;82,0;82,55;0,55;0,0;0,0" o:connectangles="0,0,0,0,0,0"/>
                    </v:shape>
                    <v:shape id="Freeform 580" o:spid="_x0000_s1489" style="position:absolute;left:-2903;top:1453;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DeDsUA&#10;AADdAAAADwAAAGRycy9kb3ducmV2LnhtbERPS2vCQBC+C/0PyxR6KXXjg1JiNlIChkIPaip4HbLT&#10;JDQ7m2bXmPrrXaHgbT6+5yTr0bRioN41lhXMphEI4tLqhisFh6/NyxsI55E1tpZJwR85WKcPkwRj&#10;bc+8p6HwlQgh7GJUUHvfxVK6siaDbmo74sB9296gD7CvpO7xHMJNK+dR9CoNNhwaauwoq6n8KU5G&#10;wSLPyB6ej3J7+i0/L3Jn8iHLlXp6HN9XIDyN/i7+d3/oMH+5mMPtm3CCT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N4OxQAAAN0AAAAPAAAAAAAAAAAAAAAAAJgCAABkcnMv&#10;ZG93bnJldi54bWxQSwUGAAAAAAQABAD1AAAAigMAAAAA&#10;" path="m,l,43r25,e" filled="f" fillcolor="#810000" strokecolor="#a1a100" strokeweight="2.5pt">
                      <v:path arrowok="t" o:connecttype="custom" o:connectlocs="0,0;0,43;25,43" o:connectangles="0,0,0"/>
                    </v:shape>
                    <v:shape id="Freeform 581" o:spid="_x0000_s1490" style="position:absolute;left:-2901;top:1455;width:24;height:44;visibility:visible;mso-wrap-style:square;v-text-anchor:middle" coordsize="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1f8UA&#10;AADdAAAADwAAAGRycy9kb3ducmV2LnhtbERPTWvCQBC9F/wPywi9FN1Yi9bUVYpFETwZPdjbkJ1m&#10;o9nZkF1j+u+7QsHbPN7nzJedrURLjS8dKxgNExDEudMlFwqOh/XgHYQPyBorx6TglzwsF72nOaba&#10;3XhPbRYKEUPYp6jAhFCnUvrckEU/dDVx5H5cYzFE2BRSN3iL4baSr0kykRZLjg0Ga1oZyi/Z1SpY&#10;X1cvBs/7yaY9fe02s2l5mX1nSj33u88PEIG68BD/u7c6zn8bj+H+TTx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XV/xQAAAN0AAAAPAAAAAAAAAAAAAAAAAJgCAABkcnMv&#10;ZG93bnJldi54bWxQSwUGAAAAAAQABAD1AAAAigMAAAAA&#10;" path="m,l,43r23,e" filled="f" fillcolor="#810000" strokecolor="#522210" strokeweight="2.5pt">
                      <v:path arrowok="t" o:connecttype="custom" o:connectlocs="0,0;0,43;23,43" o:connectangles="0,0,0"/>
                    </v:shape>
                    <v:shape id="Freeform 582" o:spid="_x0000_s1491" style="position:absolute;left:-2872;top:1453;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j4cQA&#10;AADdAAAADwAAAGRycy9kb3ducmV2LnhtbERPTWvCQBC9C/0PyxR6KbqxSpHoKiVgKHhQU8HrkB2T&#10;YHY2za4x9de7QsHbPN7nLFa9qUVHrassKxiPIhDEudUVFwoOP+vhDITzyBpry6Tgjxysli+DBcba&#10;XnlPXeYLEULYxaig9L6JpXR5SQbdyDbEgTvZ1qAPsC2kbvEawk0tP6LoUxqsODSU2FBSUn7OLkbB&#10;JE3IHt6Pcnv5zTc3uTNpl6RKvb32X3MQnnr/FP+7v3WYP51M4fFNOE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14+HEAAAA3QAAAA8AAAAAAAAAAAAAAAAAmAIAAGRycy9k&#10;b3ducmV2LnhtbFBLBQYAAAAABAAEAPUAAACJAwAAAAA=&#10;" path="m,l,43r25,e" filled="f" fillcolor="#810000" strokecolor="#a1a100" strokeweight="2.5pt">
                      <v:path arrowok="t" o:connecttype="custom" o:connectlocs="0,0;0,43;25,43" o:connectangles="0,0,0"/>
                    </v:shape>
                    <v:shape id="Freeform 583" o:spid="_x0000_s1492" style="position:absolute;left:-2870;top:1455;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cBsQA&#10;AADdAAAADwAAAGRycy9kb3ducmV2LnhtbERP32vCMBB+H/g/hBN8m6lzG6UzSnEI6suYCrK3o7m1&#10;Zc0lJNHW/34RBnu7j+/nLVaD6cSVfGgtK5hNMxDEldUt1wpOx81jDiJEZI2dZVJwowCr5ehhgYW2&#10;PX/S9RBrkUI4FKigidEVUoaqIYNhah1x4r6tNxgT9LXUHvsUbjr5lGWv0mDLqaFBR+uGqp/DxSgo&#10;33MZP/p9Pt99lf7Wnt253zilJuOhfAMRaYj/4j/3Vqf5z/MXuH+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nAbEAAAA3QAAAA8AAAAAAAAAAAAAAAAAmAIAAGRycy9k&#10;b3ducmV2LnhtbFBLBQYAAAAABAAEAPUAAACJAwAAAAA=&#10;" path="m,l,43r25,e" filled="f" fillcolor="#810000" strokecolor="#522210" strokeweight="2.5pt">
                      <v:path arrowok="t" o:connecttype="custom" o:connectlocs="0,0;0,43;25,43" o:connectangles="0,0,0"/>
                    </v:shape>
                    <v:shape id="Freeform 584" o:spid="_x0000_s1493" style="position:absolute;left:-2903;top:1504;width:26;height:46;visibility:visible;mso-wrap-style:square;v-text-anchor:middle" coordsize="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3/k8IA&#10;AADdAAAADwAAAGRycy9kb3ducmV2LnhtbERP24rCMBB9F/yHMMK+abpdkVKNsgpeQBF0F5+HZrYt&#10;20xKE239eyMIvs3hXGe26EwlbtS40rKCz1EEgjizuuRcwe/PepiAcB5ZY2WZFNzJwWLe780w1bbl&#10;E93OPhchhF2KCgrv61RKlxVk0I1sTRy4P9sY9AE2udQNtiHcVDKOook0WHJoKLCmVUHZ//lqFOzX&#10;NrkstzF31d23h+Nys43rjVIfg+57CsJT59/il3unw/zx1wS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f+TwgAAAN0AAAAPAAAAAAAAAAAAAAAAAJgCAABkcnMvZG93&#10;bnJldi54bWxQSwUGAAAAAAQABAD1AAAAhwMAAAAA&#10;" path="m,l,45r25,e" filled="f" fillcolor="#810000" strokecolor="#a1a100" strokeweight="2.5pt">
                      <v:path arrowok="t" o:connecttype="custom" o:connectlocs="0,0;0,45;25,45" o:connectangles="0,0,0"/>
                    </v:shape>
                    <v:shape id="Freeform 585" o:spid="_x0000_s1494" style="position:absolute;left:-2901;top:1506;width:24;height:44;visibility:visible;mso-wrap-style:square;v-text-anchor:middle" coordsize="2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5zfMUA&#10;AADdAAAADwAAAGRycy9kb3ducmV2LnhtbERPTWvCQBC9C/6HZYRepG5aJdbUVYqiFDyZ9lBvQ3bM&#10;pmZnQ3aN6b/vFoTe5vE+Z7nubS06an3lWMHTJAFBXDhdcang82P3+ALCB2SNtWNS8EMe1qvhYImZ&#10;djc+UpeHUsQQ9hkqMCE0mZS+MGTRT1xDHLmzay2GCNtS6hZvMdzW8jlJUmmx4thgsKGNoeKSX62C&#10;3XUzNvh9TPfd1/awX8yry+KUK/Uw6t9eQQTqw7/47n7Xcf5sOoe/b+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PnN8xQAAAN0AAAAPAAAAAAAAAAAAAAAAAJgCAABkcnMv&#10;ZG93bnJldi54bWxQSwUGAAAAAAQABAD1AAAAigMAAAAA&#10;" path="m,l,43r23,e" filled="f" fillcolor="#810000" strokecolor="#522210" strokeweight="2.5pt">
                      <v:path arrowok="t" o:connecttype="custom" o:connectlocs="0,0;0,43;23,43" o:connectangles="0,0,0"/>
                    </v:shape>
                    <v:shape id="Freeform 586" o:spid="_x0000_s1495" style="position:absolute;left:-2872;top:1504;width:26;height:46;visibility:visible;mso-wrap-style:square;v-text-anchor:middle" coordsize="2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OesUA&#10;AADdAAAADwAAAGRycy9kb3ducmV2LnhtbESPQWvCQBCF7wX/wzKCt7oxliLRVVRQCy2FqngesmMS&#10;zM6G7Griv+8cCr3N8N68981i1btaPagNlWcDk3ECijj3tuLCwPm0e52BChHZYu2ZDDwpwGo5eFlg&#10;Zn3HP/Q4xkJJCIcMDZQxNpnWIS/JYRj7hli0q28dRlnbQtsWOwl3tU6T5F07rFgaSmxoW1J+O96d&#10;gc+dn102h5T7+hm7r+/N/pA2e2NGw349BxWpj//mv+sPK/hvU8GVb2QEv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zs56xQAAAN0AAAAPAAAAAAAAAAAAAAAAAJgCAABkcnMv&#10;ZG93bnJldi54bWxQSwUGAAAAAAQABAD1AAAAigMAAAAA&#10;" path="m,l,45r25,e" filled="f" fillcolor="#810000" strokecolor="#a1a100" strokeweight="2.5pt">
                      <v:path arrowok="t" o:connecttype="custom" o:connectlocs="0,0;0,45;25,45" o:connectangles="0,0,0"/>
                    </v:shape>
                    <v:shape id="Freeform 587" o:spid="_x0000_s1496" style="position:absolute;left:-2870;top:1506;width:26;height:44;visibility:visible;mso-wrap-style:square;v-text-anchor:middle" coordsize="2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2WA8QA&#10;AADdAAAADwAAAGRycy9kb3ducmV2LnhtbERP32vCMBB+H/g/hBN8m+l0jFqNUhyC28uYG4hvR3O2&#10;Zc0lJJmt//0iCHu7j+/nrTaD6cSFfGgtK3iaZiCIK6tbrhV8f+0ecxAhImvsLJOCKwXYrEcPKyy0&#10;7fmTLodYixTCoUAFTYyukDJUDRkMU+uIE3e23mBM0NdSe+xTuOnkLMtepMGWU0ODjrYNVT+HX6Og&#10;fM1l/Ojf8/nbqfTX9uiO/c4pNRkP5RJEpCH+i+/uvU7zn+cLuH2TTp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tlgPEAAAA3QAAAA8AAAAAAAAAAAAAAAAAmAIAAGRycy9k&#10;b3ducmV2LnhtbFBLBQYAAAAABAAEAPUAAACJAwAAAAA=&#10;" path="m,l,43r25,e" filled="f" fillcolor="#810000" strokecolor="#522210" strokeweight="2.5pt">
                      <v:path arrowok="t" o:connecttype="custom" o:connectlocs="0,0;0,43;25,43" o:connectangles="0,0,0"/>
                    </v:shape>
                    <v:shape id="Freeform 588" o:spid="_x0000_s1497" style="position:absolute;left:-3006;top:1473;width:42;height:97;visibility:visible;mso-wrap-style:square;v-text-anchor:middle" coordsize="4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t0scA&#10;AADdAAAADwAAAGRycy9kb3ducmV2LnhtbESPT2/CMAzF75P2HSJP2g3STQxBISCGhLTryh+Jm9WY&#10;ptA4XZNBx6efD5N2s/We3/t5vux9o67UxTqwgZdhBoq4DLbmysBuuxlMQMWEbLEJTAZ+KMJy8fgw&#10;x9yGG3/StUiVkhCOORpwKbW51rF05DEOQ0ss2il0HpOsXaVthzcJ941+zbKx9lizNDhsae2ovBTf&#10;3sB5ep983Vfr8Hacbg/U7mv3vimMeX7qVzNQifr0b/67/rCCPxoJv3wjI+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LLdLHAAAA3QAAAA8AAAAAAAAAAAAAAAAAmAIAAGRy&#10;cy9kb3ducmV2LnhtbFBLBQYAAAAABAAEAPUAAACMAwAAAAA=&#10;" path="m,1l41,r,96l,92,,1e" fillcolor="#824200" stroked="f">
                      <v:path arrowok="t" o:connecttype="custom" o:connectlocs="0,1;41,0;41,96;0,92;0,1;0,1" o:connectangles="0,0,0,0,0,0"/>
                    </v:shape>
                    <v:shape id="Freeform 589" o:spid="_x0000_s1498" style="position:absolute;left:-3002;top:1477;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pE8MA&#10;AADdAAAADwAAAGRycy9kb3ducmV2LnhtbERP3WrCMBS+F/YO4Qi7m6liZVSjyKDiYEOnPsCxObbV&#10;5KQ0mda3X4SBd+fj+z2zRWeNuFLra8cKhoMEBHHhdM2lgsM+f3sH4QOyRuOYFNzJw2L+0pthpt2N&#10;f+i6C6WIIewzVFCF0GRS+qIii37gGuLInVxrMUTYllK3eIvh1shRkkykxZpjQ4UNfVRUXHa/VkE6&#10;2a6P+fcqMXl63HxZ8+nO91Sp1363nIII1IWn+N+91nH+eDyExzfxB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QpE8MAAADdAAAADwAAAAAAAAAAAAAAAACYAgAAZHJzL2Rv&#10;d25yZXYueG1sUEsFBgAAAAAEAAQA9QAAAIgDAAAAAA==&#10;" path="m,2l,42r33,l33,,,2e" fillcolor="#006062" stroked="f">
                      <v:path arrowok="t" o:connecttype="custom" o:connectlocs="0,2;0,42;33,42;33,0;0,2;0,2" o:connectangles="0,0,0,0,0,0"/>
                    </v:shape>
                    <v:shape id="Freeform 590" o:spid="_x0000_s1499" style="position:absolute;left:-3002;top:1523;width:34;height:43;visibility:visible;mso-wrap-style:square;v-text-anchor:middle" coordsize="3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a3ZMQA&#10;AADdAAAADwAAAGRycy9kb3ducmV2LnhtbERP3WrCMBS+H+wdwhl4p+nEyqimZQw6FBw6twc4Nse2&#10;W3JSmqj17RdB2N35+H7PshisEWfqfetYwfMkAUFcOd1yreD7qxy/gPABWaNxTAqu5KHIHx+WmGl3&#10;4U8670MtYgj7DBU0IXSZlL5qyKKfuI44ckfXWwwR9rXUPV5iuDVymiRzabHl2NBgR28NVb/7k1WQ&#10;znerQ/nxnpgyPWw31qzdzzVVavQ0vC5ABBrCv/juXuk4fzabwu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Gt2TEAAAA3QAAAA8AAAAAAAAAAAAAAAAAmAIAAGRycy9k&#10;b3ducmV2LnhtbFBLBQYAAAAABAAEAPUAAACJAwAAAAA=&#10;" path="m,l33,r,42l,38,,e" fillcolor="#006062" stroked="f">
                      <v:path arrowok="t" o:connecttype="custom" o:connectlocs="0,0;33,0;33,42;0,38;0,0;0,0" o:connectangles="0,0,0,0,0,0"/>
                    </v:shape>
                    <v:roundrect id="AutoShape 591" o:spid="_x0000_s1500" style="position:absolute;left:-2789;top:1490;width:37;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Y6ucYA&#10;AADdAAAADwAAAGRycy9kb3ducmV2LnhtbERPTWvCQBC9C/0PyxR6Ed1YrUh0I0Uo7cFDa0XxNu6O&#10;SWh2NmS3MfrrXaHQ2zze5yyWna1ES40vHSsYDRMQxNqZknMF2++3wQyED8gGK8ek4EIeltlDb4Gp&#10;cWf+onYTchFD2KeooAihTqX0uiCLfuhq4sidXGMxRNjk0jR4juG2ks9JMpUWS44NBda0Kkj/bH6t&#10;Av25u0zp8H5Mjv0XjfVuf13vx0o9PXavcxCBuvAv/nN/mDh/MhnD/Zt4gs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Y6ucYAAADdAAAADwAAAAAAAAAAAAAAAACYAgAAZHJz&#10;L2Rvd25yZXYueG1sUEsFBgAAAAAEAAQA9QAAAIsDAAAAAA==&#10;" fillcolor="#006062" stroked="f">
                      <v:textbox inset="0,0,0,0"/>
                    </v:roundrect>
                    <v:shape id="Freeform 592" o:spid="_x0000_s1501" style="position:absolute;left:-2789;top:1536;width:34;height:39;visibility:visible;mso-wrap-style:square;v-text-anchor:middle" coordsize="3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4QlMIA&#10;AADdAAAADwAAAGRycy9kb3ducmV2LnhtbERPTWvCQBC9F/wPyxS81U0llBKzSikKLZ6aevE2ZCfZ&#10;1exsyK4x/ntXKPQ2j/c55WZynRhpCNazgtdFBoK49tpyq+Dwu3t5BxEissbOMym4UYDNevZUYqH9&#10;lX9orGIrUgiHAhWYGPtCylAbchgWvidOXOMHhzHBoZV6wGsKd51cZtmbdGg5NRjs6dNQfa4uTsF4&#10;+ba865bNkav9SebT7XzaWqXmz9PHCkSkKf6L/9xfOs3P8xwe36QT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rhCUwgAAAN0AAAAPAAAAAAAAAAAAAAAAAJgCAABkcnMvZG93&#10;bnJldi54bWxQSwUGAAAAAAQABAD1AAAAhwMAAAAA&#10;" path="m,l33,r,38l,36,,e" fillcolor="#006062" stroked="f">
                      <v:path arrowok="t" o:connecttype="custom" o:connectlocs="0,0;33,0;33,38;0,36;0,0;0,0" o:connectangles="0,0,0,0,0,0"/>
                    </v:shape>
                    <v:roundrect id="AutoShape 593" o:spid="_x0000_s1502" style="position:absolute;left:-2750;top:1490;width:37;height:42;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MHVsUA&#10;AADdAAAADwAAAGRycy9kb3ducmV2LnhtbERPS2sCMRC+F/wPYQQvpWZbH8jWKFIo7cGDj6J4G5Pp&#10;7uJmsmyirv56Iwje5uN7znja2FKcqPaFYwXv3QQEsXam4EzB3/r7bQTCB2SDpWNScCEP00nrZYyp&#10;cWde0mkVMhFD2KeoIA+hSqX0OieLvusq4sj9u9piiLDOpKnxHMNtKT+SZCgtFhwbcqzoKyd9WB2t&#10;Ar3YXIa0+9kn+9eBxmqzvc63PaU67Wb2CSJQE57ih/vXxPn9/gDu38QT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wdWxQAAAN0AAAAPAAAAAAAAAAAAAAAAAJgCAABkcnMv&#10;ZG93bnJldi54bWxQSwUGAAAAAAQABAD1AAAAigMAAAAA&#10;" fillcolor="#006062" stroked="f">
                      <v:textbox inset="0,0,0,0"/>
                    </v:roundrect>
                    <v:shape id="Freeform 594" o:spid="_x0000_s1503" style="position:absolute;left:-2750;top:1536;width:36;height:43;visibility:visible;mso-wrap-style:square;v-text-anchor:middle" coordsize="3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UIYsIA&#10;AADdAAAADwAAAGRycy9kb3ducmV2LnhtbERP32vCMBB+F/wfwgm+aaqIjGoUFdzGYIzqfD+bsy02&#10;l5pErf+9GQh7u4/v582XranFjZyvLCsYDRMQxLnVFRcKfvfbwRsIH5A11pZJwYM8LBfdzhxTbe+c&#10;0W0XChFD2KeooAyhSaX0eUkG/dA2xJE7WWcwROgKqR3eY7ip5ThJptJgxbGhxIY2JeXn3dUoqL+z&#10;j+JQvSeZ3R/HX+4oL/n6R6l+r13NQARqw7/45f7Ucf5kMoW/b+IJ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xQhiwgAAAN0AAAAPAAAAAAAAAAAAAAAAAJgCAABkcnMvZG93&#10;bnJldi54bWxQSwUGAAAAAAQABAD1AAAAhwMAAAAA&#10;" path="m,l35,r,42l,40,,e" fillcolor="#006062" stroked="f">
                      <v:path arrowok="t" o:connecttype="custom" o:connectlocs="0,0;35,0;35,42;0,40;0,0;0,0" o:connectangles="0,0,0,0,0,0"/>
                    </v:shape>
                    <v:roundrect id="AutoShape 595" o:spid="_x0000_s1504" style="position:absolute;left:-1548;top:1401;width:44;height:3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MQRcQA&#10;AADdAAAADwAAAGRycy9kb3ducmV2LnhtbERPS2sCMRC+F/wPYQRvNWtRq1ujiNTHpQfXCh6HzbjZ&#10;upksm6jrv28KQm/z8T1ntmhtJW7U+NKxgkE/AUGcO11yoeD7sH6dgPABWWPlmBQ8yMNi3nmZYard&#10;nfd0y0IhYgj7FBWYEOpUSp8bsuj7riaO3Nk1FkOETSF1g/cYbiv5liRjabHk2GCwppWh/JJdrYLJ&#10;5yj7mvJ5u9odfjaPy9FMT7RXqtdtlx8gArXhX/x073ScPxy+w9838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TEEXEAAAA3QAAAA8AAAAAAAAAAAAAAAAAmAIAAGRycy9k&#10;b3ducmV2LnhtbFBLBQYAAAAABAAEAPUAAACJAwAAAAA=&#10;" fillcolor="#ff8100" stroked="f">
                      <v:textbox inset="0,0,0,0"/>
                    </v:roundrect>
                    <v:shape id="Freeform 596" o:spid="_x0000_s1505" style="position:absolute;left:-1971;top:1386;width:426;height:58;visibility:visible;mso-wrap-style:square;v-text-anchor:middle" coordsize="42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uHx8UA&#10;AADdAAAADwAAAGRycy9kb3ducmV2LnhtbESPQUvDQBCF7wX/wzKCt3ajhCCx21JEoYhQmlbPY3bM&#10;hmZnY3Zt4r/vHAre3jBvvnlvuZ58p840xDawgftFBoq4DrblxsDx8Dp/BBUTssUuMBn4owjr1c1s&#10;iaUNI+/pXKVGCYRjiQZcSn2pdawdeYyL0BPL7jsMHpOMQ6PtgKPAfacfsqzQHluWDw57enZUn6pf&#10;L5T3vEj2bfu5KT6qYvfzcvpyY2bM3e20eQKVaEr/5uv11kr8PJe40kYk6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4fHxQAAAN0AAAAPAAAAAAAAAAAAAAAAAJgCAABkcnMv&#10;ZG93bnJldi54bWxQSwUGAAAAAAQABAD1AAAAigMAAAAA&#10;" path="m,l425,11r,35l,57,,e" fillcolor="#7f604f" stroked="f">
                      <v:path arrowok="t" o:connecttype="custom" o:connectlocs="0,0;425,11;425,46;0,57;0,0;0,0" o:connectangles="0,0,0,0,0,0"/>
                    </v:shape>
                    <v:shape id="Freeform 597" o:spid="_x0000_s1506" style="position:absolute;left:-1548;top:1409;width:5;height:24;visibility:visible;mso-wrap-style:square;v-text-anchor:middle" coordsize="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3vLsIA&#10;AADdAAAADwAAAGRycy9kb3ducmV2LnhtbERP3WrCMBS+H+wdwhl4N9OJyOyMIoPBwAt/H+C0OWuq&#10;zUlpYhvf3gjC7s7H93sWq2gb0VPna8cKPsYZCOLS6ZorBafjz/snCB+QNTaOScGNPKyWry8LzLUb&#10;eE/9IVQihbDPUYEJoc2l9KUhi37sWuLE/bnOYkiwq6TucEjhtpGTLJtJizWnBoMtfRsqL4erVdCv&#10;bzNzGq5xstln293mXGAsCqVGb3H9BSJQDP/ip/tXp/nT6Rwe36QT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3e8uwgAAAN0AAAAPAAAAAAAAAAAAAAAAAJgCAABkcnMvZG93&#10;bnJldi54bWxQSwUGAAAAAAQABAD1AAAAhwMAAAAA&#10;" path="m,23r4,l4,,,,,23e" fillcolor="#a16252" stroked="f">
                      <v:path arrowok="t" o:connecttype="custom" o:connectlocs="0,23;4,23;4,0;0,0;0,23;0,23" o:connectangles="0,0,0,0,0,0"/>
                    </v:shape>
                    <v:oval id="Oval 598" o:spid="_x0000_s1507" style="position:absolute;left:-2347;top:1217;width:242;height: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KpwMUA&#10;AADdAAAADwAAAGRycy9kb3ducmV2LnhtbESP0UrDQBBF34X+wzIF3+zGoiJpt6UUihVCxegHTLPT&#10;bDA7G3bXNP698yD4NsO9c++Z9XbyvRoppi6wgftFAYq4Cbbj1sDnx+HuGVTKyBb7wGTghxJsN7Ob&#10;NZY2XPmdxjq3SkI4lWjA5TyUWqfGkce0CAOxaJcQPWZZY6ttxKuE+14vi+JJe+xYGhwOtHfUfNXf&#10;3kAV386v6bSL+NJUyV2q/Wk81sbczqfdClSmKf+b/66PVvAfHoVf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qnAxQAAAN0AAAAPAAAAAAAAAAAAAAAAAJgCAABkcnMv&#10;ZG93bnJldi54bWxQSwUGAAAAAAQABAD1AAAAigMAAAAA&#10;" fillcolor="#522210" stroked="f">
                      <v:textbox inset="0,0,0,0"/>
                    </v:oval>
                    <v:oval id="Oval 599" o:spid="_x0000_s1508" style="position:absolute;left:-2341;top:1222;width:244;height: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MAosMA&#10;AADdAAAADwAAAGRycy9kb3ducmV2LnhtbERPS4vCMBC+L/gfwgje1tRFF6lGER+wFwVf6HFoxrbY&#10;TLpN1lZ/vRGEvc3H95zxtDGFuFHlcssKet0IBHFidc6pgsN+9TkE4TyyxsIyKbiTg+mk9THGWNua&#10;t3Tb+VSEEHYxKsi8L2MpXZKRQde1JXHgLrYy6AOsUqkrrEO4KeRXFH1LgzmHhgxLmmeUXHd/RsHC&#10;pLo/l+fHMh88Nstfs66PJ61Up93MRiA8Nf5f/Hb/6DC/P+jB65twgp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MAosMAAADdAAAADwAAAAAAAAAAAAAAAACYAgAAZHJzL2Rv&#10;d25yZXYueG1sUEsFBgAAAAAEAAQA9QAAAIgDAAAAAA==&#10;" fillcolor="#ffc281" stroked="f">
                      <v:textbox inset="0,0,0,0"/>
                    </v:oval>
                    <v:oval id="Oval 600" o:spid="_x0000_s1509" style="position:absolute;left:-2318;top:1242;width:20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HzcIA&#10;AADdAAAADwAAAGRycy9kb3ducmV2LnhtbERPzYrCMBC+C/sOYRa8iKaKyto1iiwIelHs+gBjM7Zl&#10;m0lJstq+vREEb/Px/c5y3Zpa3Mj5yrKC8SgBQZxbXXGh4Py7HX6B8AFZY22ZFHTkYb366C0x1fbO&#10;J7ploRAxhH2KCsoQmlRKn5dk0I9sQxy5q3UGQ4SukNrhPYabWk6SZC4NVhwbSmzop6T8L/s3CgaL&#10;ZFHkx/3h0F32m7Zm143PF6X6n+3mG0SgNrzFL/dOx/nT2QSe38QT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CwfNwgAAAN0AAAAPAAAAAAAAAAAAAAAAAJgCAABkcnMvZG93&#10;bnJldi54bWxQSwUGAAAAAAQABAD1AAAAhwMAAAAA&#10;" fillcolor="#a16252" stroked="f">
                      <v:textbox inset="0,0,0,0"/>
                    </v:oval>
                    <v:oval id="Oval 601" o:spid="_x0000_s1510" style="position:absolute;left:-2325;top:1242;width:205;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8zsUA&#10;AADdAAAADwAAAGRycy9kb3ducmV2LnhtbERPS2vCQBC+C/6HZYRepG7qo5Q0G5Hagjc1bQ/eptkx&#10;CWZnw+5W47/vFgRv8/E9J1v2phVncr6xrOBpkoAgLq1uuFLw9fnx+ALCB2SNrWVScCUPy3w4yDDV&#10;9sJ7OhehEjGEfYoK6hC6VEpf1mTQT2xHHLmjdQZDhK6S2uElhptWTpPkWRpsODbU2NFbTeWp+DUK&#10;vvdjfTiYHyfXq24nr+X2vWq3Sj2M+tUriEB9uItv7o2O8+eLGfx/E0+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NHzOxQAAAN0AAAAPAAAAAAAAAAAAAAAAAJgCAABkcnMv&#10;ZG93bnJldi54bWxQSwUGAAAAAAQABAD1AAAAigMAAAAA&#10;" fillcolor="#824200" stroked="f">
                      <v:textbox inset="0,0,0,0"/>
                    </v:oval>
                    <v:shape id="Freeform 602" o:spid="_x0000_s1511" style="position:absolute;left:-2325;top:1237;width:209;height:141;visibility:visible;mso-wrap-style:square;v-text-anchor:middle" coordsize="209,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kJ58EA&#10;AADdAAAADwAAAGRycy9kb3ducmV2LnhtbERPTWsCMRC9C/6HMEJvmlTWIlujVEFaj1Vp6W3YjJvF&#10;zWRJUl3/vREKvc3jfc5i1btWXCjExrOG54kCQVx503Ct4XjYjucgYkI22HomDTeKsFoOBwssjb/y&#10;J132qRY5hGOJGmxKXSllrCw5jBPfEWfu5IPDlGGopQl4zeGulVOlXqTDhnODxY42lqrz/tdpaKuY&#10;KJjd8abef9TXPFhVfK+1fhr1b68gEvXpX/zn/jB5fjEr4PFNPkE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JCefBAAAA3QAAAA8AAAAAAAAAAAAAAAAAmAIAAGRycy9kb3du&#10;cmV2LnhtbFBLBQYAAAAABAAEAPUAAACGAwAAAAA=&#10;" path="m,122r,-9l,107r,-2l,108r,3l,116r,6l,127r,6l,137r,2l,140r,-4l,131,,120,2,93,8,68,18,48,32,30,48,18,65,8,84,2,104,r19,2l142,8r17,10l175,30r13,18l199,68r7,25l208,120e" filled="f" fillcolor="#810000" strokecolor="#a16252" strokeweight="2.5pt">
                      <v:path arrowok="t" o:connecttype="custom" o:connectlocs="0,122;0,113;0,107;0,105;0,105;0,108;0,111;0,116;0,122;0,127;0,133;0,137;0,139;0,140;0,136;0,131;0,120;2,93;8,68;18,48;32,30;48,18;65,8;84,2;104,0;123,2;142,8;159,18;175,30;188,48;199,68;206,93;208,120" o:connectangles="0,0,0,0,0,0,0,0,0,0,0,0,0,0,0,0,0,0,0,0,0,0,0,0,0,0,0,0,0,0,0,0,0"/>
                    </v:shape>
                    <v:shape id="Freeform 603" o:spid="_x0000_s1512" style="position:absolute;left:-2314;top:1384;width:92;height:182;visibility:visible;mso-wrap-style:square;v-text-anchor:middle" coordsize="9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IEDsAA&#10;AADdAAAADwAAAGRycy9kb3ducmV2LnhtbERPTWvDMAy9D/YfjAq7rU7DEkZWt5RBoMc1K+wqYi0O&#10;jeVge6n77+dBYTc93qe2+2QnsZAPo2MFm3UBgrh3euRBwfmzfX4FESKyxskxKbhRgP3u8WGLjXZX&#10;PtHSxUHkEA4NKjAxzo2UoTdkMazdTJy5b+ctxgz9ILXHaw63kyyLopYWR84NBmd6N9Rfuh+r4Muf&#10;l4+2xqqr26TNrUzlcTFKPa3S4Q1EpBT/xXf3Uef5L1U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IEDsAAAADdAAAADwAAAAAAAAAAAAAAAACYAgAAZHJzL2Rvd25y&#10;ZXYueG1sUEsFBgAAAAAEAAQA9QAAAIUDAAAAAA==&#10;" path="m,2l91,r,179l,181,,2e" fillcolor="#522210" stroked="f">
                      <v:path arrowok="t" o:connecttype="custom" o:connectlocs="0,2;91,0;91,179;0,181;0,2;0,2" o:connectangles="0,0,0,0,0,0"/>
                    </v:shape>
                    <v:shape id="Freeform 604" o:spid="_x0000_s1513" style="position:absolute;left:-2319;top:1397;width:87;height:165;visibility:visible;mso-wrap-style:square;v-text-anchor:middle" coordsize="8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G6CMAA&#10;AADdAAAADwAAAGRycy9kb3ducmV2LnhtbERPTWvDMAy9F/YfjAa7NU5K1o20bhmDsVybNXcRq7Hb&#10;WA6x12b/fi4MdtPjfWq7n90grjQF61lBkeUgiDuvLfcKjl8fy1cQISJrHDyTgh8KsN89LLZYaX/j&#10;A12b2IsUwqFCBSbGsZIydIYchsyPxIk7+clhTHDqpZ7wlsLdIFd5vpYOLacGgyO9G+ouzbdT8FJ7&#10;e159FmNbDrbmwmhqOSr19Di/bUBEmuO/+M9d6zS/fF7D/Zt0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kG6CMAAAADdAAAADwAAAAAAAAAAAAAAAACYAgAAZHJzL2Rvd25y&#10;ZXYueG1sUEsFBgAAAAAEAAQA9QAAAIUDAAAAAA==&#10;" path="m,l86,r,164l,164,,e" fillcolor="#b1b1d2" stroked="f">
                      <v:path arrowok="t" o:connecttype="custom" o:connectlocs="0,0;86,0;86,164;0,164;0,0;0,0" o:connectangles="0,0,0,0,0,0"/>
                    </v:shape>
                    <v:shape id="Freeform 605" o:spid="_x0000_s1514" style="position:absolute;left:-2207;top:1382;width:94;height:182;visibility:visible;mso-wrap-style:square;v-text-anchor:middle" coordsize="94,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Yg/8MA&#10;AADdAAAADwAAAGRycy9kb3ducmV2LnhtbERPTWvCQBC9F/oflil4KWajaCKpq5SqkKtpodchO02i&#10;2dk0uzXJv3cLhd7m8T5nux9NK27Uu8aygkUUgyAurW64UvDxfppvQDiPrLG1TAomcrDfPT5sMdN2&#10;4DPdCl+JEMIuQwW1910mpStrMugi2xEH7sv2Bn2AfSV1j0MIN61cxnEiDTYcGmrs6K2m8lr8GAXH&#10;pX/+TtLPi0uLxZTYOD+kNldq9jS+voDwNPp/8Z8712H+ap3C7zfhB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4Yg/8MAAADdAAAADwAAAAAAAAAAAAAAAACYAgAAZHJzL2Rv&#10;d25yZXYueG1sUEsFBgAAAAAEAAQA9QAAAIgDAAAAAA==&#10;" path="m,2l93,r,179l,181,,2e" fillcolor="#522210" stroked="f">
                      <v:path arrowok="t" o:connecttype="custom" o:connectlocs="0,2;93,0;93,179;0,181;0,2;0,2" o:connectangles="0,0,0,0,0,0"/>
                    </v:shape>
                    <v:shape id="Freeform 606" o:spid="_x0000_s1515" style="position:absolute;left:-2213;top:1392;width:88;height:170;visibility:visible;mso-wrap-style:square;v-text-anchor:middle" coordsize="88,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g6MEA&#10;AADdAAAADwAAAGRycy9kb3ducmV2LnhtbESPQUsDMRCF74L/IYzgzWa7aClr01IqgldXex824yZs&#10;MlmS2K7/3jkI3mZ4b977ZndYYlAXysUnNrBeNaCIh2Q9jwY+P14ftqBKRbYYEpOBHypw2N/e7LCz&#10;6crvdOnrqCSES4cGXK1zp3UZHEUsqzQTi/aVcsQqax61zXiV8Bh02zQbHdGzNDic6eRomPrvaGBq&#10;05Zzv/Ht5M4ljLn3L+FkzP3dcnwGVWmp/+a/6zcr+I9PgivfyAh6/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voOjBAAAA3QAAAA8AAAAAAAAAAAAAAAAAmAIAAGRycy9kb3du&#10;cmV2LnhtbFBLBQYAAAAABAAEAPUAAACGAwAAAAA=&#10;" path="m,3l87,r,167l,169,,3e" fillcolor="#b1b1d2" stroked="f">
                      <v:path arrowok="t" o:connecttype="custom" o:connectlocs="0,3;87,0;87,167;0,169;0,3;0,3" o:connectangles="0,0,0,0,0,0"/>
                    </v:shape>
                    <v:shape id="Freeform 607" o:spid="_x0000_s1516" style="position:absolute;left:-2361;top:1379;width:287;height:191;visibility:visible;mso-wrap-style:square;v-text-anchor:middle" coordsize="287,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bIbMUA&#10;AADdAAAADwAAAGRycy9kb3ducmV2LnhtbERPTWsCMRC9F/ofwhS8FM0qrdqtUURolR6KrtLzsJlu&#10;lt1MliTq9t+bQqG3ebzPWax624oL+VA7VjAeZSCIS6drrhScjm/DOYgQkTW2jknBDwVYLe/vFphr&#10;d+UDXYpYiRTCIUcFJsYulzKUhiyGkeuIE/ftvMWYoK+k9nhN4baVkyybSos1pwaDHW0MlU1xtgr2&#10;H83XsdpOuvH7zDSPeyr8565WavDQr19BROrjv/jPvdNp/tPzC/x+k06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shsxQAAAN0AAAAPAAAAAAAAAAAAAAAAAJgCAABkcnMv&#10;ZG93bnJldi54bWxQSwUGAAAAAAQABAD1AAAAigMAAAAA&#10;" path="m,3r43,l43,186r93,-2l136,r18,l154,184r89,-2l243,r43,l286,186,,190,,3e" fillcolor="#824200" stroked="f">
                      <v:path arrowok="t" o:connecttype="custom" o:connectlocs="0,3;43,3;43,186;136,184;136,0;154,0;154,184;243,182;243,0;286,0;286,186;0,190;0,3;0,3" o:connectangles="0,0,0,0,0,0,0,0,0,0,0,0,0,0"/>
                    </v:shape>
                    <v:shape id="Freeform 608" o:spid="_x0000_s1517" style="position:absolute;left:-2357;top:1377;width:286;height:193;visibility:visible;mso-wrap-style:square;v-text-anchor:middle" coordsize="286,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ZZD8gA&#10;AADdAAAADwAAAGRycy9kb3ducmV2LnhtbESPT2vCQBDF7wW/wzJCL6VuKhJK6ioiBKUX8Q8tvQ3Z&#10;aRKanU2za4x+eudQ6G0e835v3syXg2tUT12oPRt4mSSgiAtvay4NnI758yuoEJEtNp7JwJUCLBej&#10;hzlm1l94T/0hlkpCOGRooIqxzbQORUUOw8S3xLL79p3DKLIrte3wIuGu0dMkSbXDmuVChS2tKyp+&#10;DmcnNZL+c7/Jdx9f3t7O6cz+5pund2Mex8PqDVSkIf6b/+itFW6WSn/5Rkb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dlkPyAAAAN0AAAAPAAAAAAAAAAAAAAAAAJgCAABk&#10;cnMvZG93bnJldi54bWxQSwUGAAAAAAQABAD1AAAAjQMAAAAA&#10;" path="m,2r41,l43,188r91,-2l134,r20,l154,184r87,l241,r44,l285,188,,192,,2e" fillcolor="#a16252" stroked="f">
                      <v:path arrowok="t" o:connecttype="custom" o:connectlocs="0,2;41,2;43,188;134,186;134,0;154,0;154,184;241,184;241,0;285,0;285,188;0,192;0,2;0,2" o:connectangles="0,0,0,0,0,0,0,0,0,0,0,0,0,0"/>
                    </v:shape>
                  </v:group>
                  <v:roundrect id="AutoShape 609" o:spid="_x0000_s1518" style="position:absolute;left:211;top:923;width:2133;height:1444;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3ZmsQA&#10;AADdAAAADwAAAGRycy9kb3ducmV2LnhtbERPTYvCMBC9C/6HMIKXRVNFRLtGWQTFgwergu5ttplt&#10;i82k20St/34jCN7m8T5ntmhMKW5Uu8KygkE/AkGcWl1wpuB4WPUmIJxH1lhaJgUPcrCYt1szjLW9&#10;c0K3vc9ECGEXo4Lc+yqW0qU5GXR9WxEH7tfWBn2AdSZ1jfcQbko5jKKxNFhwaMixomVO6WV/NQpW&#10;5V+yW5vvj+kpue4ucrtMf86FUt1O8/UJwlPj3+KXe6PD/NF4AM9vw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t2ZrEAAAA3QAAAA8AAAAAAAAAAAAAAAAAmAIAAGRycy9k&#10;b3ducmV2LnhtbFBLBQYAAAAABAAEAPUAAACJAwAAAAA=&#10;" filled="f" fillcolor="#810000">
                    <v:textbox inset="0,0,0,0"/>
                  </v:roundrect>
                  <v:shape id="Text Box 610" o:spid="_x0000_s1519" type="#_x0000_t202" style="position:absolute;left:211;top:821;width:2133;height: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6bEcMA&#10;AADdAAAADwAAAGRycy9kb3ducmV2LnhtbERPTWsCMRC9F/wPYYRepGa7VCurUdpiQW/W6n3YjLuL&#10;m8k2Sd347xtB6G0e73MWq2hacSHnG8sKnscZCOLS6oYrBYfvz6cZCB+QNbaWScGVPKyWg4cFFtr2&#10;/EWXfahECmFfoII6hK6Q0pc1GfRj2xEn7mSdwZCgq6R22Kdw08o8y6bSYMOpocaOPmoqz/tfo2Br&#10;r+4sf3o+Hl93+ah7j+vJOir1OIxvcxCBYvgX390bnea/THO4fZNO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6bEcMAAADdAAAADwAAAAAAAAAAAAAAAACYAgAAZHJzL2Rv&#10;d25yZXYueG1sUEsFBgAAAAAEAAQA9QAAAIgDAAAAAA==&#10;" fillcolor="red">
                    <v:textbox inset="0,0,0,0">
                      <w:txbxContent>
                        <w:p w:rsidR="002D62B4" w:rsidRPr="001674BD" w:rsidRDefault="002D62B4" w:rsidP="002E70F8">
                          <w:pPr>
                            <w:autoSpaceDE w:val="0"/>
                            <w:autoSpaceDN w:val="0"/>
                            <w:adjustRightInd w:val="0"/>
                            <w:jc w:val="center"/>
                            <w:rPr>
                              <w:color w:val="000000"/>
                              <w:sz w:val="44"/>
                              <w:szCs w:val="78"/>
                              <w:lang w:val="en-US"/>
                            </w:rPr>
                          </w:pPr>
                          <w:r>
                            <w:rPr>
                              <w:b/>
                              <w:bCs/>
                              <w:color w:val="000000"/>
                              <w:sz w:val="14"/>
                              <w:lang w:val="en-US"/>
                            </w:rPr>
                            <w:t xml:space="preserve">CONTRAINTE DE </w:t>
                          </w:r>
                          <w:r w:rsidRPr="001674BD">
                            <w:rPr>
                              <w:b/>
                              <w:bCs/>
                              <w:color w:val="000000"/>
                              <w:sz w:val="14"/>
                              <w:lang w:val="en-US"/>
                            </w:rPr>
                            <w:t>SURFACE</w:t>
                          </w:r>
                        </w:p>
                      </w:txbxContent>
                    </v:textbox>
                  </v:shape>
                </v:group>
                <v:group id="Group 611" o:spid="_x0000_s1520" style="position:absolute;left:33160;width:20286;height:13373" coordorigin="3912,1118" coordsize="2254,14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i+rcUAAADdAAAADwAAAGRycy9kb3ducmV2LnhtbERPTWvCQBC9F/wPyxS8&#10;NZtoGyTNKiJVPIRCVSi9DdkxCWZnQ3abxH/fLRR6m8f7nHwzmVYM1LvGsoIkikEQl1Y3XCm4nPdP&#10;KxDOI2tsLZOCOznYrGcPOWbajvxBw8lXIoSwy1BB7X2XSenKmgy6yHbEgbva3qAPsK+k7nEM4aaV&#10;izhOpcGGQ0ONHe1qKm+nb6PgMOK4XSZvQ3G77u5f55f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Yvq3FAAAA3QAA&#10;AA8AAAAAAAAAAAAAAAAAqgIAAGRycy9kb3ducmV2LnhtbFBLBQYAAAAABAAEAPoAAACcAwAAAAA=&#10;">
                  <v:shape id="Text Box 612" o:spid="_x0000_s1521" type="#_x0000_t202" style="position:absolute;left:3912;top:1118;width:2254;height:1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xRhMIA&#10;AADdAAAADwAAAGRycy9kb3ducmV2LnhtbERPzWrCQBC+C32HZQq9SN0oIiG6SqkNbY/GPsCYHZNg&#10;djbsbDV9+26h4G0+vt/Z7EbXqysF6TwbmM8yUMS1tx03Br6O5XMOSiKyxd4zGfghgd32YbLBwvob&#10;H+haxUalEJYCDbQxDoXWUrfkUGZ+IE7c2QeHMcHQaBvwlsJdrxdZttIOO04NLQ702lJ9qb6dgff8&#10;ci6lzPfhjaeLU7S1fEpuzNPj+LIGFWmMd/G/+8Om+cvVEv6+SSf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HFGEwgAAAN0AAAAPAAAAAAAAAAAAAAAAAJgCAABkcnMvZG93&#10;bnJldi54bWxQSwUGAAAAAAQABAD1AAAAhwMAAAAA&#10;" fillcolor="#fc0">
                    <v:textbox inset="0,0,0,0">
                      <w:txbxContent>
                        <w:p w:rsidR="002D62B4" w:rsidRPr="001674BD" w:rsidRDefault="002D62B4" w:rsidP="002E70F8">
                          <w:pPr>
                            <w:autoSpaceDE w:val="0"/>
                            <w:autoSpaceDN w:val="0"/>
                            <w:adjustRightInd w:val="0"/>
                            <w:jc w:val="center"/>
                            <w:rPr>
                              <w:color w:val="000000"/>
                              <w:sz w:val="15"/>
                              <w:szCs w:val="26"/>
                              <w:lang w:val="en-US"/>
                            </w:rPr>
                          </w:pPr>
                          <w:r>
                            <w:rPr>
                              <w:b/>
                              <w:bCs/>
                              <w:color w:val="000000"/>
                              <w:sz w:val="14"/>
                              <w:lang w:val="en-US"/>
                            </w:rPr>
                            <w:t xml:space="preserve">CONTRAINTE DE </w:t>
                          </w:r>
                          <w:r w:rsidRPr="001674BD">
                            <w:rPr>
                              <w:b/>
                              <w:bCs/>
                              <w:color w:val="000000"/>
                              <w:sz w:val="14"/>
                              <w:lang w:val="en-US"/>
                            </w:rPr>
                            <w:t>TOPOGRAPHIE</w:t>
                          </w:r>
                        </w:p>
                      </w:txbxContent>
                    </v:textbox>
                  </v:shape>
                  <v:shape id="Freeform 613" o:spid="_x0000_s1522" style="position:absolute;left:3922;top:1232;width:2018;height:546;visibility:visible;mso-wrap-style:square;v-text-anchor:middle" coordsize="2095,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4scYA&#10;AADdAAAADwAAAGRycy9kb3ducmV2LnhtbERPTWvCQBC9F/wPyxR6Ed3YmiDRVUQo9SAtRg96G7Jj&#10;Epqdjdmtif313UKht3m8z1mselOLG7WusqxgMo5AEOdWV1woOB5eRzMQziNrrC2Tgjs5WC0HDwtM&#10;te14T7fMFyKEsEtRQel9k0rp8pIMurFtiAN3sa1BH2BbSN1iF8JNLZ+jKJEGKw4NJTa0KSn/zL6M&#10;gmv3fvbTbPIRv+Xfw2G8256ql5NST4/9eg7CU+//xX/urQ7zp0kMv9+EE+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z4scYAAADdAAAADwAAAAAAAAAAAAAAAACYAgAAZHJz&#10;L2Rvd25yZXYueG1sUEsFBgAAAAAEAAQA9QAAAIsDAAAAAA==&#10;" path="m1851,126r-2,l1845,122r-7,-5l1829,110r-12,-7l1805,95r-15,-9l1776,76r-17,-8l1743,60r-16,-8l1711,45r-16,-5l1681,36r-12,-1l1658,35r-6,2l1647,37r-4,l1638,36r-4,l1629,34r-4,-1l1622,32r-4,-2l1614,29r-5,-1l1605,26r-5,l1596,24r-6,l1585,23r-5,1l1577,23r-4,-1l1570,20r-3,-1l1565,16r-4,-1l1560,12r-3,-1l1554,8r-3,-1l1549,4r-3,-2l1543,1r-4,l1535,r-5,1l1524,2r-7,4l1510,8r-8,5l1495,18r-9,5l1479,27r-9,6l1462,38r-7,6l1448,48r-6,4l1437,56r-5,2l1429,60r-4,1l1420,62r-5,2l1410,65r-7,2l1397,68r-6,2l1385,70r-6,2l1373,73r-5,1l1363,76r-4,1l1356,79r-3,1l1352,82r-3,4l1345,89r-5,4l1335,98r-7,5l1321,108r-8,4l1305,117r-8,4l1289,125r-7,3l1276,129r-6,1l1265,129r-3,-1l1260,123r-3,-8l1255,110r-2,-4l1252,104r-1,1l1249,105r-1,3l1248,110r-1,4l1245,118r-1,4l1243,126r-2,3l1239,132r-3,2l1234,135r-5,1l1226,135r-5,-2l1219,130r-4,-2l1212,124r-3,-4l1206,116r-3,-3l1200,109r-3,-3l1195,102r-4,-2l1188,98r-3,l1183,97r-5,1l1174,98r-4,l1167,96r-5,-1l1158,93r-4,-3l1149,88r-6,-2l1139,83r-4,-2l1131,78r-5,-1l1122,76r-5,-1l1113,74r-5,2l1103,79r-5,3l1092,86r-7,6l1077,96r-7,6l1063,108r-8,6l1047,120r-7,6l1034,130r-6,5l1023,138r-5,2l1014,140r-6,3l1003,146r-4,4l995,155r-3,7l990,168r-3,7l985,182r-2,8l981,197r-3,7l976,210r-3,6l971,221r-3,4l965,227r-4,2l957,231r-4,3l949,236r-5,2l939,241r-5,3l930,247r-6,4l919,254r-6,3l909,259r-5,3l900,264r-4,1l892,266r-5,1l881,265r-8,-3l866,257r-10,-5l847,246r-10,-6l829,232r-10,-5l809,220r-9,-5l791,209r-8,-4l777,202r-6,-2l767,200r-4,1l760,202r-3,l754,201r-3,l748,200r-3,l744,198r-3,l739,197r-2,l735,196r-1,1l733,197r-2,1l729,201r-1,2l727,206r,3l725,213r-1,4l723,222r-2,4l718,230r-1,4l715,239r-2,3l711,246r-2,2l707,250r-1,1l701,253r-3,4l693,262r-4,5l683,274r-5,6l672,288r-5,6l661,302r-6,7l650,316r-5,6l639,328r-5,3l629,334r-4,1l615,336r-9,-1l598,334r-9,-3l580,328r-7,-4l564,319r-7,-4l549,312r-7,-4l535,305r-6,-3l523,300r-6,l511,300r-4,2l502,304r-6,l488,304r-8,-2l470,299r-10,-3l449,292r-10,-4l428,285r-10,-4l408,278r-7,-3l393,274r-5,-2l385,272r-1,1l382,276r-4,l373,277r-7,-1l357,276r-10,-2l337,272r-9,-2l317,268r-10,-1l296,265r-8,-1l280,264r-5,l270,264r-1,2l266,270r-2,4l261,279r-2,5l255,290r-3,5l248,301r-3,6l241,314r-3,5l234,325r-3,5l228,336r-2,4l224,344r-1,3l220,350r-2,3l215,356r-3,3l208,363r-3,3l200,370r-3,3l193,377r-4,3l185,384r-2,3l180,391r-3,3l176,396r,2l174,401r-2,3l168,407r-4,3l158,413r-5,3l146,419r-5,3l133,424r-7,3l119,430r-6,3l106,436r-5,2l95,441r-4,2l89,446r-2,4l85,457r-1,7l82,474r-2,10l79,496r-2,10l75,518r-2,11l71,539r-1,9l67,556r-1,5l63,566r-2,2l55,570r-5,2l46,573r-4,l38,574r-3,l31,574r-2,l26,576r-3,l20,577r-3,l15,578r-3,1l9,581r-2,1l5,584r,3l3,591r,5l2,603r,6l2,617r,8l,635r,9l,654r,9l,673r,9l,692r,8l,705r,4l,715r2,5l3,727r1,6l5,740r2,6l8,753r1,7l11,766r1,6l12,778r2,4l14,786r1,2l15,792r,4l17,800r1,4l19,809r3,5l24,819r3,4l28,829r3,4l32,838r3,4l36,847r2,3l38,853r1,1l38,857r,2l38,863r,3l38,870r,4l38,879r,3l38,887r,5l38,896r,4l38,903r,3l38,908r1,2l39,912r1,l42,912r1,l44,912r1,l47,912r1,l49,912r1,l51,911r1,l51,911r,-1l66,909r54,-1l205,906r113,-1l451,903r152,-1l763,900r168,-2l1098,896r163,-2l1413,893r138,-2l1666,890r90,-2l1815,887r22,-1l1839,884r7,-4l1855,874r12,-8l1881,856r15,-12l1912,830r17,-17l1945,796r17,-20l1977,755r14,-23l2003,708r9,-26l2019,654r4,-29l2024,619r2,-12l2030,591r5,-21l2040,546r6,-27l2051,490r8,-30l2065,431r6,-30l2077,373r6,-27l2087,323r4,-20l2093,288r1,-12l2091,275r-7,-6l2071,262r-15,-11l2037,240r-20,-13l1995,214r-22,-14l1950,187r-23,-14l1907,161r-18,-12l1873,140r-12,-7l1853,128r-2,-2e" fillcolor="gray" strokecolor="#2f2f2f">
                    <v:path arrowok="t" o:connecttype="custom" o:connectlocs="1648,27;1533,13;1498,10;1459,8;1437,1;1394,5;1333,20;1291,25;1254,29;1203,43;1165,39;1154,44;1131,47;1105,36;1074,33;1036,27;986,39;935,51;910,71;884,84;844,93;795,90;721,72;692,72;678,71;667,83;647,92;603,113;546,118;485,107;427,106;357,97;304,96;247,96;221,114;199,127;170,138;146,148;93,157;73,178;57,203;24,206;5,210;0,234;2,258;12,278;20,291;36,305;36,315;37,326;45,326;190,324;1439,319;1745,306;1867,244;1903,175;1943,99;1809,67" o:connectangles="0,0,0,0,0,0,0,0,0,0,0,0,0,0,0,0,0,0,0,0,0,0,0,0,0,0,0,0,0,0,0,0,0,0,0,0,0,0,0,0,0,0,0,0,0,0,0,0,0,0,0,0,0,0,0,0,0,0"/>
                  </v:shape>
                  <v:shape id="Freeform 614" o:spid="_x0000_s1523" style="position:absolute;left:3914;top:1604;width:2150;height:849;visibility:visible;mso-wrap-style:square;v-text-anchor:middle" coordsize="2233,1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BdxMEA&#10;AADdAAAADwAAAGRycy9kb3ducmV2LnhtbERPTUvDQBC9C/6HZQRvdqNoCLHbIkqhBS9N2/uYHbPB&#10;7GzYHZv037uC4G0e73OW69kP6kwx9YEN3C8KUMRtsD13Bo6HzV0FKgmyxSEwGbhQgvXq+mqJtQ0T&#10;7+ncSKdyCKcaDTiRsdY6tY48pkUYiTP3GaJHyTB22kaccrgf9ENRlNpjz7nB4Uivjtqv5tsbQHH4&#10;sW2mTRXfnnbvp4al2rMxtzfzyzMooVn+xX/urc3zH8sSfr/JJ+jV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XcTBAAAA3QAAAA8AAAAAAAAAAAAAAAAAmAIAAGRycy9kb3du&#10;cmV2LnhtbFBLBQYAAAAABAAEAPUAAACGAwAAAAA=&#10;" path="m908,1271l260,1419,,233,230,42r290,66l727,83,942,42,1116,r191,75l1721,100,2033,36r101,287l2232,638r-24,276l1462,1135,908,1271e" fillcolor="#41ff41" stroked="f">
                    <v:path arrowok="t" o:connecttype="custom" o:connectlocs="842,454;241,507;0,83;213,15;482,39;674,30;873,15;1035,0;1211,27;1595,36;1884,13;1979,115;2069,228;2047,326;1356,406;842,454;842,454" o:connectangles="0,0,0,0,0,0,0,0,0,0,0,0,0,0,0,0,0"/>
                  </v:shape>
                  <v:shape id="Freeform 615" o:spid="_x0000_s1524" style="position:absolute;left:4059;top:1717;width:423;height:607;visibility:visible;mso-wrap-style:square;v-text-anchor:middle" coordsize="440,1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99rsYA&#10;AADdAAAADwAAAGRycy9kb3ducmV2LnhtbERPTWvCQBC9F/wPywi9SN1YWi2pq9iWghdBTS+9TbPT&#10;bGh2NsluNPXXu4LgbR7vc+bL3lbiQK0vHSuYjBMQxLnTJRcKvrLPhxcQPiBrrByTgn/ysFwM7uaY&#10;anfkHR32oRAxhH2KCkwIdSqlzw1Z9GNXE0fu17UWQ4RtIXWLxxhuK/mYJFNpseTYYLCmd0P5376z&#10;CkY/22ez+e7eulnpT6OPrGls1ih1P+xXryAC9eEmvrrXOs5/ms7g8k08QS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899rsYAAADdAAAADwAAAAAAAAAAAAAAAACYAgAAZHJz&#10;L2Rvd25yZXYueG1sUEsFBgAAAAAEAAQA9QAAAIsDAAAAAA==&#10;" path="m,l16,17r8,l32,25r8,l40,33r9,17l49,207r8,l57,224r9,l66,232r8,l74,240r17,17l91,266r8,8l107,274r,17l124,307r,33l132,357r,58l140,423r8,l148,448r9,8l174,489r8,l182,498r8,8l190,514r9,8l199,531r16,8l215,639r8,8l232,663r,17l240,680r16,25l265,713r,8l282,721r,17l290,738r8,8l298,754r17,l315,763r8,8l323,780r8,l331,796r17,17l348,846r8,8l356,862r8,9l364,879r17,16l381,904r9,17l390,953r8,9l398,979r8,l406,995r16,8l430,1012r9,e" filled="f" fillcolor="#810000">
                    <v:path arrowok="t" o:connecttype="custom" o:connectlocs="14,6;30,9;37,12;45,74;53,80;61,83;68,86;84,95;99,98;114,110;122,128;130,152;137,161;161,176;168,179;176,185;184,191;199,229;214,238;222,244;245,256;261,259;268,265;275,271;291,274;299,280;306,286;322,304;329,310;336,316;352,325;361,342;368,352;375,357;397,363" o:connectangles="0,0,0,0,0,0,0,0,0,0,0,0,0,0,0,0,0,0,0,0,0,0,0,0,0,0,0,0,0,0,0,0,0,0,0"/>
                  </v:shape>
                  <v:shape id="Freeform 616" o:spid="_x0000_s1525" style="position:absolute;left:4704;top:2072;width:1290;height:221;visibility:visible;mso-wrap-style:square;v-text-anchor:middle" coordsize="1340,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ksUA&#10;AADdAAAADwAAAGRycy9kb3ducmV2LnhtbESPQWvDMAyF74X+B6PCbq2zrS1rVreUjcFuo2mhVy3W&#10;4rBYDrHnZv9+Ogx6k3hP733a7kffqUxDbAMbuF8UoIjrYFtuDJxPb/MnUDEhW+wCk4FfirDfTSdb&#10;LG248pFylRolIRxLNOBS6kutY+3IY1yEnli0rzB4TLIOjbYDXiXcd/qhKNbaY8vS4LCnF0f1d/Xj&#10;DbxSdh95+ehWm1UdP6ueN4d8MeZuNh6eQSUa0838f/1uBX+5Flz5Rkb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4mSxQAAAN0AAAAPAAAAAAAAAAAAAAAAAJgCAABkcnMv&#10;ZG93bnJldi54bWxQSwUGAAAAAAQABAD1AAAAigMAAAAA&#10;" path="m,154l632,87,559,37,987,r351,225l1339,364r-346,2l701,141,146,202,,154e" fillcolor="#a2a2a2" stroked="f">
                    <v:path arrowok="t" o:connecttype="custom" o:connectlocs="0,56;585,31;518,13;915,0;1240,81;1241,132;920,132;650,51;136,73;0,56;0,56" o:connectangles="0,0,0,0,0,0,0,0,0,0,0"/>
                  </v:shape>
                  <v:shape id="Freeform 617" o:spid="_x0000_s1526" style="position:absolute;left:4339;top:2081;width:372;height:85;visibility:visible;mso-wrap-style:square;v-text-anchor:middle" coordsize="386,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A9MQA&#10;AADdAAAADwAAAGRycy9kb3ducmV2LnhtbERP22rCQBB9L/QflhF8qxsvSI1uRKRFoRXaWLC+DdnJ&#10;pWZnQ3bV+PduodC3OZzrLJadqcWFWldZVjAcRCCIM6srLhR87V+fnkE4j6yxtkwKbuRgmTw+LDDW&#10;9sqfdEl9IUIIuxgVlN43sZQuK8mgG9iGOHC5bQ36ANtC6havIdzUchRFU2mw4tBQYkPrkrJTejYK&#10;Dgfc3PK3Y8b8Qu8/dvf9MS4mSvV73WoOwlPn/8V/7q0O8yfTGfx+E06Q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iAPTEAAAA3QAAAA8AAAAAAAAAAAAAAAAAmAIAAGRycy9k&#10;b3ducmV2LnhtbFBLBQYAAAAABAAEAPUAAACJAwAAAAA=&#10;" path="m,l385,143r-1,-23l199,39,,e" fillcolor="gray" stroked="f">
                    <v:path arrowok="t" o:connecttype="custom" o:connectlocs="0,0;358,50;357,42;185,14;0,0;0,0" o:connectangles="0,0,0,0,0,0"/>
                  </v:shape>
                  <v:shape id="Freeform 618" o:spid="_x0000_s1527" style="position:absolute;left:4261;top:2053;width:627;height:113;visibility:visible;mso-wrap-style:square;v-text-anchor:middle" coordsize="653,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HSMYA&#10;AADdAAAADwAAAGRycy9kb3ducmV2LnhtbESP0WrCQBBF34X+wzIF33SjLbFEVymFQhGpaPsB0+yY&#10;DWZnY3Yb4993Hgq+zXDv3HtmtRl8o3rqYh3YwGyagSIug625MvD99T55ARUTssUmMBm4UYTN+mG0&#10;wsKGKx+oP6ZKSQjHAg24lNpC61g68hinoSUW7RQ6j0nWrtK2w6uE+0bPsyzXHmuWBoctvTkqz8df&#10;bwBPW91ccl/tDvP4OXNPl33/kxszfhxel6ASDelu/r/+sIL/vBB++UZG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wHSMYAAADdAAAADwAAAAAAAAAAAAAAAACYAgAAZHJz&#10;L2Rvd25yZXYueG1sUEsFBgAAAAAEAAQA9QAAAIsDAAAAAA==&#10;" path="m,l520,90r28,9l548,111r50,8l598,130r54,13l652,160,445,188r,-18l380,159r,-15l316,132r,-9l,e" fillcolor="#a2a2a2" stroked="f">
                    <v:path arrowok="t" o:connecttype="custom" o:connectlocs="0,0;479,32;505,35;505,39;551,42;551,47;601,51;601,57;410,67;410,61;350,57;350,51;291,47;291,44;0,0;0,0" o:connectangles="0,0,0,0,0,0,0,0,0,0,0,0,0,0,0,0"/>
                  </v:shape>
                  <v:shape id="Freeform 619" o:spid="_x0000_s1528" style="position:absolute;left:4315;top:1819;width:496;height:292;visibility:visible;mso-wrap-style:square;v-text-anchor:middle" coordsize="514,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CG1cIA&#10;AADdAAAADwAAAGRycy9kb3ducmV2LnhtbERPTWvCQBC9F/wPywje6iZRmpK6CaUgqCebBnodsmMS&#10;zM6G7Krx37uFgrd5vM/ZFJPpxZVG11lWEC8jEMS11R03Cqqf7es7COeRNfaWScGdHBT57GWDmbY3&#10;/qZr6RsRQthlqKD1fsikdHVLBt3SDsSBO9nRoA9wbKQe8RbCTS+TKHqTBjsODS0O9NVSfS4vRoHe&#10;x7aMTWqrbtWfMDn/JocjK7WYT58fIDxN/in+d+90mL9OY/j7Jpwg8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0IbVwgAAAN0AAAAPAAAAAAAAAAAAAAAAAJgCAABkcnMvZG93&#10;bnJldi54bWxQSwUGAAAAAAQABAD1AAAAhwMAAAAA&#10;" path="m,413r513,75l511,188,182,,,337r,76e" fillcolor="#ffc281" stroked="f">
                    <v:path arrowok="t" o:connecttype="custom" o:connectlocs="0,147;478,174;476,67;170,0;0,120;0,147;0,147" o:connectangles="0,0,0,0,0,0,0"/>
                  </v:shape>
                  <v:shape id="Freeform 620" o:spid="_x0000_s1529" style="position:absolute;left:4614;top:1983;width:73;height:117;visibility:visible;mso-wrap-style:square;v-text-anchor:middle" coordsize="76,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uaDsQA&#10;AADdAAAADwAAAGRycy9kb3ducmV2LnhtbERPTWvCQBC9C/0PyxS81U1VbJu6iohBPfTQtOh1mp1m&#10;Q7OzIbvG+O9doeBtHu9z5sve1qKj1leOFTyPEhDEhdMVlwq+v7KnVxA+IGusHZOCC3lYLh4Gc0y1&#10;O/MndXkoRQxhn6ICE0KTSukLQxb9yDXEkft1rcUQYVtK3eI5httajpNkJi1WHBsMNrQ2VPzlJ6sg&#10;303Mmu3mkG32bwdabY8//HFUavjYr95BBOrDXfzv3uk4f/oyhts38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Lmg7EAAAA3QAAAA8AAAAAAAAAAAAAAAAAmAIAAGRycy9k&#10;b3ducmV2LnhtbFBLBQYAAAAABAAEAPUAAACJAwAAAAA=&#10;" path="m,184r75,11l56,,,184e" fillcolor="#824200" stroked="f">
                    <v:path arrowok="t" o:connecttype="custom" o:connectlocs="0,66;69,69;52,0;0,66;0,66" o:connectangles="0,0,0,0,0"/>
                  </v:shape>
                  <v:roundrect id="AutoShape 621" o:spid="_x0000_s1530" style="position:absolute;left:4701;top:1964;width:26;height:156;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PGP8QA&#10;AADdAAAADwAAAGRycy9kb3ducmV2LnhtbERP3WrCMBS+F/YO4Qy809QpKp1RnDjYGCLqHuCsOWuL&#10;zUlNYq17eiMMvDsf3++ZLVpTiYacLy0rGPQTEMSZ1SXnCr4P770pCB+QNVaWScGVPCzmT50Zptpe&#10;eEfNPuQihrBPUUERQp1K6bOCDPq+rYkj92udwRChy6V2eInhppIvSTKWBkuODQXWtCooO+7PRsFb&#10;9rP+Gn+eVomrl9NmO2zazd9Wqe5zu3wFEagND/G/+0PH+aPJEO7fxB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Txj/EAAAA3QAAAA8AAAAAAAAAAAAAAAAAmAIAAGRycy9k&#10;b3ducmV2LnhtbFBLBQYAAAAABAAEAPUAAACJAwAAAAA=&#10;" fillcolor="#ffbf18" stroked="f">
                    <v:textbox inset="0,0,0,0"/>
                  </v:roundrect>
                  <v:shape id="Freeform 622" o:spid="_x0000_s1531" style="position:absolute;left:4664;top:1967;width:38;height:153;visibility:visible;mso-wrap-style:square;v-text-anchor:middle" coordsize="40,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uqcQA&#10;AADdAAAADwAAAGRycy9kb3ducmV2LnhtbERPS2vCQBC+F/oflil4KbqplRqiq/SBUMihNNX7kB2z&#10;0exs2N1q8u+7hUJv8/E9Z70dbCcu5EPrWMHDLANBXDvdcqNg/7Wb5iBCRNbYOSYFIwXYbm5v1lho&#10;d+VPulSxESmEQ4EKTIx9IWWoDVkMM9cTJ+7ovMWYoG+k9nhN4baT8yx7khZbTg0Ge3o1VJ+rb6vg&#10;5aBzXZr7XZmPH/7xVI26fBuVmtwNzysQkYb4L/5zv+s0f7FcwO836QS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UrqnEAAAA3QAAAA8AAAAAAAAAAAAAAAAAmAIAAGRycy9k&#10;b3ducmV2LnhtbFBLBQYAAAAABAAEAPUAAACJAwAAAAA=&#10;" path="m39,254l1,245,,,38,r1,254e" fillcolor="#a1a100" stroked="f">
                    <v:path arrowok="t" o:connecttype="custom" o:connectlocs="35,91;1,88;0,0;34,0;35,91;35,91" o:connectangles="0,0,0,0,0,0"/>
                  </v:shape>
                  <v:shape id="Freeform 623" o:spid="_x0000_s1532" style="position:absolute;left:4806;top:1841;width:815;height:270;visibility:visible;mso-wrap-style:square;v-text-anchor:middle" coordsize="846,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lYvMMA&#10;AADdAAAADwAAAGRycy9kb3ducmV2LnhtbERPTWvCQBC9C/6HZQRvulHU2jQbSQVB6KFUPbS3ITtm&#10;g9nZkN2a9N93CwVv83ifk+0G24g7db52rGAxT0AQl07XXCm4nA+zLQgfkDU2jknBD3nY5eNRhql2&#10;PX/Q/RQqEUPYp6jAhNCmUvrSkEU/dy1x5K6usxgi7CqpO+xjuG3kMkk20mLNscFgS3tD5e30bRWw&#10;LY7rsrZ0+TSmeO9f9dsXPSs1nQzFC4hAQ3iI/91HHeevntbw9008Qe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lYvMMAAADdAAAADwAAAAAAAAAAAAAAAACYAgAAZHJzL2Rv&#10;d25yZXYueG1sUEsFBgAAAAAEAAQA9QAAAIgDAAAAAA==&#10;" path="m2,450l844,378r1,-168l423,38,,,2,450e" fillcolor="#e0a175" stroked="f">
                    <v:path arrowok="t" o:connecttype="custom" o:connectlocs="2,161;783,135;784,75;393,14;0,0;2,161;2,161" o:connectangles="0,0,0,0,0,0,0"/>
                  </v:shape>
                  <v:shape id="Freeform 624" o:spid="_x0000_s1533" style="position:absolute;left:5080;top:2055;width:130;height:53;visibility:visible;mso-wrap-style:square;v-text-anchor:middle" coordsize="13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qKlMQA&#10;AADdAAAADwAAAGRycy9kb3ducmV2LnhtbERPS2vCQBC+C/6HZQRvummwtqauItL0BT1UC16H7DQJ&#10;ZmfT7NaN/94tCN7m43vOct2bRpyoc7VlBXfTBARxYXXNpYLvfT55BOE8ssbGMik4k4P1ajhYYqZt&#10;4C867XwpYgi7DBVU3reZlK6oyKCb2pY4cj+2M+gj7EqpOwwx3DQyTZK5NFhzbKiwpW1FxXH3ZxSY&#10;8Pm6Ofwu7vM0f34/pB8hzV+CUuNRv3kC4an3N/HV/abj/NnDHP6/iSfI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6ipTEAAAA3QAAAA8AAAAAAAAAAAAAAAAAmAIAAGRycy9k&#10;b3ducmV2LnhtbFBLBQYAAAAABAAEAPUAAACJAwAAAAA=&#10;" path="m4,5l8,1,14,r5,1l26,5r5,3l36,8r7,l48,11r2,5l51,21r,3l57,21r3,-1l64,20r5,1l73,26r1,6l74,33r4,-4l81,29r5,l90,33r3,2l97,40r,-5l97,29r3,-3l105,29r,-1l108,26r5,3l116,33r3,6l122,43r7,9l133,62r1,7l134,76r-1,6l128,87r-9,-1l109,85r-10,l85,86,73,85,59,82,50,81,36,83r-8,2l16,85,11,83,6,81,2,77,4,69,5,63,5,52,4,48,2,39,,29,,18,4,5e" fillcolor="#424200" stroked="f">
                    <v:path arrowok="t" o:connecttype="custom" o:connectlocs="4,2;8,1;13,0;17,1;24,2;29,3;34,3;39,3;44,4;46,6;47,8;47,8;53,8;56,7;60,7;64,8;67,10;68,11;68,12;72,10;75,10;80,10;84,12;87,13;90,14;90,13;90,10;92,10;97,10;97,10;100,10;105,10;108,12;111,14;113,16;119,19;123,22;124,25;124,28;123,30;118,31;111,31;101,31;91,31;79,31;67,31;55,30;46,30;34,30;26,31;14,31;11,30;6,30;2,28;4,25;5,23;5,19;4,17;2,14;0,10;0,7;4,2;4,2" o:connectangles="0,0,0,0,0,0,0,0,0,0,0,0,0,0,0,0,0,0,0,0,0,0,0,0,0,0,0,0,0,0,0,0,0,0,0,0,0,0,0,0,0,0,0,0,0,0,0,0,0,0,0,0,0,0,0,0,0,0,0,0,0,0,0"/>
                  </v:shape>
                  <v:shape id="Freeform 625" o:spid="_x0000_s1534" style="position:absolute;left:4829;top:2063;width:130;height:56;visibility:visible;mso-wrap-style:square;v-text-anchor:middle" coordsize="13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X98MA&#10;AADdAAAADwAAAGRycy9kb3ducmV2LnhtbERPTWsCMRC9F/ofwhS8FM1WpMpqFNEWxUvRingcNuNm&#10;cTNZktTd/vtGKHibx/uc2aKztbiRD5VjBW+DDARx4XTFpYLj92d/AiJEZI21Y1LwSwEW8+enGeba&#10;tbyn2yGWIoVwyFGBibHJpQyFIYth4BrixF2ctxgT9KXUHtsUbms5zLJ3abHi1GCwoZWh4nr4sQrQ&#10;XNq1e73SZHPaf+y8PK+/dmelei/dcgoiUhcf4n/3Vqf5o/EY7t+k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wX98MAAADdAAAADwAAAAAAAAAAAAAAAACYAgAAZHJzL2Rv&#10;d25yZXYueG1sUEsFBgAAAAAEAAQA9QAAAIgDAAAAAA==&#10;" path="m132,5l125,3,120,r-6,3l108,6r-6,3l97,7,92,9r-7,4l83,18r-1,5l82,27,76,23,73,21r-4,l64,23r-3,5l60,33r,2l56,32,52,30r-3,2l44,35r-4,2l39,43,37,37r,-5l34,28r-4,2l28,30,25,28r-5,4l18,35r-3,4l12,45,5,53,1,63,,72r,7l1,85r5,6l15,88,26,85r10,2l50,88,61,87,77,84r9,-2l97,84r9,l118,86r7,-2l129,81r3,-2l132,71r-3,-8l128,53r2,-4l132,39r2,-9l134,20,132,5e" fillcolor="#424200" stroked="f">
                    <v:path arrowok="t" o:connecttype="custom" o:connectlocs="122,2;116,1;112,0;106,1;100,2;94,3;90,2;86,3;79,5;77,7;76,9;76,10;70,9;67,8;64,8;60,9;57,10;56,12;56,13;52,12;48,11;45,12;40,13;38,14;37,16;35,14;35,12;32,10;28,11;26,11;23,10;18,12;16,13;13,15;12,16;5,19;1,23;0,27;0,29;1,32;6,33;13,33;24,32;34,32;46,33;57,32;71,31;80,30;90,31;98,31;110,32;116,31;119,30;122,29;122,26;119,23;118,19;120,18;122,15;124,11;124,7;122,2;122,2" o:connectangles="0,0,0,0,0,0,0,0,0,0,0,0,0,0,0,0,0,0,0,0,0,0,0,0,0,0,0,0,0,0,0,0,0,0,0,0,0,0,0,0,0,0,0,0,0,0,0,0,0,0,0,0,0,0,0,0,0,0,0,0,0,0,0"/>
                  </v:shape>
                  <v:shape id="Freeform 626" o:spid="_x0000_s1535" style="position:absolute;left:4939;top:2059;width:96;height:52;visibility:visible;mso-wrap-style:square;v-text-anchor:middle" coordsize="10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AcYA&#10;AADdAAAADwAAAGRycy9kb3ducmV2LnhtbESPT2vCQBDF74LfYZlCb7qpLaakriKCVJAe/HPxNmSn&#10;2djsbMxuNX77zqHgbYb35r3fzBa9b9SVulgHNvAyzkARl8HWXBk4Htajd1AxIVtsApOBO0VYzIeD&#10;GRY23HhH132qlIRwLNCAS6kttI6lI49xHFpi0b5D5zHJ2lXadniTcN/oSZZNtceapcFhSytH5c/+&#10;1xugcz3J6fXr4u7ZOu/tdvd5Pjljnp/65QeoRH16mP+vN1bw33LBlW9kBD3/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1AcYAAADdAAAADwAAAAAAAAAAAAAAAACYAgAAZHJz&#10;L2Rvd25yZXYueG1sUEsFBgAAAAAEAAQA9QAAAIsDAAAAAA==&#10;" path="m98,5l93,2,87,,84,3,79,5,75,8r-3,l67,8r-4,4l61,17r-1,5l60,26,57,22,55,21r-4,l47,22r-3,4l44,31r-1,4l41,31,39,29r-3,2l33,35r-4,1l29,41,27,36r,-5l23,28r-1,1l21,29,19,28r-4,3l13,35r-3,3l9,43,3,51,,61r,7l,76r,6l5,86r7,-3l19,82r7,1l36,83r11,l57,82r5,-2l73,82r6,l87,83r6,-1l95,79r3,-2l96,68,94,61r,-10l96,46r2,-9l98,29,99,19,98,5e" fillcolor="lime" stroked="f">
                    <v:path arrowok="t" o:connecttype="custom" o:connectlocs="90,2;85,1;81,0;78,1;73,2;69,3;66,3;61,3;58,4;57,6;56,8;56,10;53,8;51,8;47,8;43,8;40,10;40,11;39,13;37,11;36,10;34,11;31,13;27,13;27,15;25,13;25,11;21,10;20,10;19,10;17,10;13,11;12,13;10,14;9,16;3,18;0,22;0,25;0,27;0,29;5,30;12,30;17,29;24,30;34,30;43,30;53,29;58,29;67,29;73,29;81,30;85,29;87,28;90,27;88,25;86,22;86,18;88,16;90,13;90,10;91,7;90,2;90,2" o:connectangles="0,0,0,0,0,0,0,0,0,0,0,0,0,0,0,0,0,0,0,0,0,0,0,0,0,0,0,0,0,0,0,0,0,0,0,0,0,0,0,0,0,0,0,0,0,0,0,0,0,0,0,0,0,0,0,0,0,0,0,0,0,0,0"/>
                  </v:shape>
                  <v:shape id="Freeform 627" o:spid="_x0000_s1536" style="position:absolute;left:5008;top:2059;width:99;height:51;visibility:visible;mso-wrap-style:square;v-text-anchor:middle" coordsize="10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0mW8MA&#10;AADdAAAADwAAAGRycy9kb3ducmV2LnhtbERPzWrCQBC+C77DMkIvohulGI2uUgottSdrfYAxOybB&#10;7GzIbpP17V2h4G0+vt/Z7IKpRUetqywrmE0TEMS51RUXCk6/H5MlCOeRNdaWScGNHOy2w8EGM217&#10;/qHu6AsRQ9hlqKD0vsmkdHlJBt3UNsSRu9jWoI+wLaRusY/hppbzJFlIgxXHhhIbei8pvx7/jIJ0&#10;349Xh+/9qQshP9PnzNxCPVfqZRTe1iA8Bf8U/7u/dJz/mq7g8U08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0mW8MAAADdAAAADwAAAAAAAAAAAAAAAACYAgAAZHJzL2Rv&#10;d25yZXYueG1sUEsFBgAAAAAEAAQA9QAAAIgDAAAAAA==&#10;" path="m2,5l7,2,13,r3,2l21,5r4,3l28,7r5,1l37,12r1,3l38,21r2,4l44,21r3,-1l49,20r3,1l56,25r,6l57,34r2,-4l61,29r3,1l68,31r2,4l71,41r2,-6l73,30r3,-3l78,29r1,-2l81,27r3,2l86,34r4,3l91,43r5,8l100,59r,9l100,75r,7l95,85,88,83,82,82r-7,1l65,83r-11,l44,82,39,80,28,82r-6,l13,82r-5,l6,79,3,75,4,66,6,59r,-8l4,46,2,37,,27,,17,2,5e" fillcolor="lime" stroked="f">
                    <v:path arrowok="t" o:connecttype="custom" o:connectlocs="2,2;7,1;13,0;16,1;21,2;25,3;26,2;31,3;35,4;36,5;36,7;38,9;42,7;45,7;47,7;50,7;54,9;54,11;55,12;57,11;59,10;62,11;66,11;68,12;69,14;71,12;71,11;73,9;74,10;75,9;77,9;80,10;82,12;86,13;87,15;92,18;96,21;96,24;96,26;96,29;91,30;84,29;78,29;73,29;63,29;52,29;42,29;37,28;26,29;22,29;13,29;8,29;6,28;3,26;4,23;6,21;6,18;4,16;2,13;0,9;0,6;2,2;2,2" o:connectangles="0,0,0,0,0,0,0,0,0,0,0,0,0,0,0,0,0,0,0,0,0,0,0,0,0,0,0,0,0,0,0,0,0,0,0,0,0,0,0,0,0,0,0,0,0,0,0,0,0,0,0,0,0,0,0,0,0,0,0,0,0,0,0"/>
                  </v:shape>
                  <v:shape id="Freeform 628" o:spid="_x0000_s1537" style="position:absolute;left:4650;top:2112;width:181;height:17;visibility:visible;mso-wrap-style:square;v-text-anchor:middle" coordsize="18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PWW8YA&#10;AADdAAAADwAAAGRycy9kb3ducmV2LnhtbESPQWvCQBCF7wX/wzKFXkrdVKQN0Y2oVOmtmPYHDNkx&#10;SZOdDdmtRn995yB4m+G9ee+b5Wp0nTrREBrPBl6nCSji0tuGKwM/37uXFFSIyBY7z2TgQgFW+eRh&#10;iZn1Zz7QqYiVkhAOGRqoY+wzrUNZk8Mw9T2xaEc/OIyyDpW2A54l3HV6liRv2mHD0lBjT9uayrb4&#10;cwb8dfzafbxvZvvn1m38LzVFiltjnh7H9QJUpDHezbfrTyv481T45RsZQ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PWW8YAAADdAAAADwAAAAAAAAAAAAAAAACYAgAAZHJz&#10;L2Rvd25yZXYueG1sUEsFBgAAAAAEAAQA9QAAAIsDAAAAAA==&#10;" path="m,20l186,r,11l,26,,20e" fillcolor="silver" stroked="f">
                    <v:path arrowok="t" o:connecttype="custom" o:connectlocs="0,8;174,0;174,4;0,10;0,8;0,8" o:connectangles="0,0,0,0,0,0"/>
                  </v:shape>
                  <v:shape id="Freeform 629" o:spid="_x0000_s1538" style="position:absolute;left:4701;top:2121;width:168;height:18;visibility:visible;mso-wrap-style:square;v-text-anchor:middle" coordsize="17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FLMUA&#10;AADdAAAADwAAAGRycy9kb3ducmV2LnhtbERPTWsCMRC9C/0PYQq9SM1apZWtUdqioHixq7b0NmzG&#10;3aWbyZJEXf+9EQRv83ifM562phZHcr6yrKDfS0AQ51ZXXCjYbubPIxA+IGusLZOCM3mYTh46Y0y1&#10;PfE3HbNQiBjCPkUFZQhNKqXPSzLoe7YhjtzeOoMhQldI7fAUw00tX5LkVRqsODaU2NBXSfl/djAK&#10;umY/+1uv3j5/Zjupd0Pzu3TVQKmnx/bjHUSgNtzFN/dCx/nDUR+u38QT5O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T4UsxQAAAN0AAAAPAAAAAAAAAAAAAAAAAJgCAABkcnMv&#10;ZG93bnJldi54bWxQSwUGAAAAAAQABAD1AAAAigMAAAAA&#10;" path="m,19l174,r,9l,29,,19e" fillcolor="silver" stroked="f">
                    <v:path arrowok="t" o:connecttype="custom" o:connectlocs="0,7;160,0;160,3;0,10;0,7;0,7" o:connectangles="0,0,0,0,0,0"/>
                  </v:shape>
                  <v:shape id="Freeform 630" o:spid="_x0000_s1539" style="position:absolute;left:4708;top:2145;width:182;height:21;visibility:visible;mso-wrap-style:square;v-text-anchor:middle" coordsize="18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DoNsIA&#10;AADdAAAADwAAAGRycy9kb3ducmV2LnhtbERP24rCMBB9X/Afwgi+raniFukaRbyg+NSqHzDbzLZl&#10;m0lpoq1/vxEE3+ZwrrNY9aYWd2pdZVnBZByBIM6trrhQcL3sP+cgnEfWWFsmBQ9ysFoOPhaYaNtx&#10;RvezL0QIYZeggtL7JpHS5SUZdGPbEAfu17YGfYBtIXWLXQg3tZxGUSwNVhwaSmxoU1L+d74ZBQeK&#10;4+xrXexOP2l2lN0+zbeTVKnRsF9/g/DU+7f45T7qMH82n8Lzm3C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0Og2wgAAAN0AAAAPAAAAAAAAAAAAAAAAAJgCAABkcnMvZG93&#10;bnJldi54bWxQSwUGAAAAAAQABAD1AAAAhwMAAAAA&#10;" path="m,23l187,r,14l1,36,,23e" fillcolor="silver" stroked="f">
                    <v:path arrowok="t" o:connecttype="custom" o:connectlocs="0,7;175,0;175,5;1,11;0,7;0,7" o:connectangles="0,0,0,0,0,0"/>
                  </v:shape>
                  <v:shape id="Freeform 631" o:spid="_x0000_s1540" style="position:absolute;left:4162;top:2155;width:1971;height:449;visibility:visible;mso-wrap-style:square;v-text-anchor:middle" coordsize="2046,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R9nMcA&#10;AADdAAAADwAAAGRycy9kb3ducmV2LnhtbESPQWsCMRCF74L/IYzQm2bb2iKrUUQQKpaiVul13Ew3&#10;wc1k2UTd+utNodDbDO/N+95MZq2rxIWaYD0reBxkIIgLry2XCvafy/4IRIjIGivPpOCHAsym3c4E&#10;c+2vvKXLLpYihXDIUYGJsc6lDIUhh2Hga+KkffvGYUxrU0rd4DWFu0o+ZdmrdGg5EQzWtDBUnHZn&#10;l7hfh7V/z5a31SYeD/sXu7WLD6PUQ6+dj0FEauO/+e/6Taf6w9Ez/H6TRp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0fZzHAAAA3QAAAA8AAAAAAAAAAAAAAAAAmAIAAGRy&#10;cy9kb3ducmV2LnhtbFBLBQYAAAAABAAEAPUAAACMAwAAAAA=&#10;" path="m347,749l152,620,,501,1370,151,1939,r106,214l1435,407,1064,528,713,634,347,749e" fillcolor="#a2a2a2" stroked="f">
                    <v:path arrowok="t" o:connecttype="custom" o:connectlocs="322,268;141,222;0,180;1272,54;1800,0;1898,77;1331,146;987,189;662,227;322,268;322,268" o:connectangles="0,0,0,0,0,0,0,0,0,0,0"/>
                  </v:shape>
                  <v:line id="Line 632" o:spid="_x0000_s1541" style="position:absolute;flip:y;visibility:visible;mso-wrap-style:square" from="4161,2153" to="6033,2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DOfMEAAADdAAAADwAAAGRycy9kb3ducmV2LnhtbERPTYvCMBC9L/gfwgh7W1NFRKpRRBCU&#10;3YO6wl6HZtoUm0lJoq3/3iwI3ubxPme57m0j7uRD7VjBeJSBIC6crrlScPndfc1BhIissXFMCh4U&#10;YL0afCwx167jE93PsRIphEOOCkyMbS5lKAxZDCPXEieudN5iTNBXUnvsUrht5CTLZtJizanBYEtb&#10;Q8X1fLMK5OG7O/rd5FJW5b51fwfzM+t6pT6H/WYBIlIf3+KXe6/T/Ol8Cv/fpB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wM58wQAAAN0AAAAPAAAAAAAAAAAAAAAA&#10;AKECAABkcnMvZG93bnJldi54bWxQSwUGAAAAAAQABAD5AAAAjwMAAAAA&#10;" strokeweight="1.5pt"/>
                  <v:line id="Line 633" o:spid="_x0000_s1542" style="position:absolute;flip:y;visibility:visible;mso-wrap-style:square" from="4263,2187" to="6144,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lBr8UAAADdAAAADwAAAGRycy9kb3ducmV2LnhtbERPTWvCQBC9F/wPywi91Y2lljR1FZEq&#10;QunBWMHeJtkxiWZnQ3bV9N+7guBtHu9zxtPO1OJMrassKxgOIhDEudUVFwp+N4uXGITzyBpry6Tg&#10;nxxMJ72nMSbaXnhN59QXIoSwS1BB6X2TSOnykgy6gW2IA7e3rUEfYFtI3eIlhJtavkbRuzRYcWgo&#10;saF5SfkxPRkFfx8LuZPb75NfHbLll42rnyxLlXrud7NPEJ46/xDf3Ssd5r/FI7h9E06Qk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3lBr8UAAADdAAAADwAAAAAAAAAA&#10;AAAAAAChAgAAZHJzL2Rvd25yZXYueG1sUEsFBgAAAAAEAAQA+QAAAJMDAAAAAA==&#10;" strokecolor="white" strokeweight="2.5pt">
                    <v:stroke dashstyle="longDash"/>
                  </v:line>
                  <v:shape id="Freeform 634" o:spid="_x0000_s1543" style="position:absolute;left:4597;top:2164;width:81;height:101;visibility:visible;mso-wrap-style:square;v-text-anchor:middle" coordsize="84,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0g8MA&#10;AADdAAAADwAAAGRycy9kb3ducmV2LnhtbERPTWvCQBC9F/wPywi91U2LhDTNRopWkN7UInobstMk&#10;bHY2ZLca/31XELzN431OsRhtJ840+NaxgtdZAoK4crrlWsHPfv2SgfABWWPnmBRcycOinDwVmGt3&#10;4S2dd6EWMYR9jgqaEPpcSl81ZNHPXE8cuV83WAwRDrXUA15iuO3kW5Kk0mLLsaHBnpYNVWb3ZxV8&#10;oXmvzTo1xwTN6rD/Pp76bK7U83T8/AARaAwP8d290XH+PEvh9k08QZ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0g8MAAADdAAAADwAAAAAAAAAAAAAAAACYAgAAZHJzL2Rv&#10;d25yZXYueG1sUEsFBgAAAAAEAAQA9QAAAIgDAAAAAA==&#10;" path="m,l35,49,69,90r14,45l83,170e" filled="f" fillcolor="#810000">
                    <v:path arrowok="t" o:connecttype="custom" o:connectlocs="0,0;33,17;65,31;77,47;77,59" o:connectangles="0,0,0,0,0"/>
                  </v:shape>
                  <v:shape id="Freeform 635" o:spid="_x0000_s1544" style="position:absolute;left:5369;top:2171;width:79;height:64;visibility:visible;mso-wrap-style:square;v-text-anchor:middle" coordsize="8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s+fcEA&#10;AADdAAAADwAAAGRycy9kb3ducmV2LnhtbERP24rCMBB9X/Afwgi+remKbt1uo4goCO6Llw8Ym9m2&#10;tJmUJtb690YQfJvDuU667E0tOmpdaVnB1zgCQZxZXXKu4Hzafs5BOI+ssbZMCu7kYLkYfKSYaHvj&#10;A3VHn4sQwi5BBYX3TSKlywoy6Ma2IQ7cv20N+gDbXOoWbyHc1HISRd/SYMmhocCG1gVl1fFqFGwu&#10;jv8md9p38S6e6YqjNf+clRoN+9UvCE+9f4tf7p0O86fzGJ7fhB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LPn3BAAAA3QAAAA8AAAAAAAAAAAAAAAAAmAIAAGRycy9kb3du&#10;cmV2LnhtbFBLBQYAAAAABAAEAPUAAACGAwAAAAA=&#10;" path="m,l62,68r5,l71,76r5,l76,84r4,l80,106e" filled="f" fillcolor="#810000">
                    <v:path arrowok="t" o:connecttype="custom" o:connectlocs="0,0;59,25;63,25;67,27;72,27;72,30;76,30;76,38" o:connectangles="0,0,0,0,0,0,0,0"/>
                  </v:shape>
                  <v:shape id="Freeform 636" o:spid="_x0000_s1545" style="position:absolute;left:5034;top:2195;width:66;height:57;visibility:visible;mso-wrap-style:square;v-text-anchor:middle" coordsize="6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v/MYA&#10;AADdAAAADwAAAGRycy9kb3ducmV2LnhtbESPzYrCQBCE7wu+w9ALe1l0osiiWUdRUVD2IP48QJNp&#10;k2CmJ2RGjfv09kHw1k1VV309mbWuUjdqQunZQL+XgCLOvC05N3A6rrsjUCEiW6w8k4EHBZhNOx8T&#10;TK2/855uh5grCeGQooEixjrVOmQFOQw9XxOLdvaNwyhrk2vb4F3CXaUHSfKjHZYsDQXWtCwouxyu&#10;zsDiuGsf68s8+O/BNv8729X/2J2M+fps57+gIrXxbX5db6zgD0eCK9/ICHr6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pv/MYAAADdAAAADwAAAAAAAAAAAAAAAACYAgAAZHJz&#10;L2Rvd25yZXYueG1sUEsFBgAAAAAEAAQA9QAAAIsDAAAAAA==&#10;" path="m,l42,48,54,70,68,94e" filled="f" fillcolor="#810000">
                    <v:path arrowok="t" o:connecttype="custom" o:connectlocs="0,0;38,17;50,25;62,34" o:connectangles="0,0,0,0"/>
                  </v:shape>
                  <v:roundrect id="AutoShape 637" o:spid="_x0000_s1546" style="position:absolute;left:3912;top:1218;width:2254;height:138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czZsYA&#10;AADdAAAADwAAAGRycy9kb3ducmV2LnhtbERPTWvCQBC9F/wPywi9lLppKaLRNUjA0kMPJgptb2N2&#10;TILZ2TS7mvjvXaHQ2zze5yyTwTTiQp2rLSt4mUQgiAuray4V7Heb5xkI55E1NpZJwZUcJKvRwxJj&#10;bXvO6JL7UoQQdjEqqLxvYyldUZFBN7EtceCOtjPoA+xKqTvsQ7hp5GsUTaXBmkNDhS2lFRWn/GwU&#10;bJrfbPtufp7mX9l5e5KfaXH4rpV6HA/rBQhPg/8X/7k/dJj/NpvD/Ztwgl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czZsYAAADdAAAADwAAAAAAAAAAAAAAAACYAgAAZHJz&#10;L2Rvd25yZXYueG1sUEsFBgAAAAAEAAQA9QAAAIsDAAAAAA==&#10;" filled="f" fillcolor="#810000">
                    <v:textbox inset="0,0,0,0"/>
                  </v:roundrect>
                  <v:shape id="Freeform 638" o:spid="_x0000_s1547" style="position:absolute;left:4263;top:1277;width:1541;height:340;visibility:visible;mso-wrap-style:square;v-text-anchor:middle" coordsize="1600,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MizcQA&#10;AADdAAAADwAAAGRycy9kb3ducmV2LnhtbESPTW/CMAyG75P2HyJP4jbSQYVoR0DTJLTtCNuBo2m8&#10;tKxxqiSD7t/PByRutvx+PF5tRt+rM8XUBTbwNC1AETfBduwMfH1uH5egUka22AcmA3+UYLO+v1th&#10;bcOFd3TeZ6ckhFONBtqch1rr1LTkMU3DQCy37xA9Zlmj0zbiRcJ9r2dFsdAeO5aGFgd6ban52f96&#10;KemXh8LNj6V1x9PHWxWr8nDKxkwexpdnUJnGfBNf3e9W8MtK+O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DIs3EAAAA3QAAAA8AAAAAAAAAAAAAAAAAmAIAAGRycy9k&#10;b3ducmV2LnhtbFBLBQYAAAAABAAEAPUAAACJAwAAAAA=&#10;" path="m1533,72r66,326l1375,452r-158,-3l1108,469,933,467,801,458r-67,21l575,494,442,485r-151,l249,527,25,551,,568,141,365r59,-30l266,338,401,305,550,255,766,222r181,29l892,189r176,-39l1174,147r43,-33l1269,35,1333,r164,80l1496,111r37,-39e" fillcolor="#404040" stroked="f">
                    <v:path arrowok="t" o:connecttype="custom" o:connectlocs="1422,26;1483,142;1275,161;1129,160;1028,167;866,167;743,164;681,171;534,176;410,173;270,173;231,188;23,197;0,203;131,130;186,120;247,121;372,109;510,91;711,79;878,90;827,68;991,54;1089,53;1129,41;1177,13;1237,0;1389,29;1388,39;1422,26;1422,26" o:connectangles="0,0,0,0,0,0,0,0,0,0,0,0,0,0,0,0,0,0,0,0,0,0,0,0,0,0,0,0,0,0,0"/>
                  </v:shape>
                  <v:shape id="Freeform 639" o:spid="_x0000_s1548" style="position:absolute;left:5430;top:1304;width:304;height:124;visibility:visible;mso-wrap-style:square;v-text-anchor:middle" coordsize="31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5jFcIA&#10;AADdAAAADwAAAGRycy9kb3ducmV2LnhtbERPTYvCMBC9C/sfwix409QqUqtRZFnBi+J2xfPYzLZl&#10;m0lpotZ/bwTB2zze5yxWnanFlVpXWVYwGkYgiHOrKy4UHH83gwSE88gaa8uk4E4OVsuP3gJTbW/8&#10;Q9fMFyKEsEtRQel9k0rp8pIMuqFtiAP3Z1uDPsC2kLrFWwg3tYyjaCoNVhwaSmzoq6T8P7sYBdnp&#10;bHbfyUzyYb/ejONJEseUK9X/7NZzEJ46/xa/3Fsd5k9mI3h+E0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LmMVwgAAAN0AAAAPAAAAAAAAAAAAAAAAAJgCAABkcnMvZG93&#10;bnJldi54bWxQSwUGAAAAAAQABAD1AAAAhwMAAAAA&#10;" path="m113,74l80,117,20,39,,148r146,54l146,58,262,206,316,15,179,,113,74e" fillcolor="#5f5f5f" strokecolor="#5f5f5f">
                    <v:path arrowok="t" o:connecttype="custom" o:connectlocs="104,26;74,42;18,14;0,53;134,72;134,21;241,74;291,5;165,0;104,26;104,26" o:connectangles="0,0,0,0,0,0,0,0,0,0,0"/>
                  </v:shape>
                  <v:shape id="Freeform 640" o:spid="_x0000_s1549" style="position:absolute;left:4195;top:1317;width:1206;height:268;visibility:visible;mso-wrap-style:square;v-text-anchor:middle" coordsize="1252,4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3VrsQA&#10;AADdAAAADwAAAGRycy9kb3ducmV2LnhtbERPTWvCQBC9C/0PyxR6000klDTNKq2lUi+CtuQ8Zsck&#10;NDsbstsk/feuIHibx/ucfD2ZVgzUu8aygngRgSAurW64UvDz/TlPQTiPrLG1TAr+ycF69TDLMdN2&#10;5AMNR1+JEMIuQwW1910mpStrMugWtiMO3Nn2Bn2AfSV1j2MIN61cRtGzNNhwaKixo01N5e/xzyj4&#10;KDZTskuLd3eK99toiNNqy6lST4/T2ysIT5O/i2/uLx3mJy9LuH4TTpC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N1a7EAAAA3QAAAA8AAAAAAAAAAAAAAAAAmAIAAGRycy9k&#10;b3ducmV2LnhtbFBLBQYAAAAABAAEAPUAAACJAwAAAAA=&#10;" path="m1096,l993,31r-31,76l735,97,,338,211,448,760,382,915,281r306,-91l1167,117r84,-93l1096,e" fillcolor="#5f5f5f" stroked="f">
                    <v:path arrowok="t" o:connecttype="custom" o:connectlocs="1017,0;922,11;893,38;682,35;0,121;196,159;705,136;849,100;1133,67;1083,42;1161,8;1017,0;1017,0" o:connectangles="0,0,0,0,0,0,0,0,0,0,0,0,0"/>
                  </v:shape>
                  <v:shape id="Freeform 641" o:spid="_x0000_s1550" style="position:absolute;left:3951;top:1508;width:1892;height:218;visibility:visible;mso-wrap-style:square;v-text-anchor:middle" coordsize="1963,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vg8MA&#10;AADdAAAADwAAAGRycy9kb3ducmV2LnhtbERPzWrCQBC+F/oOyxS81Y1aahtdRVMKPXiw1gcYsmMS&#10;zM6GnVVjn74rCL3Nx/c782XvWnWmII1nA6NhBoq49LbhysD+5/P5DZREZIutZzJwJYHl4vFhjrn1&#10;F/6m8y5WKoWw5GigjrHLtZayJocy9B1x4g4+OIwJhkrbgJcU7lo9zrJX7bDh1FBjR0VN5XF3cgbG&#10;G9nQ+kO2xXX/e8LGhakUU2MGT/1qBipSH//Fd/eXTfNf3idw+yado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yvg8MAAADdAAAADwAAAAAAAAAAAAAAAACYAgAAZHJzL2Rv&#10;d25yZXYueG1sUEsFBgAAAAAEAAQA9QAAAIgDAAAAAA==&#10;" path="m1845,258r1,-1l1849,253r5,-5l1861,239r8,-9l1878,220r10,-11l1898,197r10,-11l1918,175r9,-11l1937,153r8,-9l1952,136r6,-5l1962,127r-2,-2l1952,120r-14,-7l1921,105r-23,-9l1874,86,1848,76,1821,64,1793,54,1767,43,1742,33r-22,-9l1702,16,1689,9r-9,-5l1680,1,1676,r-11,l1648,2r-23,2l1597,8r-31,3l1533,15r-34,4l1464,24r-34,4l1398,32r-28,4l1344,39r-19,3l1312,43r-6,-1l1302,44r-5,1l1289,47r-8,3l1270,54r-10,3l1248,61r-12,4l1224,70r-12,4l1201,79r-10,3l1182,86r-8,3l1168,91r-3,1l1162,93r-5,-2l1150,87r-8,-5l1132,77r-10,-5l1110,65r-10,-7l1088,52r-11,-8l1066,39r-9,-7l1048,28r-6,-3l1036,23r-2,-1l1030,23r-3,l1022,25r-4,l1013,26r-4,l1004,28r-4,l994,29r-4,1l986,31r-4,l978,32r-3,1l972,34r-1,l967,40r,8l969,59r5,14l980,89r7,17l994,124r8,18l1009,161r8,18l1023,195r7,15l1033,223r2,9l1035,239r-3,2l1028,240r-3,-5l1019,227r-6,-11l1006,204r-7,-14l990,175r-7,-16l974,144r-8,-15l959,115r-7,-13l946,92r-6,-8l936,78r-3,-2l929,77r-3,1l922,80r-3,1l914,84r-2,2l908,89r-3,2l902,94r-3,3l896,100r-2,3l891,106r-2,2l886,110r-1,2l883,113r-1,1l880,116r-1,1l877,119r-1,1l874,122r-2,2l870,124r-2,2l867,126r-3,l863,126r-3,l858,126r-4,l851,125r-4,-1l844,122r-4,-2l837,118r-3,-2l831,113r-3,-1l825,109r-3,-1l819,105r-3,-2l813,102r-3,-1l809,100r-4,1l802,102r-2,3l798,106r-2,4l794,112r-1,3l791,118r-3,4l787,126r-2,3l784,132r-3,3l779,138r-3,2l774,140r-4,1l767,140r-5,-4l758,132r-5,-6l749,120r-5,-7l739,106r-5,-7l729,92r-6,-6l718,80r-4,-5l709,71r-4,-3l702,67r-4,1l695,69r-3,3l690,74r-5,5l682,82r-4,5l676,91r-5,5l668,101r-4,4l662,109r-4,4l655,115r-3,2l650,117r-6,2l638,119r-8,1l623,120r-8,2l608,122r-8,2l594,124r-8,3l581,128r-4,3l574,133r-2,3l573,138r2,3l580,144r-1,1l578,144r-3,l572,142r-4,-1l564,140r-5,-2l554,136r-5,-2l544,133r-6,-2l533,130r-5,l525,128r-4,l519,128r-4,3l512,134r-3,4l507,143r-3,5l502,154r-3,7l498,166r-3,7l493,179r-3,5l488,188r-2,4l483,194r-4,2l476,195r-2,-1l473,191r-1,-4l470,181r-3,-7l466,166r-2,-8l462,150r-3,-8l458,134r-3,-8l454,119r-2,-5l450,110r,-3l450,105r-4,2l445,111r,6l446,125r,9l448,145r2,11l452,166r2,12l456,188r1,11l458,208r,9l457,223r-2,6l453,230r-3,l446,228r-4,-3l439,219r-5,-6l429,206r-5,-7l420,190r-6,-7l410,175r-6,-7l400,161r-4,-5l391,152r-3,-2l385,148r-5,2l374,154r-6,7l361,167r-9,9l344,185r-8,10l328,204r-10,11l310,225r-9,9l294,242r-8,7l280,254r-5,3l271,257r-3,l264,256r-6,l253,255r-7,-1l238,252r-8,-1l223,249r-8,-1l208,247r-7,-1l195,244r-6,l184,242r-4,l178,241r-6,1l168,242r-4,l160,242r-5,2l152,244r-3,1l146,245r-5,1l138,248r-2,1l133,250r-4,3l126,254r-3,2l120,257r-4,3l111,264r-8,6l96,276r-10,8l75,293r-11,9l54,311,43,321r-10,9l23,338r-7,7l8,352r-5,5l,361r4,l16,358r16,-4l54,346r26,-8l108,328r31,-11l171,306r32,-10l234,284r30,-10l292,264r24,-8l336,249r15,-5l360,241r8,l378,240r11,1l401,241r13,1l427,243r14,1l455,246r13,2l483,249r13,2l509,251r12,1l532,252r10,-1l551,249r6,l565,249r10,l587,249r13,1l614,250r14,1l643,251r15,2l672,253r14,1l699,254r11,l721,254r8,l736,253r5,-2l744,249r,-3l741,243r-5,-3l730,236r-8,-2l715,229r-9,-3l699,223r-6,-3l689,218r-3,-2l686,215r3,l696,214r3,2l706,216r9,2l728,218r13,2l757,221r15,2l790,224r15,3l822,228r15,2l851,231r11,1l872,233r7,1l883,233r6,l901,232r17,-1l939,229r23,-1l988,225r28,-3l1046,219r27,-3l1101,214r26,-3l1151,208r20,-2l1188,204r12,-2l1206,200r7,-2l1220,197r8,1l1236,200r8,4l1253,208r11,4l1276,216r12,5l1302,226r14,4l1334,232r18,3l1373,236r23,l1422,233r2,1l1430,237r7,4l1448,245r11,7l1472,258r13,7l1499,270r13,8l1525,284r12,7l1549,297r9,5l1565,305r4,2l1572,308r2,-1l1583,305r13,-2l1614,300r20,-4l1658,292r25,-4l1709,283r25,-4l1759,274r23,-3l1803,267r17,-3l1833,261r9,-1l1845,258e" fillcolor="#090" stroked="f">
                    <v:path arrowok="t" o:connecttype="custom" o:connectlocs="1763,72;1821,45;1641,16;1531,1;1272,13;1180,20;1091,33;1031,23;961,8;923,10;898,17;950,70;941,78;879,33;847,31;823,40;812,44;793,46;766,40;743,38;729,48;700,46;658,26;629,31;603,42;545,46;537,52;500,48;471,52;451,70;433,60;418,39;420,60;418,84;381,63;342,58;273,88;228,92;171,88;139,89;112,93;40,116;14,130;245,99;372,87;484,92;571,91;678,92;664,83;650,78;763,83;853,84;1069,75;1156,74;1275,86;1379,96;1460,111;1611,101" o:connectangles="0,0,0,0,0,0,0,0,0,0,0,0,0,0,0,0,0,0,0,0,0,0,0,0,0,0,0,0,0,0,0,0,0,0,0,0,0,0,0,0,0,0,0,0,0,0,0,0,0,0,0,0,0,0,0,0,0,0"/>
                  </v:shape>
                  <v:shape id="Freeform 642" o:spid="_x0000_s1551" style="position:absolute;left:4774;top:1615;width:177;height:183;visibility:visible;mso-wrap-style:square;v-text-anchor:middle" coordsize="184,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frw8MA&#10;AADdAAAADwAAAGRycy9kb3ducmV2LnhtbERPTWsCMRC9F/wPYQRvNbtFpK5GEUulnqTqxduwGTfB&#10;zWTZpO7qr2+EQm/zeJ+zWPWuFjdqg/WsIB9nIIhLry1XCk7Hz9d3ECEia6w9k4I7BVgtBy8LLLTv&#10;+Jtuh1iJFMKhQAUmxqaQMpSGHIaxb4gTd/Gtw5hgW0ndYpfCXS3fsmwqHVpODQYb2hgqr4cfp6B8&#10;zD66LBxNvrb5dve4n8923yg1GvbrOYhIffwX/7m/dJo/mU3g+U06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frw8MAAADdAAAADwAAAAAAAAAAAAAAAACYAgAAZHJzL2Rv&#10;d25yZXYueG1sUEsFBgAAAAAEAAQA9QAAAIgDAAAAAA==&#10;" path="m,l149,232r,10l162,273r21,31e" filled="f" fillcolor="#810000">
                    <v:path arrowok="t" o:connecttype="custom" o:connectlocs="0,0;138,83;138,87;150,98;169,109" o:connectangles="0,0,0,0,0"/>
                  </v:shape>
                  <v:shape id="Picture 643" o:spid="_x0000_s1552" type="#_x0000_t75" style="position:absolute;left:5440;top:1455;width:180;height:203;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gmtvAAAAA3QAAAA8AAABkcnMvZG93bnJldi54bWxET9uKwjAQfV/wH8IIvq2pV7QaRQVZ1zcv&#10;HzA0YxtsJqWJ2v69WRD2bQ7nOst1Y0vxpNobxwoG/QQEcea04VzB9bL/noHwAVlj6ZgUtORhvep8&#10;LTHV7sUnep5DLmII+xQVFCFUqZQ+K8ii77uKOHI3V1sMEda51DW+Yrgt5TBJptKi4dhQYEW7grL7&#10;+WEVjMbSTB6+pe3vz2haDY/taVAapXrdZrMAEagJ/+KP+6Dj/PF8An/fxBPk6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CCa28AAAADdAAAADwAAAAAAAAAAAAAAAACfAgAA&#10;ZHJzL2Rvd25yZXYueG1sUEsFBgAAAAAEAAQA9wAAAIwDAAAAAA==&#10;" fillcolor="#810000">
                    <v:imagedata r:id="rId45" o:title=""/>
                    <o:lock v:ext="edit" aspectratio="f"/>
                  </v:shape>
                  <v:shape id="Picture 644" o:spid="_x0000_s1553" type="#_x0000_t75" style="position:absolute;left:5230;top:1463;width:178;height:203;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zrjPFAAAA3QAAAA8AAABkcnMvZG93bnJldi54bWxET0trwkAQvhf8D8sI3urGUGNNXUUKFcWD&#10;+KDobchOk9DsbMiuJv57Vyj0Nh/fc2aLzlTiRo0rLSsYDSMQxJnVJecKTsev13cQziNrrCyTgjs5&#10;WMx7LzNMtW15T7eDz0UIYZeigsL7OpXSZQUZdENbEwfuxzYGfYBNLnWDbQg3lYyjKJEGSw4NBdb0&#10;WVD2e7gaBdFmvEw2o3Z8iSfX6fdqu97Fp7NSg363/ADhqfP/4j/3Wof5b9MEnt+EE+T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c64zxQAAAN0AAAAPAAAAAAAAAAAAAAAA&#10;AJ8CAABkcnMvZG93bnJldi54bWxQSwUGAAAAAAQABAD3AAAAkQMAAAAA&#10;" fillcolor="#810000">
                    <v:imagedata r:id="rId46" o:title=""/>
                    <o:lock v:ext="edit" aspectratio="f"/>
                  </v:shape>
                  <v:shape id="Picture 645" o:spid="_x0000_s1554" type="#_x0000_t75" style="position:absolute;left:5083;top:1493;width:119;height:138;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XLJDFAAAA3QAAAA8AAABkcnMvZG93bnJldi54bWxET9tqwkAQfS/4D8sIfaub2tJqdJUiWAoa&#10;irf3MTtN0mRnY3Zr4t+7QsG3OZzrTOedqcSZGldYVvA8iEAQp1YXnCnY75ZPIxDOI2usLJOCCzmY&#10;z3oPU4y1bXlD563PRAhhF6OC3Ps6ltKlORl0A1sTB+7HNgZ9gE0mdYNtCDeVHEbRmzRYcGjIsaZF&#10;Tmm5/TMKdr/lOvGrY7t4+Rx+ry+HJC1PiVKP/e5jAsJT5+/if/eXDvNfx+9w+yacIG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FyyQxQAAAN0AAAAPAAAAAAAAAAAAAAAA&#10;AJ8CAABkcnMvZG93bnJldi54bWxQSwUGAAAAAAQABAD3AAAAkQMAAAAA&#10;" fillcolor="#810000">
                    <v:imagedata r:id="rId47" o:title=""/>
                    <o:lock v:ext="edit" aspectratio="f"/>
                  </v:shape>
                  <v:shape id="Picture 646" o:spid="_x0000_s1555" type="#_x0000_t75" style="position:absolute;left:4178;top:1566;width:147;height:132;rotation:-11625840fd;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u003FAAAA3QAAAA8AAABkcnMvZG93bnJldi54bWxEj0FrwkAQhe+F/odlCt7qpkXFpq4ihaDX&#10;qhB6G7LTJJqdDdmtSfz1nYPgbYb35r1vVpvBNepKXag9G3ibJqCIC29rLg2cjtnrElSIyBYbz2Rg&#10;pACb9fPTClPre/6m6yGWSkI4pGigirFNtQ5FRQ7D1LfEov36zmGUtSu17bCXcNfo9yRZaIc1S0OF&#10;LX1VVFwOf87A/KZ/sn4Ys5jTeM7y5W57zHfGTF6G7SeoSEN8mO/Xeyv4sw/BlW9kBL3+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btNNxQAAAN0AAAAPAAAAAAAAAAAAAAAA&#10;AJ8CAABkcnMvZG93bnJldi54bWxQSwUGAAAAAAQABAD3AAAAkQMAAAAA&#10;" fillcolor="#810000">
                    <v:imagedata r:id="rId48" o:title=""/>
                    <o:lock v:ext="edit" aspectratio="f"/>
                  </v:shape>
                  <v:shape id="Picture 647" o:spid="_x0000_s1556" type="#_x0000_t75" style="position:absolute;left:4566;top:1549;width:148;height:133;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5LMDCAAAA3QAAAA8AAABkcnMvZG93bnJldi54bWxET01rwkAQvQv+h2WE3nTTUovGbEQClgq9&#10;1Nj7NDtmQ7OzMbuN8d93CwVv83ifk21H24qBet84VvC4SEAQV043XCs4lfv5CoQPyBpbx6TgRh62&#10;+XSSYardlT9oOIZaxBD2KSowIXSplL4yZNEvXEccubPrLYYI+1rqHq8x3LbyKUlepMWGY4PBjgpD&#10;1ffxxyrwh8+laQouSqe/BheW7ev7Za/Uw2zcbUAEGsNd/O9+03H+83oNf9/EE2T+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uSzAwgAAAN0AAAAPAAAAAAAAAAAAAAAAAJ8C&#10;AABkcnMvZG93bnJldi54bWxQSwUGAAAAAAQABAD3AAAAjgMAAAAA&#10;" fillcolor="#810000">
                    <v:imagedata r:id="rId49" o:title=""/>
                    <o:lock v:ext="edit" aspectratio="f"/>
                  </v:shape>
                  <v:shape id="Picture 648" o:spid="_x0000_s1557" type="#_x0000_t75" style="position:absolute;left:4339;top:1566;width:145;height:132;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4eJvIAAAA3QAAAA8AAABkcnMvZG93bnJldi54bWxEj09vwjAMxe+T9h0iT+IG6SaBWEdA+yMk&#10;tAvQcdnNa7ym0DhVE6Dj0+MD0m623vN7P88WvW/UibpYBzbwOMpAEZfB1lwZ2H0th1NQMSFbbAKT&#10;gT+KsJjf380wt+HMWzoVqVISwjFHAy6lNtc6lo48xlFoiUX7DZ3HJGtXadvhWcJ9o5+ybKI91iwN&#10;Dlt6d1QeiqM38LN6Kw7P35flfvM5dvvd5CPx+mLM4KF/fQGVqE//5tv1ygr+OBN++UZG0PMr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YOHibyAAAAN0AAAAPAAAAAAAAAAAA&#10;AAAAAJ8CAABkcnMvZG93bnJldi54bWxQSwUGAAAAAAQABAD3AAAAlAMAAAAA&#10;" fillcolor="#810000">
                    <v:imagedata r:id="rId50" o:title=""/>
                    <o:lock v:ext="edit" aspectratio="f"/>
                  </v:shape>
                  <v:group id="Group 649" o:spid="_x0000_s1558" style="position:absolute;left:4901;top:1899;width:699;height:164" coordorigin="3454,1520" coordsize="725,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hvfMMAAADdAAAADwAAAGRycy9kb3ducmV2LnhtbERPTYvCMBC9C/sfwgje&#10;NK2iSDWKyLp4kAWrsOxtaMa22ExKk23rvzcLgrd5vM9Zb3tTiZYaV1pWEE8iEMSZ1SXnCq6Xw3gJ&#10;wnlkjZVlUvAgB9vNx2CNibYdn6lNfS5CCLsEFRTe14mULivIoJvYmjhwN9sY9AE2udQNdiHcVHIa&#10;RQtpsOTQUGBN+4Kye/pnFHx12O1m8Wd7ut/2j9/L/PvnFJNSo2G/W4Hw1Pu3+OU+6jB/H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uG98wwAAAN0AAAAP&#10;AAAAAAAAAAAAAAAAAKoCAABkcnMvZG93bnJldi54bWxQSwUGAAAAAAQABAD6AAAAmgMAAAAA&#10;">
                    <v:shape id="Freeform 650" o:spid="_x0000_s1559" style="position:absolute;left:3787;top:1679;width:390;height:13;visibility:visible;mso-wrap-style:square;v-text-anchor:middle" coordsize="39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0im8IA&#10;AADdAAAADwAAAGRycy9kb3ducmV2LnhtbERP32vCMBB+H+x/CDfwRTSZoJNqlDERFESw0/ejOduy&#10;5lKaWKt/vRGEvd3H9/Pmy85WoqXGl441fA4VCOLMmZJzDcff9WAKwgdkg5Vj0nAjD8vF+9scE+Ou&#10;fKA2DbmIIewT1FCEUCdS+qwgi37oauLInV1jMUTY5NI0eI3htpIjpSbSYsmxocCafgrK/tKL1cB7&#10;taF2119PCFcnVX6N2/S+1br30X3PQATqwr/45d6YOH+sRvD8Jp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jSKbwgAAAN0AAAAPAAAAAAAAAAAAAAAAAJgCAABkcnMvZG93&#10;bnJldi54bWxQSwUGAAAAAAQABAD1AAAAhwMAAAAA&#10;" path="m,12l389,,,12e" filled="f" fillcolor="#810000" strokecolor="#522210" strokeweight="2.5pt">
                      <v:path arrowok="t" o:connecttype="custom" o:connectlocs="0,12;389,0;0,12" o:connectangles="0,0,0"/>
                    </v:shape>
                    <v:shape id="Freeform 651" o:spid="_x0000_s1560" style="position:absolute;left:3787;top:1713;width:392;height:18;visibility:visible;mso-wrap-style:square;v-text-anchor:middle" coordsize="39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UE8IA&#10;AADdAAAADwAAAGRycy9kb3ducmV2LnhtbERPS4vCMBC+C/6HMIIX0WQVRapRRBA8LIIP0OPQjG2x&#10;mdQmW7v/frMgeJuP7znLdWtL0VDtC8cavkYKBHHqTMGZhst5N5yD8AHZYOmYNPySh/Wq21liYtyL&#10;j9ScQiZiCPsENeQhVImUPs3Joh+5ijhyd1dbDBHWmTQ1vmK4LeVYqZm0WHBsyLGibU7p4/RjNWyb&#10;jVOHw+R529HgOr5U6U2Zb637vXazABGoDR/x2703cf5UTeD/m3iC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51QTwgAAAN0AAAAPAAAAAAAAAAAAAAAAAJgCAABkcnMvZG93&#10;bnJldi54bWxQSwUGAAAAAAQABAD1AAAAhwMAAAAA&#10;" path="m,17l391,,,17e" filled="f" fillcolor="#810000" strokecolor="#522210" strokeweight="2.5pt">
                      <v:path arrowok="t" o:connecttype="custom" o:connectlocs="0,17;391,0;0,17" o:connectangles="0,0,0"/>
                    </v:shape>
                    <v:shape id="Freeform 652" o:spid="_x0000_s1561" style="position:absolute;left:3787;top:1749;width:390;height:28;visibility:visible;mso-wrap-style:square;v-text-anchor:middle" coordsize="39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PE8UA&#10;AADdAAAADwAAAGRycy9kb3ducmV2LnhtbERPS2vCQBC+F/wPywi91Y3ShpC6CSLYCgrFx6G9TbNj&#10;EszOxuxq0n/fFQq9zcf3nHk+mEbcqHO1ZQXTSQSCuLC65lLB8bB6SkA4j6yxsUwKfshBno0e5phq&#10;2/OObntfihDCLkUFlfdtKqUrKjLoJrYlDtzJdgZ9gF0pdYd9CDeNnEVRLA3WHBoqbGlZUXHeX42C&#10;1fXts4l3l4/4yw2mTb779812odTjeFi8gvA0+H/xn3utw/yX6Bnu34QT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3I8TxQAAAN0AAAAPAAAAAAAAAAAAAAAAAJgCAABkcnMv&#10;ZG93bnJldi54bWxQSwUGAAAAAAQABAD1AAAAigMAAAAA&#10;" path="m,27l389,,,27e" filled="f" fillcolor="#810000" strokecolor="#522210" strokeweight="2.5pt">
                      <v:path arrowok="t" o:connecttype="custom" o:connectlocs="0,27;389,0;0,27" o:connectangles="0,0,0"/>
                    </v:shape>
                    <v:shape id="Freeform 653" o:spid="_x0000_s1562" style="position:absolute;left:3787;top:1676;width:390;height:14;visibility:visible;mso-wrap-style:square;v-text-anchor:middle" coordsize="39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HQlcEA&#10;AADdAAAADwAAAGRycy9kb3ducmV2LnhtbERPTWvCQBC9C/6HZQRvurGQUqKrqKVovdWK5yE7JtHs&#10;TJpdY/rvu4VCb/N4n7NY9a5WHbW+EjYwmyagiHOxFRcGTp9vkxdQPiBbrIXJwDd5WC2HgwVmVh78&#10;Qd0xFCqGsM/QQBlCk2nt85Ic+qk0xJG7SOswRNgW2rb4iOGu1k9J8qwdVhwbSmxoW1J+O96dgWt6&#10;39vz5lVu7wfHm92XdMVBjBmP+vUcVKA+/Iv/3Hsb56dJCr/fxBP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B0JXBAAAA3QAAAA8AAAAAAAAAAAAAAAAAmAIAAGRycy9kb3du&#10;cmV2LnhtbFBLBQYAAAAABAAEAPUAAACGAwAAAAA=&#10;" path="m,13l389,,,13e" filled="f" fillcolor="#810000" strokecolor="#ffc281" strokeweight="2.5pt">
                      <v:path arrowok="t" o:connecttype="custom" o:connectlocs="0,13;389,0;0,13" o:connectangles="0,0,0"/>
                    </v:shape>
                    <v:shape id="Freeform 654" o:spid="_x0000_s1563" style="position:absolute;left:3787;top:1711;width:392;height:16;visibility:visible;mso-wrap-style:square;v-text-anchor:middle" coordsize="39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Jh8gA&#10;AADdAAAADwAAAGRycy9kb3ducmV2LnhtbESPT2sCMRDF74V+hzCF3mpiS62sRrGFlko91D8o3obN&#10;uLu4mWyTqOu3N0LB2wzv/d68GY5bW4sj+VA51tDtKBDEuTMVFxpWy8+nPogQkQ3WjknDmQKMR/d3&#10;Q8yMO/GcjotYiBTCIUMNZYxNJmXIS7IYOq4hTtrOeYsxrb6QxuMphdtaPivVkxYrThdKbOijpHy/&#10;ONhUY/Pz+zeb19P91+QlV+/bqV+/NVo/PrSTAYhIbbyZ/+lvk7hX1YPrN2kEOb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38mHyAAAAN0AAAAPAAAAAAAAAAAAAAAAAJgCAABk&#10;cnMvZG93bnJldi54bWxQSwUGAAAAAAQABAD1AAAAjQMAAAAA&#10;" path="m,15l391,,,15e" filled="f" fillcolor="#810000" strokecolor="#ffc281" strokeweight="2.5pt">
                      <v:path arrowok="t" o:connecttype="custom" o:connectlocs="0,15;391,0;0,15" o:connectangles="0,0,0"/>
                    </v:shape>
                    <v:shape id="Freeform 655" o:spid="_x0000_s1564" style="position:absolute;left:3787;top:1746;width:390;height:27;visibility:visible;mso-wrap-style:square;v-text-anchor:middle" coordsize="39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tuMEA&#10;AADdAAAADwAAAGRycy9kb3ducmV2LnhtbERPzYrCMBC+C75DGMGbpgprtRrFXVD2JKz6AEMzptVm&#10;UpusrW9vFoS9zcf3O6tNZyvxoMaXjhVMxgkI4tzpko2C82k3moPwAVlj5ZgUPMnDZt3vrTDTruUf&#10;ehyDETGEfYYKihDqTEqfF2TRj11NHLmLayyGCBsjdYNtDLeVnCbJTFosOTYUWNNXQfnt+GsV3NP8&#10;c0+L64IP93I6S3cmdKZVajjotksQgbrwL367v3Wc/5Gk8PdNPE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Z7bjBAAAA3QAAAA8AAAAAAAAAAAAAAAAAmAIAAGRycy9kb3du&#10;cmV2LnhtbFBLBQYAAAAABAAEAPUAAACGAwAAAAA=&#10;" path="m,26l389,,,26e" filled="f" fillcolor="#810000" strokecolor="#ffc281" strokeweight="2.5pt">
                      <v:path arrowok="t" o:connecttype="custom" o:connectlocs="0,26;389,0;0,26" o:connectangles="0,0,0"/>
                    </v:shape>
                    <v:shape id="Freeform 656" o:spid="_x0000_s1565" style="position:absolute;left:3789;top:1677;width:390;height:13;visibility:visible;mso-wrap-style:square;v-text-anchor:middle" coordsize="39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fINsMA&#10;AADdAAAADwAAAGRycy9kb3ducmV2LnhtbESPT0/DMAzF70h8h8hI3Fg6JCpUlk37AxIcKXD3Gq8p&#10;NE6VhC58e3xA4mbrPb/382pT/KhmimkIbGC5qEARd8EO3Bt4f3u6uQeVMrLFMTAZ+KEEm/XlxQob&#10;G878SnObeyUhnBo04HKeGq1T58hjWoSJWLRTiB6zrLHXNuJZwv2ob6uq1h4HlgaHE+0ddV/ttzfg&#10;P7qS3WFXz4+fQ1vqNrqX3dGY66uyfQCVqeR/89/1sxX8u0pw5RsZQa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fINsMAAADdAAAADwAAAAAAAAAAAAAAAACYAgAAZHJzL2Rv&#10;d25yZXYueG1sUEsFBgAAAAAEAAQA9QAAAIgDAAAAAA==&#10;" path="m,12l389,,,12e" filled="f" fillcolor="#810000" strokecolor="#a1a100" strokeweight="2.5pt">
                      <v:path arrowok="t" o:connecttype="custom" o:connectlocs="0,12;389,0;0,12" o:connectangles="0,0,0"/>
                    </v:shape>
                    <v:shape id="Freeform 657" o:spid="_x0000_s1566" style="position:absolute;left:3787;top:1711;width:392;height:19;visibility:visible;mso-wrap-style:square;v-text-anchor:middle" coordsize="39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XDYcIA&#10;AADdAAAADwAAAGRycy9kb3ducmV2LnhtbERPS2sCMRC+C/0PYQq9aVapUtfNShGUQg/i6z5sxs3i&#10;ZrJNom77602h0Nt8fM8plr1txY18aBwrGI8yEMSV0w3XCo6H9fANRIjIGlvHpOCbAizLp0GBuXZ3&#10;3tFtH2uRQjjkqMDE2OVShsqQxTByHXHizs5bjAn6WmqP9xRuWznJspm02HBqMNjRylB12V+tgq3/&#10;ksdVPdWfrr0afqXD5jT5UerluX9fgIjUx3/xn/tDp/nTbA6/36QTZP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cNhwgAAAN0AAAAPAAAAAAAAAAAAAAAAAJgCAABkcnMvZG93&#10;bnJldi54bWxQSwUGAAAAAAQABAD1AAAAhwMAAAAA&#10;" path="m,18l391,,,18e" filled="f" fillcolor="#810000" strokecolor="#a1a100" strokeweight="2.5pt">
                      <v:path arrowok="t" o:connecttype="custom" o:connectlocs="0,18;391,0;0,18" o:connectangles="0,0,0"/>
                    </v:shape>
                    <v:shape id="Freeform 658" o:spid="_x0000_s1567" style="position:absolute;left:3790;top:1748;width:387;height:28;visibility:visible;mso-wrap-style:square;v-text-anchor:middle" coordsize="38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h/cYA&#10;AADdAAAADwAAAGRycy9kb3ducmV2LnhtbESPQWvDMAyF74P+B6PCbqvTlYSS1i1hMOh22tqO9Shi&#10;LQmLZRN7Tfrvp8NgN4n39N6n7X5yvbrSEDvPBpaLDBRx7W3HjYHz6flhDSomZIu9ZzJwowj73exu&#10;i6X1I7/T9ZgaJSEcSzTQphRKrWPdksO48IFYtC8/OEyyDo22A44S7nr9mGWFdtixNLQY6Kml+vv4&#10;4wyEvPhYFS+r8ZZX+PlWZZf6NRyMuZ9P1QZUoin9m/+uD1bw86Xwyzcygt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rh/cYAAADdAAAADwAAAAAAAAAAAAAAAACYAgAAZHJz&#10;L2Rvd25yZXYueG1sUEsFBgAAAAAEAAQA9QAAAIsDAAAAAA==&#10;" path="m,27l386,,,27e" filled="f" fillcolor="#810000" strokecolor="#a1a100" strokeweight="2.5pt">
                      <v:path arrowok="t" o:connecttype="custom" o:connectlocs="0,27;386,0;0,27" o:connectangles="0,0,0"/>
                    </v:shape>
                    <v:shape id="Freeform 659" o:spid="_x0000_s1568" style="position:absolute;left:3562;top:1520;width:1;height:120;visibility:visible;mso-wrap-style:square;v-text-anchor:middle" coordsize="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VzsQA&#10;AADdAAAADwAAAGRycy9kb3ducmV2LnhtbERP22rCQBB9F/oPyxR8q5sIik1dpQQKQlDwUtrHaXZM&#10;otnZmF01/r0rFHybw7nOdN6ZWlyodZVlBfEgAkGcW11xoWC3/XqbgHAeWWNtmRTcyMF89tKbYqLt&#10;ldd02fhChBB2CSoovW8SKV1ekkE3sA1x4Pa2NegDbAupW7yGcFPLYRSNpcGKQ0OJDaUl5cfN2Sj4&#10;u9W/eCyy78XyZ73Klu/p4ZSlSvVfu88PEJ46/xT/uxc6zB/FMTy+CS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P1c7EAAAA3QAAAA8AAAAAAAAAAAAAAAAAmAIAAGRycy9k&#10;b3ducmV2LnhtbFBLBQYAAAAABAAEAPUAAACJAwAAAAA=&#10;" path="m,l,119,,e" filled="f" fillcolor="#810000" strokecolor="#a16252" strokeweight="2.5pt">
                      <v:path arrowok="t" o:connecttype="custom" o:connectlocs="0,0;0,119;0,0" o:connectangles="0,0,0"/>
                    </v:shape>
                    <v:shape id="Freeform 660" o:spid="_x0000_s1569" style="position:absolute;left:3544;top:1522;width:2;height:120;visibility:visible;mso-wrap-style:square;v-text-anchor:middle"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5IeMEA&#10;AADdAAAADwAAAGRycy9kb3ducmV2LnhtbERPTWvCQBC9F/oflil4qxuFiqSuIorQQxHUFnocdsck&#10;mJ0N2akm/npXELzN433ObNH5Wp2pjVVgA6NhBorYBldxYeDnsHmfgoqC7LAOTAZ6irCYv77MMHfh&#10;wjs676VQKYRjjgZKkSbXOtqSPMZhaIgTdwytR0mwLbRr8ZLCfa3HWTbRHitODSU2tCrJnvb/3sCB&#10;xK67vxX/fgsv8Vr0dqt7YwZv3fITlFAnT/HD/eXS/I/RGO7fpBP0/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OSHjBAAAA3QAAAA8AAAAAAAAAAAAAAAAAmAIAAGRycy9kb3du&#10;cmV2LnhtbFBLBQYAAAAABAAEAPUAAACGAwAAAAA=&#10;" path="m,l1,119,,e" filled="f" fillcolor="#810000" strokecolor="#a16252" strokeweight="2.5pt">
                      <v:path arrowok="t" o:connecttype="custom" o:connectlocs="0,0;1,119;0,0" o:connectangles="0,0,0"/>
                    </v:shape>
                    <v:shape id="Freeform 661" o:spid="_x0000_s1570" style="position:absolute;left:3526;top:1527;width:1;height:120;visibility:visible;mso-wrap-style:square;v-text-anchor:middle" coordsize="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uIsUA&#10;AADdAAAADwAAAGRycy9kb3ducmV2LnhtbERPTWvCQBC9C/0PyxS81Y0VxabZSAkUhKCgtrTHaXaa&#10;pGZnY3bV+O9doeBtHu9zkkVvGnGiztWWFYxHEQjiwuqaSwUfu/enOQjnkTU2lknBhRws0odBgrG2&#10;Z97QaetLEULYxaig8r6NpXRFRQbdyLbEgfu1nUEfYFdK3eE5hJtGPkfRTBqsOTRU2FJWUbHfHo2C&#10;n0vzjfsy/1yuvjbrfPWS/R3yTKnhY//2CsJT7+/if/dSh/nT8QRu34QTZH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ke4ixQAAAN0AAAAPAAAAAAAAAAAAAAAAAJgCAABkcnMv&#10;ZG93bnJldi54bWxQSwUGAAAAAAQABAD1AAAAigMAAAAA&#10;" path="m,l,119,,e" filled="f" fillcolor="#810000" strokecolor="#a16252" strokeweight="2.5pt">
                      <v:path arrowok="t" o:connecttype="custom" o:connectlocs="0,0;0,119;0,0" o:connectangles="0,0,0"/>
                    </v:shape>
                    <v:shape id="Freeform 662" o:spid="_x0000_s1571" style="position:absolute;left:3509;top:1539;width:2;height:120;visibility:visible;mso-wrap-style:square;v-text-anchor:middle" coordsize="2,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t1l8IA&#10;AADdAAAADwAAAGRycy9kb3ducmV2LnhtbERPTWvCQBC9F/wPyxR6qxullRJdRRTBQxFqWuhx2B2T&#10;0OxsyI6a9Ne7hYK3ebzPWax636gLdbEObGAyzkAR2+BqLg18FrvnN1BRkB02gcnAQBFWy9HDAnMX&#10;rvxBl6OUKoVwzNFAJdLmWkdbkcc4Di1x4k6h8ygJdqV2HV5TuG/0NMtm2mPNqaHCljYV2Z/j2Rso&#10;SOy2/97w17vwGn/LwR70YMzTY7+egxLq5S7+d+9dmv86eYG/b9IJe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3WXwgAAAN0AAAAPAAAAAAAAAAAAAAAAAJgCAABkcnMvZG93&#10;bnJldi54bWxQSwUGAAAAAAQABAD1AAAAhwMAAAAA&#10;" path="m,l1,119,,e" filled="f" fillcolor="#810000" strokecolor="#a16252" strokeweight="2.5pt">
                      <v:path arrowok="t" o:connecttype="custom" o:connectlocs="0,0;1,119;0,0" o:connectangles="0,0,0"/>
                    </v:shape>
                    <v:shape id="Freeform 663" o:spid="_x0000_s1572" style="position:absolute;left:3489;top:1562;width:2;height:101;visibility:visible;mso-wrap-style:square;v-text-anchor:middle" coordsize="2,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jS7sQA&#10;AADdAAAADwAAAGRycy9kb3ducmV2LnhtbERPTUvDQBC9C/0Pywi9iN3UEtHYbSmVFvFSjB48Dtkx&#10;G83Ohuy0Sf99VxC8zeN9znI9+ladqI9NYAPzWQaKuAq24drAx/vu9gFUFGSLbWAycKYI69XkaomF&#10;DQO/0amUWqUQjgUacCJdoXWsHHmMs9ARJ+4r9B4lwb7WtschhftW32XZvfbYcGpw2NHWUfVTHr2B&#10;kA/ZXsrNZ35wN8fDa/ktj4tnY6bX4+YJlNAo/+I/94tN8/N5Dr/fpBP06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Y0u7EAAAA3QAAAA8AAAAAAAAAAAAAAAAAmAIAAGRycy9k&#10;b3ducmV2LnhtbFBLBQYAAAAABAAEAPUAAACJAwAAAAA=&#10;" path="m,l1,100,,e" filled="f" fillcolor="#810000" strokecolor="#a16252" strokeweight="2.5pt">
                      <v:path arrowok="t" o:connecttype="custom" o:connectlocs="0,0;1,100;0,0" o:connectangles="0,0,0"/>
                    </v:shape>
                    <v:shape id="Freeform 664" o:spid="_x0000_s1573" style="position:absolute;left:3580;top:1520;width:3;height:122;visibility:visible;mso-wrap-style:square;v-text-anchor:middle" coordsize="3,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LssQA&#10;AADdAAAADwAAAGRycy9kb3ducmV2LnhtbERP3WrCMBS+H/gO4Qi7GZp2sFKqUUTmcLAhVh/g0Byb&#10;YnPSNZmtb78MBrs7H9/vWa5H24ob9b5xrCCdJyCIK6cbrhWcT7tZDsIHZI2tY1JwJw/r1eRhiYV2&#10;Ax/pVoZaxBD2BSowIXSFlL4yZNHPXUccuYvrLYYI+1rqHocYblv5nCSZtNhwbDDY0dZQdS2/rYJy&#10;99o8vQ952X3W2Vd6OuTm7fyh1ON03CxABBrDv/jPvddx/kuawe838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LS7LEAAAA3QAAAA8AAAAAAAAAAAAAAAAAmAIAAGRycy9k&#10;b3ducmV2LnhtbFBLBQYAAAAABAAEAPUAAACJAwAAAAA=&#10;" path="m,l2,121,,e" filled="f" fillcolor="#810000" strokecolor="#a16252" strokeweight="2.5pt">
                      <v:path arrowok="t" o:connecttype="custom" o:connectlocs="0,0;2,121;0,0" o:connectangles="0,0,0"/>
                    </v:shape>
                    <v:shape id="Freeform 665" o:spid="_x0000_s1574" style="position:absolute;left:3600;top:1525;width:1;height:120;visibility:visible;mso-wrap-style:square;v-text-anchor:middle" coordsize="1,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roIcUA&#10;AADdAAAADwAAAGRycy9kb3ducmV2LnhtbERP22rCQBB9F/oPyxR8qxsLXppmIyVQEIKC2tI+TrPT&#10;JDU7G7Orxr93hYJvczjXSRa9acSJOldbVjAeRSCIC6trLhV87N6f5iCcR9bYWCYFF3KwSB8GCcba&#10;nnlDp60vRQhhF6OCyvs2ltIVFRl0I9sSB+7XdgZ9gF0pdYfnEG4a+RxFU2mw5tBQYUtZRcV+ezQK&#10;fi7NN+7L/HO5+tqs89VL9nfIM6WGj/3bKwhPvb+L/91LHeZPxjO4fRNOk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ughxQAAAN0AAAAPAAAAAAAAAAAAAAAAAJgCAABkcnMv&#10;ZG93bnJldi54bWxQSwUGAAAAAAQABAD1AAAAigMAAAAA&#10;" path="m,l,119,,e" filled="f" fillcolor="#810000" strokecolor="#a16252" strokeweight="2.5pt">
                      <v:path arrowok="t" o:connecttype="custom" o:connectlocs="0,0;0,119;0,0" o:connectangles="0,0,0"/>
                    </v:shape>
                    <v:shape id="Freeform 666" o:spid="_x0000_s1575" style="position:absolute;left:3618;top:1536;width:2;height:121;visibility:visible;mso-wrap-style:square;v-text-anchor:middle" coordsize="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JjSsUA&#10;AADdAAAADwAAAGRycy9kb3ducmV2LnhtbESPQWvCQBCF7wX/wzJCb3WTikWiqxSrUFAoxkI9Dtkx&#10;Cc3Ohuyq8d87B8HbDO/Ne9/Ml71r1IW6UHs2kI4SUMSFtzWXBn4Pm7cpqBCRLTaeycCNAiwXg5c5&#10;ZtZfeU+XPJZKQjhkaKCKsc20DkVFDsPIt8SinXznMMraldp2eJVw1+j3JPnQDmuWhgpbWlVU/Odn&#10;Z+B4zBO9xvHXNuzsanJOf/rNnzbmddh/zkBF6uPT/Lj+toI/SQVXvpER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EmNKxQAAAN0AAAAPAAAAAAAAAAAAAAAAAJgCAABkcnMv&#10;ZG93bnJldi54bWxQSwUGAAAAAAQABAD1AAAAigMAAAAA&#10;" path="m,l1,120,,e" filled="f" fillcolor="#810000" strokecolor="#a16252" strokeweight="2.5pt">
                      <v:path arrowok="t" o:connecttype="custom" o:connectlocs="0,0;1,120;0,0" o:connectangles="0,0,0"/>
                    </v:shape>
                    <v:shape id="Freeform 667" o:spid="_x0000_s1576" style="position:absolute;left:3636;top:1554;width:1;height:101;visibility:visible;mso-wrap-style:square;v-text-anchor:middle" coordsize="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gsbMIA&#10;AADdAAAADwAAAGRycy9kb3ducmV2LnhtbERP22rCQBB9L/QflhF8q5sUlDR1FSkt1JeClw+YZsck&#10;NDuT7m5j/PuuIPg2h3Od5Xp0nRrIh1bYQD7LQBFXYluuDRwPH08FqBCRLXbCZOBCAdarx4clllbO&#10;vKNhH2uVQjiUaKCJsS+1DlVDDsNMeuLEncQ7jAn6WluP5xTuOv2cZQvtsOXU0GBPbw1VP/s/Z6B+&#10;/831Vo7fQ/GVF+3iID47iTHTybh5BRVpjHfxzf1p0/x5/gLXb9IJe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WCxswgAAAN0AAAAPAAAAAAAAAAAAAAAAAJgCAABkcnMvZG93&#10;bnJldi54bWxQSwUGAAAAAAQABAD1AAAAhwMAAAAA&#10;" path="m,l,100,,e" filled="f" fillcolor="#810000" strokecolor="#a16252" strokeweight="2.5pt">
                      <v:path arrowok="t" o:connecttype="custom" o:connectlocs="0,0;0,100;0,0" o:connectangles="0,0,0"/>
                    </v:shape>
                    <v:shape id="Freeform 668" o:spid="_x0000_s1577" style="position:absolute;left:3480;top:1739;width:200;height:3;visibility:visible;mso-wrap-style:square;v-text-anchor:middle" coordsize="20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YxMYA&#10;AADdAAAADwAAAGRycy9kb3ducmV2LnhtbESPQUsDMRCF74L/IYzgzWYtVsratCyK1VuxDdLjsBk3&#10;i5vJksR29dc7B8HbDO/Ne9+sNlMY1IlS7iMbuJ1VoIjb6HruDNjD880SVC7IDofIZOCbMmzWlxcr&#10;rF088xud9qVTEsK5RgO+lLHWOreeAuZZHIlF+4gpYJE1ddolPEt4GPS8qu51wJ6lweNIj57az/1X&#10;MJB+LC2al6Xd3nl7tE+77bHZvRtzfTU1D6AKTeXf/Hf96gR/MRd++UZG0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ZYxMYAAADdAAAADwAAAAAAAAAAAAAAAACYAgAAZHJz&#10;L2Rvd25yZXYueG1sUEsFBgAAAAAEAAQA9QAAAIsDAAAAAA==&#10;" path="m,2l199,,,2e" filled="f" fillcolor="#810000" strokeweight="2.5pt">
                      <v:path arrowok="t" o:connecttype="custom" o:connectlocs="0,2;199,0;0,2" o:connectangles="0,0,0"/>
                    </v:shape>
                    <v:shape id="Freeform 669" o:spid="_x0000_s1578" style="position:absolute;left:3480;top:1662;width:197;height:2;visibility:visible;mso-wrap-style:square;v-text-anchor:middle" coordsize="1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4XV8EA&#10;AADdAAAADwAAAGRycy9kb3ducmV2LnhtbERP3WrCMBS+H/gO4Qi7m2mVjVJNiwiC292cD3Bsjk0x&#10;OSlNbLu3XwaD3Z2P7/fs6tlZMdIQOs8K8lUGgrjxuuNWweXr+FKACBFZo/VMCr4pQF0tnnZYaj/x&#10;J43n2IoUwqFEBSbGvpQyNIYchpXviRN384PDmODQSj3glMKdlesse5MOO04NBns6GGru54dT0Exm&#10;zE+WNx+Xd/twc7G5FshKPS/n/RZEpDn+i//cJ53mv65z+P0mnS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F1fBAAAA3QAAAA8AAAAAAAAAAAAAAAAAmAIAAGRycy9kb3du&#10;cmV2LnhtbFBLBQYAAAAABAAEAPUAAACGAwAAAAA=&#10;" path="m,1l196,,,1e" filled="f" fillcolor="#810000" strokeweight="2.5pt">
                      <v:path arrowok="t" o:connecttype="custom" o:connectlocs="0,1;196,0;0,1" o:connectangles="0,0,0"/>
                    </v:shape>
                    <v:shape id="Freeform 670" o:spid="_x0000_s1579" style="position:absolute;left:3482;top:1702;width:197;height:2;visibility:visible;mso-wrap-style:square;v-text-anchor:middle" coordsize="1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JIMAA&#10;AADdAAAADwAAAGRycy9kb3ducmV2LnhtbERPzYrCMBC+L/gOYQRva2pll1KNIoKge1vXBxibsSkm&#10;k9LEtr69WVjY23x8v7Pejs6KnrrQeFawmGcgiCuvG64VXH4O7wWIEJE1Ws+k4EkBtpvJ2xpL7Qf+&#10;pv4ca5FCOJSowMTYllKGypDDMPctceJuvnMYE+xqqTscUrizMs+yT+mw4dRgsKW9oep+fjgF1WD6&#10;xdHy8utysg83FstrgazUbDruViAijfFf/Oc+6jT/I8/h95t0gt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yJIMAAAADdAAAADwAAAAAAAAAAAAAAAACYAgAAZHJzL2Rvd25y&#10;ZXYueG1sUEsFBgAAAAAEAAQA9QAAAIUDAAAAAA==&#10;" path="m,1l196,,,1e" filled="f" fillcolor="#810000" strokeweight="2.5pt">
                      <v:path arrowok="t" o:connecttype="custom" o:connectlocs="0,1;196,0;0,1" o:connectangles="0,0,0"/>
                    </v:shape>
                    <v:shape id="Freeform 671" o:spid="_x0000_s1580" style="position:absolute;left:3507;top:1635;width:2;height:161;visibility:visible;mso-wrap-style:square;v-text-anchor:middle" coordsize="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sk8UA&#10;AADdAAAADwAAAGRycy9kb3ducmV2LnhtbERPS2vCQBC+F/wPywi91Y0pEUldJSiC9VCoVaS3ITtN&#10;QrOzIbvm0V/fLQi9zcf3nNVmMLXoqHWVZQXzWQSCOLe64kLB+WP/tAThPLLG2jIpGMnBZj15WGGq&#10;bc/v1J18IUIIuxQVlN43qZQuL8mgm9mGOHBftjXoA2wLqVvsQ7ipZRxFC2mw4tBQYkPbkvLv080o&#10;6I/HjK+jvPDbsk7G6rP5uexelXqcDtkLCE+D/xff3Qcd5ifxM/x9E0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qyTxQAAAN0AAAAPAAAAAAAAAAAAAAAAAJgCAABkcnMv&#10;ZG93bnJldi54bWxQSwUGAAAAAAQABAD1AAAAigMAAAAA&#10;" path="m,l1,160,,e" filled="f" fillcolor="#810000" strokeweight="2.5pt">
                      <v:path arrowok="t" o:connecttype="custom" o:connectlocs="0,0;1,160;0,0" o:connectangles="0,0,0"/>
                    </v:shape>
                    <v:shape id="Freeform 672" o:spid="_x0000_s1581" style="position:absolute;left:3536;top:1635;width:2;height:161;visibility:visible;mso-wrap-style:square;v-text-anchor:middle" coordsize="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058UA&#10;AADdAAAADwAAAGRycy9kb3ducmV2LnhtbERPS2vCQBC+F/wPywi91Y2hEUldJSiC9VCoVaS3ITtN&#10;QrOzIbvm0V/fLQi9zcf3nNVmMLXoqHWVZQXzWQSCOLe64kLB+WP/tAThPLLG2jIpGMnBZj15WGGq&#10;bc/v1J18IUIIuxQVlN43qZQuL8mgm9mGOHBftjXoA2wLqVvsQ7ipZRxFC2mw4tBQYkPbkvLv080o&#10;6I/HjK+jvPDbsk7G6rP5uexelXqcDtkLCE+D/xff3Qcd5ifxM/x9E06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zTnxQAAAN0AAAAPAAAAAAAAAAAAAAAAAJgCAABkcnMv&#10;ZG93bnJldi54bWxQSwUGAAAAAAQABAD1AAAAigMAAAAA&#10;" path="m,l1,160,,e" filled="f" fillcolor="#810000" strokeweight="2.5pt">
                      <v:path arrowok="t" o:connecttype="custom" o:connectlocs="0,0;1,160;0,0" o:connectangles="0,0,0"/>
                    </v:shape>
                    <v:shape id="Freeform 673" o:spid="_x0000_s1582" style="position:absolute;left:3602;top:1634;width:2;height:161;visibility:visible;mso-wrap-style:square;v-text-anchor:middle" coordsize="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RfMQA&#10;AADdAAAADwAAAGRycy9kb3ducmV2LnhtbERPS2vCQBC+C/0PyxR6000DkZC6irQU2hyEaqX0NmTH&#10;JJidDdltHv56tyB4m4/vOavNaBrRU+dqywqeFxEI4sLqmksF34f3eQrCeWSNjWVSMJGDzfphtsJM&#10;24G/qN/7UoQQdhkqqLxvMyldUZFBt7AtceBOtjPoA+xKqTscQrhpZBxFS2mw5tBQYUuvFRXn/Z9R&#10;MOT5ln8meeRd2iRT/dtejm+fSj09jtsXEJ5Gfxff3B86zE/iBP6/CSf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kXzEAAAA3QAAAA8AAAAAAAAAAAAAAAAAmAIAAGRycy9k&#10;b3ducmV2LnhtbFBLBQYAAAAABAAEAPUAAACJAwAAAAA=&#10;" path="m,l1,160,,e" filled="f" fillcolor="#810000" strokeweight="2.5pt">
                      <v:path arrowok="t" o:connecttype="custom" o:connectlocs="0,0;1,160;0,0" o:connectangles="0,0,0"/>
                    </v:shape>
                    <v:shape id="Freeform 674" o:spid="_x0000_s1583" style="position:absolute;left:3631;top:1635;width:2;height:160;visibility:visible;mso-wrap-style:square;v-text-anchor:middle" coordsize="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qDrcQA&#10;AADdAAAADwAAAGRycy9kb3ducmV2LnhtbERPS2vCQBC+F/wPywhepG4M1pboGmxFEHpSW+hxyI5J&#10;NDsbsptH++u7hYK3+fies04HU4mOGldaVjCfRSCIM6tLzhV8nPePLyCcR9ZYWSYF3+Qg3Ywe1pho&#10;2/ORupPPRQhhl6CCwvs6kdJlBRl0M1sTB+5iG4M+wCaXusE+hJtKxlG0lAZLDg0F1vRWUHY7tUbB&#10;9Sb7L9o9v+Ohff2cZsMVF9MfpSbjYbsC4Wnwd/G/+6DD/Kd4CX/fhBP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6g63EAAAA3QAAAA8AAAAAAAAAAAAAAAAAmAIAAGRycy9k&#10;b3ducmV2LnhtbFBLBQYAAAAABAAEAPUAAACJAwAAAAA=&#10;" path="m,l1,159,,e" filled="f" fillcolor="#810000" strokeweight="2.5pt">
                      <v:path arrowok="t" o:connecttype="custom" o:connectlocs="0,0;1,159;0,0" o:connectangles="0,0,0"/>
                    </v:shape>
                    <v:shape id="Freeform 675" o:spid="_x0000_s1584" style="position:absolute;left:3482;top:1661;width:196;height:2;visibility:visible;mso-wrap-style:square;v-text-anchor:middle" coordsize="1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z8ucAA&#10;AADdAAAADwAAAGRycy9kb3ducmV2LnhtbERPS4vCMBC+C/6HMII3TRRfVKPIwoJHtxbF29CMbbWZ&#10;lCZq999vFhb2Nh/fcza7ztbiRa2vHGuYjBUI4tyZigsN2elztALhA7LB2jFp+CYPu22/t8HEuDd/&#10;0SsNhYgh7BPUUIbQJFL6vCSLfuwa4sjdXGsxRNgW0rT4juG2llOlFtJixbGhxIY+Ssof6dNqoPvl&#10;GtJDOlupTFE993jmI2o9HHT7NYhAXfgX/7kPJs6fT5fw+008QW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z8ucAAAADdAAAADwAAAAAAAAAAAAAAAACYAgAAZHJzL2Rvd25y&#10;ZXYueG1sUEsFBgAAAAAEAAQA9QAAAIUDAAAAAA==&#10;" path="m,1l195,,,1e" filled="f" fillcolor="#810000" strokecolor="#a16252" strokeweight="2.5pt">
                      <v:path arrowok="t" o:connecttype="custom" o:connectlocs="0,1;195,0;0,1" o:connectangles="0,0,0"/>
                    </v:shape>
                    <v:shape id="Freeform 676" o:spid="_x0000_s1585" style="position:absolute;left:3482;top:1700;width:197;height:2;visibility:visible;mso-wrap-style:square;v-text-anchor:middle" coordsize="1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rXsMA&#10;AADdAAAADwAAAGRycy9kb3ducmV2LnhtbESPQWvCQBCF7wX/wzKCt7ppRAmpq5RiwUMvasl52J0m&#10;odnZkF01+us7B8HbDO/Ne9+st6Pv1IWG2AY28DbPQBHb4FquDfycvl4LUDEhO+wCk4EbRdhuJi9r&#10;LF248oEux1QrCeFYooEmpb7UOtqGPMZ56IlF+w2DxyTrUGs34FXCfafzLFtpjy1LQ4M9fTZk/45n&#10;b8DFNIbuvNjxgguq8F7Z711uzGw6fryDSjSmp/lxvXeCv8wFV76REf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urXsMAAADdAAAADwAAAAAAAAAAAAAAAACYAgAAZHJzL2Rv&#10;d25yZXYueG1sUEsFBgAAAAAEAAQA9QAAAIgDAAAAAA==&#10;" path="m,1l196,,,1e" filled="f" fillcolor="#810000" strokecolor="#a16252" strokeweight="2.5pt">
                      <v:path arrowok="t" o:connecttype="custom" o:connectlocs="0,1;196,0;0,1" o:connectangles="0,0,0"/>
                    </v:shape>
                    <v:shape id="Freeform 677" o:spid="_x0000_s1586" style="position:absolute;left:3480;top:1736;width:202;height:7;visibility:visible;mso-wrap-style:square;v-text-anchor:middle" coordsize="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AycIA&#10;AADdAAAADwAAAGRycy9kb3ducmV2LnhtbERP22oCMRB9L/QfwhR8KW5WQWnXjSKC6IsFt/2AIZm9&#10;0M1km8R1+/dNodC3OZzrlLvJ9mIkHzrHChZZDoJYO9Nxo+Dj/Th/AREissHeMSn4pgC77eNDiYVx&#10;d77SWMVGpBAOBSpoYxwKKYNuyWLI3ECcuNp5izFB30jj8Z7CbS+Xeb6WFjtODS0OdGhJf1Y3q+D5&#10;zHwZT57fjL9OI9++Bl2vlZo9TfsNiEhT/Bf/uc8mzV8tX+H3m3SC3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0UDJwgAAAN0AAAAPAAAAAAAAAAAAAAAAAJgCAABkcnMvZG93&#10;bnJldi54bWxQSwUGAAAAAAQABAD1AAAAhwMAAAAA&#10;" path="m,6l201,,,6e" filled="f" fillcolor="#810000" strokecolor="#a16252" strokeweight="2.5pt">
                      <v:path arrowok="t" o:connecttype="custom" o:connectlocs="0,6;201,0;0,6" o:connectangles="0,0,0"/>
                    </v:shape>
                    <v:shape id="Freeform 678" o:spid="_x0000_s1587" style="position:absolute;left:3510;top:1635;width:1;height:160;visibility:visible;mso-wrap-style:square;v-text-anchor:middle" coordsize="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AlscA&#10;AADdAAAADwAAAGRycy9kb3ducmV2LnhtbESPQWvCQBCF74X+h2UKvemmlkqNrmILQguiaEWvQ3bM&#10;BrOzIbua9N93DkJvM7w3730zW/S+VjdqYxXYwMswA0VcBFtxaeDwsxq8g4oJ2WIdmAz8UoTF/PFh&#10;hrkNHe/otk+lkhCOORpwKTW51rFw5DEOQ0Ms2jm0HpOsbalti52E+1qPsmysPVYsDQ4b+nRUXPZX&#10;b2A7OX1v/OpyOu7G1aherj/O3dUZ8/zUL6egEvXp33y//rKC//Yq/PKNjK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HAJbHAAAA3QAAAA8AAAAAAAAAAAAAAAAAmAIAAGRy&#10;cy9kb3ducmV2LnhtbFBLBQYAAAAABAAEAPUAAACMAwAAAAA=&#10;" path="m,l,159,,e" filled="f" fillcolor="#810000" strokecolor="#a16252" strokeweight="2.5pt">
                      <v:path arrowok="t" o:connecttype="custom" o:connectlocs="0,0;0,159;0,0" o:connectangles="0,0,0"/>
                    </v:shape>
                    <v:shape id="Freeform 679" o:spid="_x0000_s1588" style="position:absolute;left:3538;top:1635;width:3;height:160;visibility:visible;mso-wrap-style:square;v-text-anchor:middle" coordsize="3,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Q08UA&#10;AADdAAAADwAAAGRycy9kb3ducmV2LnhtbERPS2vCQBC+C/0PywheRDdafJC6SigItgdpUxV6G7Jj&#10;EszOhuxq0n/vCkJv8/E9Z7XpTCVu1LjSsoLJOAJBnFldcq7g8LMdLUE4j6yxskwK/sjBZv3SW2Gs&#10;bcvfdEt9LkIIuxgVFN7XsZQuK8igG9uaOHBn2xj0ATa51A22IdxUchpFc2mw5NBQYE3vBWWX9GoU&#10;dPOPpBpOfz9np+R6kbo97r8WW6UG/S55A+Gp8//ip3unw/zZ6wQe34QT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JDTxQAAAN0AAAAPAAAAAAAAAAAAAAAAAJgCAABkcnMv&#10;ZG93bnJldi54bWxQSwUGAAAAAAQABAD1AAAAigMAAAAA&#10;" path="m,l2,159,,e" filled="f" fillcolor="#810000" strokecolor="#a16252" strokeweight="2.5pt">
                      <v:path arrowok="t" o:connecttype="custom" o:connectlocs="0,0;2,159;0,0" o:connectangles="0,0,0"/>
                    </v:shape>
                    <v:shape id="Freeform 680" o:spid="_x0000_s1589" style="position:absolute;left:3602;top:1634;width:2;height:159;visibility:visible;mso-wrap-style:square;v-text-anchor:middle" coordsize="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02R8MA&#10;AADdAAAADwAAAGRycy9kb3ducmV2LnhtbERPTUsDMRC9C/0PYYTebNYWtWybllIsiAeh1QWPw2a6&#10;WbqZLMnYXf+9EQRv83ifs96OvlNXiqkNbOB+VoAiroNtuTHw8X64W4JKgmyxC0wGvinBdjO5WWNp&#10;w8BHup6kUTmEU4kGnEhfap1qRx7TLPTEmTuH6FEyjI22EYcc7js9L4pH7bHl3OCwp72j+nL68gba&#10;6vXpXB3p+W1ZDQvXRdl/BjFmejvuVqCERvkX/7lfbJ7/sJjD7zf5BL3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02R8MAAADdAAAADwAAAAAAAAAAAAAAAACYAgAAZHJzL2Rv&#10;d25yZXYueG1sUEsFBgAAAAAEAAQA9QAAAIgDAAAAAA==&#10;" path="m,l1,158,,e" filled="f" fillcolor="#810000" strokecolor="#a16252" strokeweight="2.5pt">
                      <v:path arrowok="t" o:connecttype="custom" o:connectlocs="0,0;1,158;0,0" o:connectangles="0,0,0"/>
                    </v:shape>
                    <v:shape id="Freeform 681" o:spid="_x0000_s1590" style="position:absolute;left:3631;top:1635;width:2;height:158;visibility:visible;mso-wrap-style:square;v-text-anchor:middle" coordsize="2,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lMUA&#10;AADdAAAADwAAAGRycy9kb3ducmV2LnhtbERPS2vCQBC+C/0PyxS8iG40KpK6SlsqivXiC3ocsmMS&#10;zM6m2VXjv+8KBW/z8T1nOm9MKa5Uu8Kygn4vAkGcWl1wpuCwX3QnIJxH1lhaJgV3cjCfvbSmmGh7&#10;4y1ddz4TIYRdggpy76tESpfmZND1bEUcuJOtDfoA60zqGm8h3JRyEEVjabDg0JBjRZ85pefdxSg4&#10;3k/xz9qMvrbD3+/+eb/cbDofTqn2a/P+BsJT45/if/dKh/mjOIbHN+EE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61KUxQAAAN0AAAAPAAAAAAAAAAAAAAAAAJgCAABkcnMv&#10;ZG93bnJldi54bWxQSwUGAAAAAAQABAD1AAAAigMAAAAA&#10;" path="m,l1,157,,e" filled="f" fillcolor="#810000" strokecolor="#a16252" strokeweight="2.5pt">
                      <v:path arrowok="t" o:connecttype="custom" o:connectlocs="0,0;1,157;0,0" o:connectangles="0,0,0"/>
                    </v:shape>
                    <v:shape id="Freeform 682" o:spid="_x0000_s1591" style="position:absolute;left:3456;top:1639;width:1;height:65;visibility:visible;mso-wrap-style:square;v-text-anchor:middle" coordsize="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FSMIA&#10;AADdAAAADwAAAGRycy9kb3ducmV2LnhtbERP24rCMBB9X/Afwgj7tqbeilajqLCwICzr5QOGZmyL&#10;zaQmUbt+vVkQ9m0O5zrzZWtqcSPnK8sK+r0EBHFudcWFguPh82MCwgdkjbVlUvBLHpaLztscM23v&#10;vKPbPhQihrDPUEEZQpNJ6fOSDPqebYgjd7LOYIjQFVI7vMdwU8tBkqTSYMWxocSGNiXl5/3VKNh+&#10;u2NtHsl0utPSrNcurdKfi1Lv3XY1AxGoDf/il/tLx/nj4Qj+vo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4VIwgAAAN0AAAAPAAAAAAAAAAAAAAAAAJgCAABkcnMvZG93&#10;bnJldi54bWxQSwUGAAAAAAQABAD1AAAAhwMAAAAA&#10;" path="m,l,64,,e" filled="f" fillcolor="#810000" strokecolor="#7f604f" strokeweight="2.5pt">
                      <v:path arrowok="t" o:connecttype="custom" o:connectlocs="0,0;0,64;0,0" o:connectangles="0,0,0"/>
                    </v:shape>
                    <v:shape id="Freeform 683" o:spid="_x0000_s1592" style="position:absolute;left:3471;top:1676;width:2;height:41;visibility:visible;mso-wrap-style:square;v-text-anchor:middle" coordsize="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EX18UA&#10;AADdAAAADwAAAGRycy9kb3ducmV2LnhtbERPTWsCMRC9C/6HMAVvmm2LxW6NIkKr0Cpo66G3YTPd&#10;LLuZLEnU7b83guBtHu9zpvPONuJEPlSOFTyOMhDEhdMVlwp+vt+HExAhImtsHJOCfwown/V7U8y1&#10;O/OOTvtYihTCIUcFJsY2lzIUhiyGkWuJE/fnvMWYoC+l9nhO4baRT1n2Ii1WnBoMtrQ0VNT7o1VQ&#10;b792tdlsytXk079m+nD4WP42Sg0eusUbiEhdvItv7rVO88fPY7h+k06Qs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fXxQAAAN0AAAAPAAAAAAAAAAAAAAAAAJgCAABkcnMv&#10;ZG93bnJldi54bWxQSwUGAAAAAAQABAD1AAAAigMAAAAA&#10;" path="m,l1,40,,e" filled="f" fillcolor="#810000" strokecolor="#7f604f" strokeweight="2.5pt">
                      <v:path arrowok="t" o:connecttype="custom" o:connectlocs="0,0;1,40;0,0" o:connectangles="0,0,0"/>
                    </v:shape>
                    <v:shape id="Freeform 684" o:spid="_x0000_s1593" style="position:absolute;left:3461;top:1720;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vCa8QA&#10;AADdAAAADwAAAGRycy9kb3ducmV2LnhtbERPS2vCQBC+C/0PyxR6kbrxFSR1E0qxpRettR48Dtkx&#10;Cc3Oht2txn/fFQRv8/E9Z1n0phUncr6xrGA8SkAQl1Y3XCnY/7w/L0D4gKyxtUwKLuShyB8GS8y0&#10;PfM3nXahEjGEfYYK6hC6TEpf1mTQj2xHHLmjdQZDhK6S2uE5hptWTpIklQYbjg01dvRWU/m7+zMK&#10;MPV6sz3Om6Hbfs3kx1jvD6u1Uk+P/esLiEB9uItv7k8d58+nKVy/iS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LwmvEAAAA3QAAAA8AAAAAAAAAAAAAAAAAmAIAAGRycy9k&#10;b3ducmV2LnhtbFBLBQYAAAAABAAEAPUAAACJAwAAAAA=&#10;" path="m,l,35,,e" filled="f" fillcolor="#810000" strokecolor="#7f604f" strokeweight="2.5pt">
                      <v:path arrowok="t" o:connecttype="custom" o:connectlocs="0,0;0,35;0,0" o:connectangles="0,0,0"/>
                    </v:shape>
                    <v:shape id="Freeform 685" o:spid="_x0000_s1594" style="position:absolute;left:3474;top:1739;width:1;height:52;visibility:visible;mso-wrap-style:square;v-text-anchor:middle"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C3TMQA&#10;AADdAAAADwAAAGRycy9kb3ducmV2LnhtbERP32vCMBB+F/Y/hBvsTdNNN6UzyhBkQxRmVXw9mltT&#10;1lxqk9X635uB4Nt9fD9vOu9sJVpqfOlYwfMgAUGcO11yoWC/W/YnIHxA1lg5JgUX8jCfPfSmmGp3&#10;5i21WShEDGGfogITQp1K6XNDFv3A1cSR+3GNxRBhU0jd4DmG20q+JMmbtFhybDBY08JQ/pv9WQUH&#10;sz76z+zyPdq407Fsi+1kJY1ST4/dxzuIQF24i2/uLx3nvw7H8P9NPEH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Qt0zEAAAA3QAAAA8AAAAAAAAAAAAAAAAAmAIAAGRycy9k&#10;b3ducmV2LnhtbFBLBQYAAAAABAAEAPUAAACJAwAAAAA=&#10;" path="m,l,51,,e" filled="f" fillcolor="#810000" strokecolor="#7f604f" strokeweight="2.5pt">
                      <v:path arrowok="t" o:connecttype="custom" o:connectlocs="0,0;0,51;0,0" o:connectangles="0,0,0"/>
                    </v:shape>
                    <v:shape id="Freeform 686" o:spid="_x0000_s1595" style="position:absolute;left:3454;top:1767;width:2;height:21;visibility:visible;mso-wrap-style:square;v-text-anchor:middle" coordsize="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h4YsUA&#10;AADdAAAADwAAAGRycy9kb3ducmV2LnhtbESPQW/CMAyF75P4D5GRuI0UBmjrCAghTephHGDsbjVe&#10;W9E4pQlt+ffzAYmbrff83uf1dnC16qgNlWcDs2kCijj3tuLCwPnn6/UdVIjIFmvPZOBOAbab0csa&#10;U+t7PlJ3ioWSEA4pGihjbFKtQ16SwzD1DbFof751GGVtC21b7CXc1XqeJCvtsGJpKLGhfUn55XRz&#10;Bg5z/nDHQ/abfd+6PffdanGursZMxsPuE1SkIT7Nj+vMCv7yTXDlGxlB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HhixQAAAN0AAAAPAAAAAAAAAAAAAAAAAJgCAABkcnMv&#10;ZG93bnJldi54bWxQSwUGAAAAAAQABAD1AAAAigMAAAAA&#10;" path="m,l1,20,,e" filled="f" fillcolor="#810000" strokecolor="#7f604f" strokeweight="2.5pt">
                      <v:path arrowok="t" o:connecttype="custom" o:connectlocs="0,0;1,20;0,0" o:connectangles="0,0,0"/>
                    </v:shape>
                    <v:shape id="Freeform 687" o:spid="_x0000_s1596" style="position:absolute;left:3671;top:1724;width:1;height:64;visibility:visible;mso-wrap-style:square;v-text-anchor:middle" coordsize="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RpsUA&#10;AADdAAAADwAAAGRycy9kb3ducmV2LnhtbERP22rCQBB9L/Qflin4VjdtqMToKq0gCIWWpgr6NmTH&#10;JJidDdnNxb93CwXf5nCus1yPphY9ta6yrOBlGoEgzq2uuFCw/90+JyCcR9ZYWyYFV3KwXj0+LDHV&#10;duAf6jNfiBDCLkUFpfdNKqXLSzLoprYhDtzZtgZ9gG0hdYtDCDe1fI2imTRYcWgosaFNSfkl64yC&#10;7rDVn4k7ZR8HO5/Fm+/ueNp/KTV5Gt8XIDyN/i7+d+90mP8Wz+Hvm3CC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BGmxQAAAN0AAAAPAAAAAAAAAAAAAAAAAJgCAABkcnMv&#10;ZG93bnJldi54bWxQSwUGAAAAAAQABAD1AAAAigMAAAAA&#10;" path="m,63l,,,63e" filled="f" fillcolor="#810000" strokecolor="#7f604f" strokeweight="2.5pt">
                      <v:path arrowok="t" o:connecttype="custom" o:connectlocs="0,63;0,0;0,63" o:connectangles="0,0,0"/>
                    </v:shape>
                    <v:shape id="Freeform 688" o:spid="_x0000_s1597" style="position:absolute;left:3684;top:1710;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dm8cA&#10;AADdAAAADwAAAGRycy9kb3ducmV2LnhtbESPzUvDQBDF74L/wzJCb3ZjMbaN3RYpCoo99At6HbJj&#10;Es3Ohuw2H/+9cxC8zfDevPeb1WZwteqoDZVnAw/TBBRx7m3FhYHz6e1+ASpEZIu1ZzIwUoDN+vZm&#10;hZn1PR+oO8ZCSQiHDA2UMTaZ1iEvyWGY+oZYtC/fOoyytoW2LfYS7mo9S5In7bBiaSixoW1J+c/x&#10;6gyk48dsOX6/Xro5bfeaPvvDLi2MmdwNL8+gIg3x3/x3/W4FP30UfvlGR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pXZvHAAAA3QAAAA8AAAAAAAAAAAAAAAAAmAIAAGRy&#10;cy9kb3ducmV2LnhtbFBLBQYAAAAABAAEAPUAAACMAwAAAAA=&#10;" path="m,40l,,,40e" filled="f" fillcolor="#810000" strokecolor="#7f604f" strokeweight="2.5pt">
                      <v:path arrowok="t" o:connecttype="custom" o:connectlocs="0,40;0,0;0,40" o:connectangles="0,0,0"/>
                    </v:shape>
                    <v:shape id="Freeform 689" o:spid="_x0000_s1598" style="position:absolute;left:3676;top:1671;width:1;height:37;visibility:visible;mso-wrap-style:square;v-text-anchor:middle"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aGhcYA&#10;AADdAAAADwAAAGRycy9kb3ducmV2LnhtbESPQWvCQBCF7wX/wzKCt2ZjsUWjq0hB7alUjaC3ITsm&#10;wexsyK4x9td3C4K3Gd6b972ZLTpTiZYaV1pWMIxiEMSZ1SXnCtL96nUMwnlkjZVlUnAnB4t572WG&#10;ibY33lK787kIIewSVFB4XydSuqwggy6yNXHQzrYx6MPa5FI3eAvhppJvcfwhDZYcCAXW9FlQdtld&#10;TeB26f3QyrX91tufzW9d6mN6mig16HfLKQhPnX+aH9dfOtR/Hw3h/5swgp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aGhcYAAADdAAAADwAAAAAAAAAAAAAAAACYAgAAZHJz&#10;L2Rvd25yZXYueG1sUEsFBgAAAAAEAAQA9QAAAIsDAAAAAA==&#10;" path="m,36l,,,36e" filled="f" fillcolor="#810000" strokecolor="#7f604f" strokeweight="2.5pt">
                      <v:path arrowok="t" o:connecttype="custom" o:connectlocs="0,36;0,0;0,36" o:connectangles="0,0,0"/>
                    </v:shape>
                    <v:shape id="Freeform 690" o:spid="_x0000_s1599" style="position:absolute;left:3687;top:1638;width:1;height:49;visibility:visible;mso-wrap-style:square;v-text-anchor:middle"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nCnMMA&#10;AADdAAAADwAAAGRycy9kb3ducmV2LnhtbERPzUrDQBC+C32HZQRvdmOopcRuixSCPYjY1gcYsmM2&#10;ZHc2ZMc29eldQfA2H9/vrLdT8OpMY+oiG3iYF6CIm2g7bg18nOr7FagkyBZ9ZDJwpQTbzexmjZWN&#10;Fz7Q+SityiGcKjTgRIZK69Q4CpjmcSDO3GccA0qGY6vtiJccHrwui2KpA3acGxwOtHPU9MevYKC0&#10;b4e2fn1Zave96t9FfF9fvTF3t9PzEyihSf7Ff+69zfMfFyX8fpN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nCnMMAAADdAAAADwAAAAAAAAAAAAAAAACYAgAAZHJzL2Rv&#10;d25yZXYueG1sUEsFBgAAAAAEAAQA9QAAAIgDAAAAAA==&#10;" path="m,48l,,,48e" filled="f" fillcolor="#810000" strokecolor="#7f604f" strokeweight="2.5pt">
                      <v:path arrowok="t" o:connecttype="custom" o:connectlocs="0,48;0,0;0,48" o:connectangles="0,0,0"/>
                    </v:shape>
                    <v:shape id="Freeform 691" o:spid="_x0000_s1600" style="position:absolute;left:3669;top:1635;width:1;height:22;visibility:visible;mso-wrap-style:square;v-text-anchor:middle" coordsize="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FsIA&#10;AADdAAAADwAAAGRycy9kb3ducmV2LnhtbERPTYvCMBC9C/6HMMLeNNVdF6lGEXFZD6LY9eJtaMa2&#10;2ExKE2v77zeC4G0e73MWq9aUoqHaFZYVjEcRCOLU6oIzBee/n+EMhPPIGkvLpKAjB6tlv7fAWNsH&#10;n6hJfCZCCLsYFeTeV7GULs3JoBvZijhwV1sb9AHWmdQ1PkK4KeUkir6lwYJDQ44VbXJKb8ndKGj4&#10;ct5fsknDm+5+2P122yPam1Ifg3Y9B+Gp9W/xy73TYf706xOe34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v7YWwgAAAN0AAAAPAAAAAAAAAAAAAAAAAJgCAABkcnMvZG93&#10;bnJldi54bWxQSwUGAAAAAAQABAD1AAAAhwMAAAAA&#10;" path="m,21l,,,21e" filled="f" fillcolor="#810000" strokecolor="#7f604f" strokeweight="2.5pt">
                      <v:path arrowok="t" o:connecttype="custom" o:connectlocs="0,21;0,0;0,21" o:connectangles="0,0,0"/>
                    </v:shape>
                    <v:shape id="Freeform 692" o:spid="_x0000_s1601" style="position:absolute;left:3571;top:1642;width:1;height:56;visibility:visible;mso-wrap-style:square;v-text-anchor:middle"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yjccA&#10;AADdAAAADwAAAGRycy9kb3ducmV2LnhtbESPQWvCQBCF74X+h2UKvdVN21gkuoZGEXIoiLZ4HrJj&#10;sjQ7G7Krif56tyD0NsN78743i3y0rThT741jBa+TBARx5bThWsHP9+ZlBsIHZI2tY1JwIQ/58vFh&#10;gZl2A+/ovA+1iCHsM1TQhNBlUvqqIYt+4jriqB1dbzHEta+l7nGI4baVb0nyIS0ajoQGO1o1VP3u&#10;TzZCjKl24/v6UHh/XRfD13Z2KLdKPT+Nn3MQgcbwb75flzrWn6Yp/H0TR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mco3HAAAA3QAAAA8AAAAAAAAAAAAAAAAAmAIAAGRy&#10;cy9kb3ducmV2LnhtbFBLBQYAAAAABAAEAPUAAACMAwAAAAA=&#10;" path="m,l,55,,e" filled="f" fillcolor="#810000" strokecolor="#7f604f" strokeweight="2.5pt">
                      <v:path arrowok="t" o:connecttype="custom" o:connectlocs="0,0;0,55;0,0" o:connectangles="0,0,0"/>
                    </v:shape>
                    <v:shape id="Freeform 693" o:spid="_x0000_s1602" style="position:absolute;left:3576;top:1707;width:1;height:36;visibility:visible;mso-wrap-style:square;v-text-anchor:middle" coordsize="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8vYcQA&#10;AADdAAAADwAAAGRycy9kb3ducmV2LnhtbERPS2vCQBC+F/wPywi9FLNRjEiaVaRU8dLW16HHITsm&#10;wexs2N1q/PduodDbfHzPKZa9acWVnG8sKxgnKQji0uqGKwWn43o0B+EDssbWMim4k4flYvBUYK7t&#10;jfd0PYRKxBD2OSqoQ+hyKX1Zk0Gf2I44cmfrDIYIXSW1w1sMN62cpOlMGmw4NtTY0VtN5eXwYxTg&#10;zOvP3TlrXtzuayo3Y336fv9Q6nnYr15BBOrDv/jPvdVxfjbN4Pebe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fL2HEAAAA3QAAAA8AAAAAAAAAAAAAAAAAmAIAAGRycy9k&#10;b3ducmV2LnhtbFBLBQYAAAAABAAEAPUAAACJAwAAAAA=&#10;" path="m,l,35,,e" filled="f" fillcolor="#810000" strokecolor="#7f604f" strokeweight="2.5pt">
                      <v:path arrowok="t" o:connecttype="custom" o:connectlocs="0,0;0,35;0,0" o:connectangles="0,0,0"/>
                    </v:shape>
                    <v:shape id="Freeform 694" o:spid="_x0000_s1603" style="position:absolute;left:3571;top:1742;width:1;height:23;visibility:visible;mso-wrap-style:square;v-text-anchor:middle" coordsize="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F3V8MA&#10;AADdAAAADwAAAGRycy9kb3ducmV2LnhtbERPS2sCMRC+C/0PYQq9adJSF1mNUgp9UAqy2ktvw2bc&#10;XdxMlmTU7b9vCgVv8/E9Z7UZfa/OFFMX2ML9zIAiroPruLHwtX+ZLkAlQXbYByYLP5Rgs76ZrLB0&#10;4cIVnXfSqBzCqUQLrchQap3qljymWRiIM3cI0aNkGBvtIl5yuO/1gzGF9thxbmhxoOeW6uPu5C2Y&#10;eHpNRTTbD6oOb1JL+jbzT2vvbsenJSihUa7if/e7y/PnjwX8fZNP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F3V8MAAADdAAAADwAAAAAAAAAAAAAAAACYAgAAZHJzL2Rv&#10;d25yZXYueG1sUEsFBgAAAAAEAAQA9QAAAIgDAAAAAA==&#10;" path="m,l,22,,e" filled="f" fillcolor="#810000" strokecolor="#7f604f" strokeweight="2.5pt">
                      <v:path arrowok="t" o:connecttype="custom" o:connectlocs="0,0;0,22;0,0" o:connectangles="0,0,0"/>
                    </v:shape>
                  </v:group>
                  <v:shape id="Freeform 695" o:spid="_x0000_s1604" style="position:absolute;left:4531;top:1598;width:173;height:253;visibility:visible;mso-wrap-style:square;v-text-anchor:middle" coordsize="181,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W8EA&#10;AADdAAAADwAAAGRycy9kb3ducmV2LnhtbERPzYrCMBC+C75DGGFvmip1V7pGEWF3xZu1DzA0Y1Ns&#10;JrWJtvv2G0HY23x8v7PeDrYRD+p87VjBfJaAIC6drrlSUJy/pisQPiBrbByTgl/ysN2MR2vMtOv5&#10;RI88VCKGsM9QgQmhzaT0pSGLfuZa4shdXGcxRNhVUnfYx3DbyEWSvEuLNccGgy3tDZXX/G4VnHY+&#10;TVeXAn+K26FNv/2xzw0q9TYZdp8gAg3hX/xyH3Scv0w/4PlNPEF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njVvBAAAA3QAAAA8AAAAAAAAAAAAAAAAAmAIAAGRycy9kb3du&#10;cmV2LnhtbFBLBQYAAAAABAAEAPUAAACGAwAAAAA=&#10;" path="m,l18,39r57,95l94,172r10,38l104,277r9,19l113,315r38,67l180,411r,9e" filled="f" fillcolor="#810000">
                    <v:path arrowok="t" o:connecttype="custom" o:connectlocs="0,0;16,14;69,49;86,62;95,76;95,100;103,107;103,114;138,138;164,148;164,151" o:connectangles="0,0,0,0,0,0,0,0,0,0,0"/>
                  </v:shape>
                  <v:shape id="Freeform 696" o:spid="_x0000_s1605" style="position:absolute;left:5219;top:1636;width:192;height:227;visibility:visible;mso-wrap-style:square;v-text-anchor:middle" coordsize="200,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lETsMA&#10;AADdAAAADwAAAGRycy9kb3ducmV2LnhtbESPQU/DMAyF70j7D5EncWMpE4WtLJuqISQ4UhBnqzFN&#10;ReJUSbaVf48PSNxsvef3Pu8Oc/DqTCmPkQ3cripQxH20Iw8GPt6fbzagckG26COTgR/KcNgvrnbY&#10;2HjhNzp3ZVASwrlBA66UqdE6944C5lWciEX7iilgkTUN2ia8SHjwel1V9zrgyNLgcKKjo/67OwUD&#10;vmu3LfpjZ+NT9fo5PdTJhdqY6+XcPoIqNJd/89/1ixX8+k5w5RsZQe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lETsMAAADdAAAADwAAAAAAAAAAAAAAAACYAgAAZHJzL2Rv&#10;d25yZXYueG1sUEsFBgAAAAAEAAQA9QAAAIgDAAAAAA==&#10;" path="m,l30,69r24,41l80,143r20,32l115,204r12,17l134,245r12,29l153,303r19,28l184,351r11,25l199,380e" filled="f" fillcolor="#810000">
                    <v:path arrowok="t" o:connecttype="custom" o:connectlocs="0,0;28,24;50,39;74,51;92,62;106,73;117,79;124,87;134,97;141,108;158,117;170,125;180,133;183,135" o:connectangles="0,0,0,0,0,0,0,0,0,0,0,0,0,0"/>
                  </v:shape>
                  <v:shape id="Freeform 697" o:spid="_x0000_s1606" style="position:absolute;left:5524;top:1695;width:187;height:243;visibility:visible;mso-wrap-style:square;v-text-anchor:middle" coordsize="194,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X2MQA&#10;AADdAAAADwAAAGRycy9kb3ducmV2LnhtbERP30/CMBB+N/F/aM6EN+gUITIoxJhgfFKYsOfLeq4N&#10;63WulU3/emtC4tt9+X7eajO4RpypC9azgttJBoK48tpyreDwvh0/gAgRWWPjmRR8U4DN+vpqhbn2&#10;Pe/pXMRapBAOOSowMba5lKEy5DBMfEucuA/fOYwJdrXUHfYp3DXyLsvm0qHl1GCwpSdD1an4cgqe&#10;t6dZaX+4LPvPnTVT93os3kip0c3wuAQRaYj/4ov7Raf5s/sF/H2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Dl9jEAAAA3QAAAA8AAAAAAAAAAAAAAAAAmAIAAGRycy9k&#10;b3ducmV2LnhtbFBLBQYAAAAABAAEAPUAAACJAwAAAAA=&#10;" path="m,l75,145r34,73l134,284r9,55l160,371r9,25l193,404e" filled="f" fillcolor="#810000">
                    <v:path arrowok="t" o:connecttype="custom" o:connectlocs="0,0;69,52;101,79;124,102;133,122;148,134;157,143;179,145" o:connectangles="0,0,0,0,0,0,0,0"/>
                  </v:shape>
                  <v:shape id="Freeform 698" o:spid="_x0000_s1607" style="position:absolute;left:4272;top:1814;width:214;height:213;visibility:visible;mso-wrap-style:square;v-text-anchor:middle" coordsize="222,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BscA&#10;AADdAAAADwAAAGRycy9kb3ducmV2LnhtbESPQWvCQBCF74L/YRmhN91YsJTUVbRo6aWHaiH1NmbH&#10;JJidDdmtifn1nUOhtxnem/e+Wa57V6sbtaHybGA+S0AR595WXBj4Ou6nz6BCRLZYeyYDdwqwXo1H&#10;S0yt7/iTbodYKAnhkKKBMsYm1TrkJTkMM98Qi3bxrcMoa1to22In4a7Wj0nypB1WLA0lNvRaUn49&#10;/DgD2VuH22HoP073ITmH7Lj7nu93xjxM+s0LqEh9/Df/Xb9bwV8shF++kRH0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3vwbHAAAA3QAAAA8AAAAAAAAAAAAAAAAAmAIAAGRy&#10;cy9kb3ducmV2LnhtbFBLBQYAAAAABAAEAPUAAACMAwAAAAA=&#10;" path="m,354r47,-1l221,35,173,,,354e" fillcolor="#ffbf18" stroked="f">
                    <v:path arrowok="t" o:connecttype="custom" o:connectlocs="0,127;43,127;205,13;161,0;0,127;0,127" o:connectangles="0,0,0,0,0,0"/>
                  </v:shape>
                  <v:shape id="Freeform 699" o:spid="_x0000_s1608" style="position:absolute;left:4314;top:1828;width:494;height:222;visibility:visible;mso-wrap-style:square;v-text-anchor:middle" coordsize="512,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VhKL4A&#10;AADdAAAADwAAAGRycy9kb3ducmV2LnhtbERPzYrCMBC+C75DGMGbTSso0jWKCKLiSd0HGJqxKTaT&#10;0sS2vr0RFvY2H9/vrLeDrUVHra8cK8iSFARx4XTFpYLf+2G2AuEDssbaMSl4k4ftZjxaY65dz1fq&#10;bqEUMYR9jgpMCE0upS8MWfSJa4gj93CtxRBhW0rdYh/DbS3nabqUFiuODQYb2hsqnreXVbA7N8c7&#10;LUssdGeGU+/okh1Jqelk2P2ACDSEf/Gf+6Tj/MUig+838QS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2VYSi+AAAA3QAAAA8AAAAAAAAAAAAAAAAAmAIAAGRycy9kb3ducmV2&#10;LnhtbFBLBQYAAAAABAAEAPUAAACDAwAAAAA=&#10;" path="m,298l163,,511,225r,66l421,372,420,238r-35,l364,178,168,41r1,24l147,80,144,70,1,335,,298e" fillcolor="#a16252" stroked="f">
                    <v:path arrowok="t" o:connecttype="custom" o:connectlocs="0,105;151,0;476,80;476,103;392,132;391,85;358,85;339,63;156,14;157,23;137,29;134,25;1,118;0,105;0,105" o:connectangles="0,0,0,0,0,0,0,0,0,0,0,0,0,0,0"/>
                  </v:shape>
                  <v:shape id="Freeform 700" o:spid="_x0000_s1609" style="position:absolute;left:4266;top:1807;width:453;height:220;visibility:visible;mso-wrap-style:square;v-text-anchor:middle" coordsize="471,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ohk8QA&#10;AADdAAAADwAAAGRycy9kb3ducmV2LnhtbESPT2vCQBDF7wW/wzIFb7qp4J9GV1Gh4LHaIj2O2TEJ&#10;Zmdjdqqpn94VhN5meO/95s1s0bpKXagJpWcDb/0EFHHmbcm5ge+vj94EVBBki5VnMvBHARbzzssM&#10;U+uvvKXLTnIVIRxSNFCI1KnWISvIYej7mjhqR984lLg2ubYNXiPcVXqQJCPtsOR4ocCa1gVlp92v&#10;i5TzXk63T0wO43VYsS/ff45ejOm+tsspKKFW/s3P9MbG+sPhAB7fxBH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IZPEAAAA3QAAAA8AAAAAAAAAAAAAAAAAmAIAAGRycy9k&#10;b3ducmV2LnhtbFBLBQYAAAAABAAEAPUAAACJAwAAAAA=&#10;" path="m6,365l184,22,440,203r30,l179,,,350r6,15e" fillcolor="#a13f00" stroked="f">
                    <v:path arrowok="t" o:connecttype="custom" o:connectlocs="6,132;170,8;407,73;435,73;165,0;0,126;6,132;6,132" o:connectangles="0,0,0,0,0,0,0,0"/>
                  </v:shape>
                  <v:shape id="Freeform 701" o:spid="_x0000_s1610" style="position:absolute;left:4618;top:1924;width:67;height:37;visibility:visible;mso-wrap-style:square;v-text-anchor:middle" coordsize="7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XPscA&#10;AADdAAAADwAAAGRycy9kb3ducmV2LnhtbERPS2vCQBC+C/0PyxS86UatRVJXaUVFehB8oPY2zU6T&#10;YHY2Zrca/fVuoeBtPr7nDMe1KcSZKpdbVtBpRyCIE6tzThVsN7PWAITzyBoLy6TgSg7Go6fGEGNt&#10;L7yi89qnIoSwi1FB5n0ZS+mSjAy6ti2JA/djK4M+wCqVusJLCDeF7EbRqzSYc2jIsKRJRslx/WsU&#10;zJbfx9VLtJh/7m/dU+fj6zAtdwelms/1+xsIT7V/iP/dCx3m9/s9+PsmnCBH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oFz7HAAAA3QAAAA8AAAAAAAAAAAAAAAAAmAIAAGRy&#10;cy9kb3ducmV2LnhtbFBLBQYAAAAABAAEAPUAAACMAwAAAAA=&#10;" path="m,59l62,r7,51l,59e" fillcolor="#522210" stroked="f">
                    <v:path arrowok="t" o:connecttype="custom" o:connectlocs="0,22;56,0;63,19;0,22;0,22" o:connectangles="0,0,0,0,0"/>
                  </v:shape>
                  <v:shape id="Freeform 702" o:spid="_x0000_s1611" style="position:absolute;left:4627;top:1967;width:218;height:8;visibility:visible;mso-wrap-style:square;v-text-anchor:middle" coordsize="22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G5usQA&#10;AADdAAAADwAAAGRycy9kb3ducmV2LnhtbERPS2sCMRC+F/wPYQRvNat0bV2NIkJRvBRXL70Nm9mH&#10;biZLEnXbX98UCr3Nx/ec5bo3rbiT841lBZNxAoK4sLrhSsH59P78BsIHZI2tZVLwRR7Wq8HTEjNt&#10;H3ykex4qEUPYZ6igDqHLpPRFTQb92HbEkSutMxgidJXUDh8x3LRymiQzabDh2FBjR9uaimt+Mwr2&#10;B3fo8l1abrbfs8vxo5y/fhZzpUbDfrMAEagP/+I/917H+Wn6Ar/fxB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hubrEAAAA3QAAAA8AAAAAAAAAAAAAAAAAmAIAAGRycy9k&#10;b3ducmV2LnhtbFBLBQYAAAAABAAEAPUAAACJAwAAAAA=&#10;" path="m,5l65,,225,1,65,11,,5e" fillcolor="#522210" stroked="f">
                    <v:path arrowok="t" o:connecttype="custom" o:connectlocs="0,2;61,0;209,1;61,5;0,2;0,2" o:connectangles="0,0,0,0,0,0"/>
                  </v:shape>
                  <v:shape id="Freeform 703" o:spid="_x0000_s1612" style="position:absolute;left:4618;top:1956;width:76;height:16;visibility:visible;mso-wrap-style:square;v-text-anchor:middle" coordsize="79,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PaV8MA&#10;AADdAAAADwAAAGRycy9kb3ducmV2LnhtbERPS2vCQBC+C/6HZQredGMlaYmuIqUF8eSjUo9DdsyG&#10;ZmdDdjXpv+8Kgrf5+J6zWPW2FjdqfeVYwXSSgCAunK64VPB9/Bq/g/ABWWPtmBT8kYfVcjhYYK5d&#10;x3u6HUIpYgj7HBWYEJpcSl8YsugnriGO3MW1FkOEbSl1i10Mt7V8TZJMWqw4Nhhs6MNQ8Xu4WgVv&#10;u8/sdOnOZrvZzrIr/pxsgVOlRi/9eg4iUB+e4od7o+P8NE3h/k08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PaV8MAAADdAAAADwAAAAAAAAAAAAAAAACYAgAAZHJzL2Rv&#10;d25yZXYueG1sUEsFBgAAAAAEAAQA9QAAAIgDAAAAAA==&#10;" path="m,8l69,r9,22l9,26,,8e" fillcolor="#824200" stroked="f">
                    <v:path arrowok="t" o:connecttype="custom" o:connectlocs="0,3;63,0;72,8;9,9;0,3;0,3" o:connectangles="0,0,0,0,0,0"/>
                  </v:shape>
                  <v:shape id="Freeform 704" o:spid="_x0000_s1613" style="position:absolute;left:4438;top:1807;width:1285;height:165;visibility:visible;mso-wrap-style:square;v-text-anchor:middle" coordsize="1335,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ADsIA&#10;AADdAAAADwAAAGRycy9kb3ducmV2LnhtbERP3WrCMBS+H/gO4Qi7W1PHKtI1igiKuxnV7QEOzVnT&#10;rTkpSabt2y8Dwbvz8f2eajPaXlzIh86xgkWWgyBunO64VfD5sX9agQgRWWPvmBRMFGCznj1UWGp3&#10;5RNdzrEVKYRDiQpMjEMpZWgMWQyZG4gT9+W8xZigb6X2eE3htpfPeb6UFjtODQYH2hlqfs6/VsFp&#10;+/JeT+6Afvf9VhjkVdB1UOpxPm5fQUQa4118cx91ml8US/j/Jp0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z4AOwgAAAN0AAAAPAAAAAAAAAAAAAAAAAJgCAABkcnMvZG93&#10;bnJldi54bWxQSwUGAAAAAAQABAD1AAAAhwMAAAAA&#10;" path="m,l797,88r537,186l253,248r-4,-51l279,197,,e" fillcolor="#824200" stroked="f">
                    <v:path arrowok="t" o:connecttype="custom" o:connectlocs="0,0;738,32;1236,98;235,89;231,71;259,71;0,0;0,0" o:connectangles="0,0,0,0,0,0,0,0"/>
                  </v:shape>
                  <v:shape id="Freeform 705" o:spid="_x0000_s1614" style="position:absolute;left:4806;top:1832;width:431;height:171;visibility:visible;mso-wrap-style:square;v-text-anchor:middle" coordsize="446,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xlsQA&#10;AADdAAAADwAAAGRycy9kb3ducmV2LnhtbERPS2sCMRC+F/wPYQRvNdul1rIaRcSieCj4KHgcNuNm&#10;7WaybqKu/fVNoeBtPr7njKetrcSVGl86VvDST0AQ506XXCjY7z6e30H4gKyxckwK7uRhOuk8jTHT&#10;7sYbum5DIWII+wwVmBDqTEqfG7Lo+64mjtzRNRZDhE0hdYO3GG4rmSbJm7RYcmwwWNPcUP69vVgF&#10;8nV5X5vP8+mnJnPZ60NqvhapUr1uOxuBCNSGh/jfvdJx/mAwhL9v4gly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hsZbEAAAA3QAAAA8AAAAAAAAAAAAAAAAAmAIAAGRycy9k&#10;b3ducmV2LnhtbFBLBQYAAAAABAAEAPUAAACJAwAAAAA=&#10;" path="m,218r,67l59,285r41,-65l338,219r,32l445,251,300,12,149,,31,221,,218e" fillcolor="#ff8100" stroked="f">
                    <v:path arrowok="t" o:connecttype="custom" o:connectlocs="0,78;0,102;55,102;94,79;316,78;316,90;416,90;280,4;139,0;29,79;0,78;0,78" o:connectangles="0,0,0,0,0,0,0,0,0,0,0,0"/>
                  </v:shape>
                  <v:shape id="Freeform 706" o:spid="_x0000_s1615" style="position:absolute;left:4971;top:1788;width:141;height:56;visibility:visible;mso-wrap-style:square;v-text-anchor:middle" coordsize="14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M4+cYA&#10;AADdAAAADwAAAGRycy9kb3ducmV2LnhtbESPT2sCMRDF70K/Q5iCN80q+IfVKKWlWHqyagvehs24&#10;G7qZLEmq22/fOQi9zfDevPeb9bb3rbpSTC6wgcm4AEVcBeu4NnA6vo6WoFJGttgGJgO/lGC7eRis&#10;sbThxh90PeRaSQinEg00OXel1qlqyGMah45YtEuIHrOssdY24k3CfaunRTHXHh1LQ4MdPTdUfR9+&#10;vIFLnLp9Pfk6vhefbp7sy2JH54Uxw8f+aQUqU5//zffrNyv4s5ngyjcygt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M4+cYAAADdAAAADwAAAAAAAAAAAAAAAACYAgAAZHJz&#10;L2Rvd25yZXYueG1sUEsFBgAAAAAEAAQA9QAAAIsDAAAAAA==&#10;" path="m29,l,74,145,92,29,e" fillcolor="#7f604f" stroked="f">
                    <v:path arrowok="t" o:connecttype="custom" o:connectlocs="27,0;0,27;135,33;27,0;27,0" o:connectangles="0,0,0,0,0"/>
                  </v:shape>
                  <v:shape id="Freeform 707" o:spid="_x0000_s1616" style="position:absolute;left:4771;top:1788;width:228;height:168;visibility:visible;mso-wrap-style:square;v-text-anchor:middle" coordsize="238,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9HYcMA&#10;AADdAAAADwAAAGRycy9kb3ducmV2LnhtbERPS2sCMRC+F/ofwhR6q1kFi65mF1sQPZSC6+M8JONm&#10;cTNZNqmu/94UCr3Nx/ecZTm4VlypD41nBeNRBoJYe9NwreCwX7/NQISIbLD1TAruFKAsnp+WmBt/&#10;4x1dq1iLFMIhRwU2xi6XMmhLDsPId8SJO/veYUywr6Xp8ZbCXSsnWfYuHTacGix29GlJX6ofp0B3&#10;8STnh438qM/HzZfm6tsOd6VeX4bVAkSkIf6L/9xbk+ZPp3P4/SadI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9HYcMAAADdAAAADwAAAAAAAAAAAAAAAACYAgAAZHJzL2Rv&#10;d25yZXYueG1sUEsFBgAAAAAEAAQA9QAAAIgDAAAAAA==&#10;" path="m237,l211,73,68,280,,85,237,e" fillcolor="#522210" stroked="f">
                    <v:path arrowok="t" o:connecttype="custom" o:connectlocs="217,0;194,26;62,100;0,30;217,0;217,0" o:connectangles="0,0,0,0,0,0"/>
                  </v:shape>
                  <v:shape id="Freeform 708" o:spid="_x0000_s1617" style="position:absolute;left:5068;top:1852;width:165;height:121;visibility:visible;mso-wrap-style:square;v-text-anchor:middle" coordsize="172,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rfMYA&#10;AADdAAAADwAAAGRycy9kb3ducmV2LnhtbESPQWvCQBCF70L/wzIFL6IbBaVEV6mCoGBLaz14HLJj&#10;EpqdjdlVo7++cyh4m+G9ee+b2aJ1lbpSE0rPBoaDBBRx5m3JuYHDz7r/BipEZIuVZzJwpwCL+Utn&#10;hqn1N/6m6z7mSkI4pGigiLFOtQ5ZQQ7DwNfEop184zDK2uTaNniTcFfpUZJMtMOSpaHAmlYFZb/7&#10;izPQs8fd8Gt57rnkfnhsqf0g/2mN6b6271NQkdr4NP9fb6zgjyfCL9/ICH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LrfMYAAADdAAAADwAAAAAAAAAAAAAAAACYAgAAZHJz&#10;L2Rvd25yZXYueG1sUEsFBgAAAAAEAAQA9QAAAIsDAAAAAA==&#10;" path="m44,l,17,110,203r61,l44,e" fillcolor="#a16252" stroked="f">
                    <v:path arrowok="t" o:connecttype="custom" o:connectlocs="40,0;0,6;102,71;157,71;40,0;40,0" o:connectangles="0,0,0,0,0,0"/>
                  </v:shape>
                  <v:shape id="Freeform 709" o:spid="_x0000_s1618" style="position:absolute;left:4961;top:1840;width:148;height:23;visibility:visible;mso-wrap-style:square;v-text-anchor:middle" coordsize="15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fCu8UA&#10;AADdAAAADwAAAGRycy9kb3ducmV2LnhtbESPT2sCMRDF70K/Q5iCN80qKLI1ihQqHkTwT0uP0810&#10;s3Qz2SbRXb+9EQRvM7w37/dmvuxsLS7kQ+VYwWiYgSAunK64VHA6fgxmIEJE1lg7JgVXCrBcvPTm&#10;mGvX8p4uh1iKFMIhRwUmxiaXMhSGLIaha4iT9uu8xZhWX0rtsU3htpbjLJtKixUngsGG3g0Vf4ez&#10;Tdxa+9XPXn5Wp69da/+/w9qYrVL91271BiJSF5/mx/VGp/qT6Qju36QR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8K7xQAAAN0AAAAPAAAAAAAAAAAAAAAAAJgCAABkcnMv&#10;ZG93bnJldi54bWxQSwUGAAAAAAQABAD1AAAAigMAAAAA&#10;" path="m154,22l111,37,,30,23,,154,22e" fillcolor="#824200" stroked="f">
                    <v:path arrowok="t" o:connecttype="custom" o:connectlocs="140,8;101,13;0,11;21,0;140,8;140,8" o:connectangles="0,0,0,0,0,0"/>
                  </v:shape>
                  <v:shape id="Freeform 710" o:spid="_x0000_s1619" style="position:absolute;left:4681;top:1832;width:1042;height:148;visibility:visible;mso-wrap-style:square;v-text-anchor:middle" coordsize="1082,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nm8MA&#10;AADdAAAADwAAAGRycy9kb3ducmV2LnhtbERPS4vCMBC+C/sfwgh7W1PFrVqN4gqLqzcfF29jMrbF&#10;ZlKarNZ/bxYWvM3H95zZorWVuFHjS8cK+r0EBLF2puRcwfHw/TEG4QOywcoxKXiQh8X8rTPDzLg7&#10;7+i2D7mIIewzVFCEUGdSel2QRd9zNXHkLq6xGCJscmkavMdwW8lBkqTSYsmxocCaVgXp6/7XKqjO&#10;drNtU71cr9PJ1+E01PVoo5V677bLKYhAbXiJ/90/Js7/TAfw9008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Snm8MAAADdAAAADwAAAAAAAAAAAAAAAACYAgAAZHJzL2Rv&#10;d25yZXYueG1sUEsFBgAAAAAEAAQA9QAAAIgDAAAAAA==&#10;" path="m,206r8,22l168,228,311,20,434,36,561,238r513,8l1081,232,570,218,446,18,302,,161,204,,206e" fillcolor="#a13f00" stroked="f">
                    <v:path arrowok="t" o:connecttype="custom" o:connectlocs="0,74;8,82;156,82;289,7;403,13;520,86;996,88;1003,83;529,78;414,7;280,0;149,73;0,74;0,74" o:connectangles="0,0,0,0,0,0,0,0,0,0,0,0,0,0"/>
                  </v:shape>
                  <v:shape id="Freeform 711" o:spid="_x0000_s1620" style="position:absolute;left:4411;top:1958;width:120;height:30;visibility:visible;mso-wrap-style:square;v-text-anchor:middle" coordsize="1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UNesQA&#10;AADdAAAADwAAAGRycy9kb3ducmV2LnhtbERP3WrCMBS+F3yHcAa703QOS+mMMkRRRObm9gCH5NiW&#10;NSe1SbX69MtgsLvz8f2e2aK3tbhQ6yvHCp7GCQhi7UzFhYKvz/UoA+EDssHaMSm4kYfFfDiYYW7c&#10;lT/ocgyFiCHsc1RQhtDkUnpdkkU/dg1x5E6utRgibAtpWrzGcFvLSZKk0mLFsaHEhpYl6e9jZxVs&#10;sEt355Xcv7+ds0O26vT9tNRKPT70ry8gAvXhX/zn3po4f5o+w+838QQ5/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FDXrEAAAA3QAAAA8AAAAAAAAAAAAAAAAAmAIAAGRycy9k&#10;b3ducmV2LnhtbFBLBQYAAAAABAAEAPUAAACJAwAAAAA=&#10;" path="m,51l73,r52,50l,51e" fillcolor="#a13f00" stroked="f">
                    <v:path arrowok="t" o:connecttype="custom" o:connectlocs="0,17;67,0;113,17;0,17;0,17" o:connectangles="0,0,0,0,0"/>
                  </v:shape>
                  <v:shape id="Freeform 712" o:spid="_x0000_s1621" style="position:absolute;left:4484;top:1989;width:48;height:33;visibility:visible;mso-wrap-style:square;v-text-anchor:middle" coordsize="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chsMA&#10;AADdAAAADwAAAGRycy9kb3ducmV2LnhtbERPS2sCMRC+F/wPYYTearaiUlajiGjZW/EB1du4mW62&#10;3UyWJF23/74RCr3Nx/ecxaq3jejIh9qxgudRBoK4dLrmSsHpuHt6AREissbGMSn4oQCr5eBhgbl2&#10;N95Td4iVSCEcclRgYmxzKUNpyGIYuZY4cR/OW4wJ+kpqj7cUbhs5zrKZtFhzajDY0sZQ+XX4tgpk&#10;UXx2fnKy3Lxd1q/v02JrrmelHof9eg4iUh//xX/uQqf509kE7t+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PchsMAAADdAAAADwAAAAAAAAAAAAAAAACYAgAAZHJzL2Rv&#10;d25yZXYueG1sUEsFBgAAAAAEAAQA9QAAAIgDAAAAAA==&#10;" path="m,l1,52,50,5,,e" fillcolor="#ff8100" stroked="f">
                    <v:path arrowok="t" o:connecttype="custom" o:connectlocs="0,0;1,20;44,2;0,0;0,0" o:connectangles="0,0,0,0,0"/>
                  </v:shape>
                  <v:shape id="Freeform 713" o:spid="_x0000_s1622" style="position:absolute;left:4411;top:1987;width:121;height:7;visibility:visible;mso-wrap-style:square;v-text-anchor:middle" coordsize="12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KUK8IA&#10;AADdAAAADwAAAGRycy9kb3ducmV2LnhtbERPTYvCMBC9C/sfwix401TRIl2jLILiTVZ3wePYjGmx&#10;mdQm2vrvN4LgbR7vc+bLzlbiTo0vHSsYDRMQxLnTJRsFv4f1YAbCB2SNlWNS8CAPy8VHb46Zdi3/&#10;0H0fjIgh7DNUUIRQZ1L6vCCLfuhq4sidXWMxRNgYqRtsY7it5DhJUmmx5NhQYE2rgvLL/mYVpPnx&#10;71Sdd5v2GG7J5LoaXYxZK9X/7L6/QATqwlv8cm91nD9Np/D8Jp4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pQrwgAAAN0AAAAPAAAAAAAAAAAAAAAAAJgCAABkcnMvZG93&#10;bnJldi54bWxQSwUGAAAAAAQABAD1AAAAhwMAAAAA&#10;" path="m,l124,r3,9l4,9,,e" fillcolor="#522210" stroked="f">
                    <v:path arrowok="t" o:connecttype="custom" o:connectlocs="0,0;111,0;113,4;4,4;0,0;0,0" o:connectangles="0,0,0,0,0,0"/>
                  </v:shape>
                  <v:shape id="Freeform 714" o:spid="_x0000_s1623" style="position:absolute;left:4414;top:1992;width:72;height:89;visibility:visible;mso-wrap-style:square;v-text-anchor:middle" coordsize="75,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68QA&#10;AADdAAAADwAAAGRycy9kb3ducmV2LnhtbERPTWvCQBC9F/wPywje6kbFUFJXEaVU6MWmHnocstMk&#10;NDsbdjcx5td3BaG3ebzP2ewG04ienK8tK1jMExDEhdU1lwouX2/PLyB8QNbYWCYFN/Kw206eNphp&#10;e+VP6vNQihjCPkMFVQhtJqUvKjLo57YljtyPdQZDhK6U2uE1hptGLpMklQZrjg0VtnSoqPjNO6Pg&#10;8J33H+O4XzR2fD+3x47cZdUpNZsO+1cQgYbwL364TzrOX6cp3L+JJ8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wZuvEAAAA3QAAAA8AAAAAAAAAAAAAAAAAmAIAAGRycy9k&#10;b3ducmV2LnhtbFBLBQYAAAAABAAEAPUAAACJAwAAAAA=&#10;" path="m,l73,r1,146l1,136,,e" fillcolor="#a16252" stroked="f">
                    <v:path arrowok="t" o:connecttype="custom" o:connectlocs="0,0;67,0;68,53;1,50;0,0;0,0" o:connectangles="0,0,0,0,0,0"/>
                  </v:shape>
                  <v:shape id="Freeform 715" o:spid="_x0000_s1624" style="position:absolute;left:4414;top:1994;width:72;height:27;visibility:visible;mso-wrap-style:square;v-text-anchor:middle" coordsize="7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HIsMA&#10;AADdAAAADwAAAGRycy9kb3ducmV2LnhtbERPTWvCQBC9C/6HZQRvurFgKtFVVFqaQy9VEY9jdkyC&#10;2dk0u43Jv+8WCt7m8T5ntelMJVpqXGlZwWwagSDOrC45V3A6vk8WIJxH1lhZJgU9Odish4MVJto+&#10;+Ivag89FCGGXoILC+zqR0mUFGXRTWxMH7mYbgz7AJpe6wUcIN5V8iaJYGiw5NBRY076g7H74MQre&#10;Ps7u22V9m/Z9/Flfol2aX3dKjUfddgnCU+ef4n93qsP8efwKf9+E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EHIsMAAADdAAAADwAAAAAAAAAAAAAAAACYAgAAZHJzL2Rv&#10;d25yZXYueG1sUEsFBgAAAAAEAAQA9QAAAIgDAAAAAA==&#10;" path="m,l73,r1,45l1,45,,e" fillcolor="#7f604f" stroked="f">
                    <v:path arrowok="t" o:connecttype="custom" o:connectlocs="0,0;67,0;68,15;1,15;0,0;0,0" o:connectangles="0,0,0,0,0,0"/>
                  </v:shape>
                  <v:shape id="Freeform 716" o:spid="_x0000_s1625" style="position:absolute;left:4421;top:1996;width:60;height:85;visibility:visible;mso-wrap-style:square;v-text-anchor:middle" coordsize="6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29P8YA&#10;AADdAAAADwAAAGRycy9kb3ducmV2LnhtbESPQU/DMAyF70j7D5EncZm2lEl0oyybEBISBw5jsLvX&#10;mLSicaokdO2/xwckbrbe83ufd4fRd2qgmNrABu5WBSjiOtiWnYHPj5flFlTKyBa7wGRgogSH/exm&#10;h5UNV36n4ZSdkhBOFRpocu4rrVPdkMe0Cj2xaF8hesyyRqdtxKuE+06vi6LUHluWhgZ7em6o/j79&#10;eAP1VG4u67g5x7fF4Gw7HY+LB2fM7Xx8egSVacz/5r/rVyv496Xgyjcygt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929P8YAAADdAAAADwAAAAAAAAAAAAAAAACYAgAAZHJz&#10;L2Rvd25yZXYueG1sUEsFBgAAAAAEAAQA9QAAAIsDAAAAAA==&#10;" path="m,130l,,62,r,140e" filled="f" fillcolor="#810000" strokecolor="#522210" strokeweight="2.5pt">
                    <v:path arrowok="t" o:connecttype="custom" o:connectlocs="0,47;0,0;56,0;56,51" o:connectangles="0,0,0,0"/>
                  </v:shape>
                  <v:shape id="Freeform 717" o:spid="_x0000_s1626" style="position:absolute;left:4425;top:2002;width:24;height:20;visibility:visible;mso-wrap-style:square;v-text-anchor:middle" coordsize="2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ND8IA&#10;AADdAAAADwAAAGRycy9kb3ducmV2LnhtbERPS4vCMBC+L/gfwgjeNHVxRatRRLboQREf9Dw0Y1ts&#10;JqWJWv/9RhD2Nh/fc+bL1lTiQY0rLSsYDiIQxJnVJecKLuekPwHhPLLGyjIpeJGD5aLzNcdY2ycf&#10;6XHyuQgh7GJUUHhfx1K6rCCDbmBr4sBdbWPQB9jkUjf4DOGmkt9RNJYGSw4NBda0Lii7ne5GwbVN&#10;97+jcletkyxN74fXXm4Sr1Sv265mIDy1/l/8cW91mP8znsL7m3C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0M0PwgAAAN0AAAAPAAAAAAAAAAAAAAAAAJgCAABkcnMvZG93&#10;bnJldi54bWxQSwUGAAAAAAQABAD1AAAAhwMAAAAA&#10;" path="m,l,33,22,32e" filled="f" fillcolor="#810000" strokecolor="#a1a100" strokeweight="2.5pt">
                    <v:path arrowok="t" o:connecttype="custom" o:connectlocs="0,0;0,11;24,11" o:connectangles="0,0,0"/>
                  </v:shape>
                  <v:shape id="Freeform 718" o:spid="_x0000_s1627" style="position:absolute;left:4427;top:2002;width:22;height:22;visibility:visible;mso-wrap-style:square;v-text-anchor:middle" coordsize="2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EkCccA&#10;AADdAAAADwAAAGRycy9kb3ducmV2LnhtbESPQUvDQBCF70L/wzIFL8VuqrRK2m0pgsWLimmheBuy&#10;02xodjZk1yT+e+cgeJvhvXnvm81u9I3qqYt1YAOLeQaKuAy25srA6fhy9wQqJmSLTWAy8EMRdtvJ&#10;zQZzGwb+pL5IlZIQjjkacCm1udaxdOQxzkNLLNoldB6TrF2lbYeDhPtG32fZSnusWRoctvTsqLwW&#10;395AvBzcbKhnb+fs/UF/LA99KL56Y26n434NKtGY/s1/169W8JePwi/fyAh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xJAnHAAAA3QAAAA8AAAAAAAAAAAAAAAAAmAIAAGRy&#10;cy9kb3ducmV2LnhtbFBLBQYAAAAABAAEAPUAAACMAwAAAAA=&#10;" path="m,l,35r21,e" filled="f" fillcolor="#810000" strokecolor="#522210" strokeweight="2.5pt">
                    <v:path arrowok="t" o:connecttype="custom" o:connectlocs="0,0;0,13;21,13" o:connectangles="0,0,0"/>
                  </v:shape>
                  <v:shape id="Freeform 719" o:spid="_x0000_s1628" style="position:absolute;left:4452;top:2002;width:23;height:20;visibility:visible;mso-wrap-style:square;v-text-anchor:middle" coordsize="2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V+8AA&#10;AADdAAAADwAAAGRycy9kb3ducmV2LnhtbERP24rCMBB9X9h/CCPs25pa8ELXWMqC0H0Rbx8wNLNt&#10;sZmUJtr490YQfJvDuc46D6YTNxpca1nBbJqAIK6sbrlWcD5tv1cgnEfW2FkmBXdykG8+P9aYaTvy&#10;gW5HX4sYwi5DBY33fSalqxoy6Ka2J47cvx0M+giHWuoBxxhuOpkmyUIabDk2NNjTb0PV5Xg1Cspr&#10;yWFuDrsxRZO2gYrT37hX6msSih8QnoJ/i1/uUsf58+UMnt/EE+T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GV+8AAAADdAAAADwAAAAAAAAAAAAAAAACYAgAAZHJzL2Rvd25y&#10;ZXYueG1sUEsFBgAAAAAEAAQA9QAAAIUDAAAAAA==&#10;" path="m,l,33r23,e" filled="f" fillcolor="#810000" strokecolor="#a1a100" strokeweight="2.5pt">
                    <v:path arrowok="t" o:connecttype="custom" o:connectlocs="0,0;0,11;21,11" o:connectangles="0,0,0"/>
                  </v:shape>
                  <v:shape id="Freeform 720" o:spid="_x0000_s1629" style="position:absolute;left:4454;top:2002;width:23;height:22;visibility:visible;mso-wrap-style:square;v-text-anchor:middle" coordsize="2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ZaMQA&#10;AADdAAAADwAAAGRycy9kb3ducmV2LnhtbERPTWsCMRC9C/6HMII3zSq0ytYobcGitCBa2/N0M+6u&#10;JpMlibr9901B8DaP9zmzRWuNuJAPtWMFo2EGgrhwuuZSwf5zOZiCCBFZo3FMCn4pwGLe7cww1+7K&#10;W7rsYilSCIccFVQxNrmUoajIYhi6hjhxB+ctxgR9KbXHawq3Ro6z7FFarDk1VNjQa0XFaXe2CtrN&#10;y2m/fDMH+73++pgc1+/erH6U6vfa5ycQkdp4F9/cK53mP0zG8P9NOk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h2WjEAAAA3QAAAA8AAAAAAAAAAAAAAAAAmAIAAGRycy9k&#10;b3ducmV2LnhtbFBLBQYAAAAABAAEAPUAAACJAwAAAAA=&#10;" path="m,l,35r22,e" filled="f" fillcolor="#810000" strokecolor="#522210" strokeweight="2.5pt">
                    <v:path arrowok="t" o:connecttype="custom" o:connectlocs="0,0;0,13;22,13" o:connectangles="0,0,0"/>
                  </v:shape>
                  <v:shape id="Freeform 721" o:spid="_x0000_s1630" style="position:absolute;left:4425;top:2027;width:24;height:22;visibility:visible;mso-wrap-style:square;v-text-anchor:middle" coordsize="23,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nd2cQA&#10;AADdAAAADwAAAGRycy9kb3ducmV2LnhtbERPS2sCMRC+C/0PYYRepCZW6mM1ipQqVbxUe+lt2Iy7&#10;SzeTbZLq9t83guBtPr7nzJetrcWZfKgcaxj0FQji3JmKCw2fx/XTBESIyAZrx6ThjwIsFw+dOWbG&#10;XfiDzodYiBTCIUMNZYxNJmXIS7IY+q4hTtzJeYsxQV9I4/GSwm0tn5UaSYsVp4YSG3otKf8+/FoN&#10;vnFfuO/9qDe1yXfrcdiqabHV+rHbrmYgIrXxLr65302a/zIewvWbd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J3dnEAAAA3QAAAA8AAAAAAAAAAAAAAAAAmAIAAGRycy9k&#10;b3ducmV2LnhtbFBLBQYAAAAABAAEAPUAAACJAwAAAAA=&#10;" path="m,l,36,22,35e" filled="f" fillcolor="#810000" strokecolor="#a1a100" strokeweight="2.5pt">
                    <v:path arrowok="t" o:connecttype="custom" o:connectlocs="0,0;0,12;24,12" o:connectangles="0,0,0"/>
                  </v:shape>
                  <v:shape id="Freeform 722" o:spid="_x0000_s1631" style="position:absolute;left:4427;top:2028;width:22;height:21;visibility:visible;mso-wrap-style:square;v-text-anchor:middle" coordsize="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o2sIA&#10;AADdAAAADwAAAGRycy9kb3ducmV2LnhtbERPTWsCMRC9F/wPYYTeNFttra5GUamg6EWr92Ez3V3c&#10;TJYkddd/bwpCb/N4nzNbtKYSN3K+tKzgrZ+AIM6sLjlXcP7e9MYgfEDWWFkmBXfysJh3XmaYatvw&#10;kW6nkIsYwj5FBUUIdSqlzwoy6Pu2Jo7cj3UGQ4Qul9phE8NNJQdJMpIGS44NBda0Lii7nn6NAndc&#10;7e3KfB2GjSkn8rLL7PpyUOq12y6nIAK14V/8dG91nP/x+Q5/38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CjawgAAAN0AAAAPAAAAAAAAAAAAAAAAAJgCAABkcnMvZG93&#10;bnJldi54bWxQSwUGAAAAAAQABAD1AAAAhwMAAAAA&#10;" path="m,l,34,21,33e" filled="f" fillcolor="#810000" strokecolor="#522210" strokeweight="2.5pt">
                    <v:path arrowok="t" o:connecttype="custom" o:connectlocs="0,0;0,12;21,12" o:connectangles="0,0,0"/>
                  </v:shape>
                  <v:shape id="Freeform 723" o:spid="_x0000_s1632" style="position:absolute;left:4452;top:2027;width:23;height:22;visibility:visible;mso-wrap-style:square;v-text-anchor:middle" coordsize="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AcMA&#10;AADdAAAADwAAAGRycy9kb3ducmV2LnhtbERPTWvCQBC9F/oflin0VjcWbSVmFRWEFryoRa9DdkxC&#10;srPp7mpSf70rFLzN431ONu9NIy7kfGVZwXCQgCDOra64UPCzX79NQPiArLGxTAr+yMN89vyUYapt&#10;x1u67EIhYgj7FBWUIbSplD4vyaAf2JY4cifrDIYIXSG1wy6Gm0a+J8mHNFhxbCixpVVJeb07GwWj&#10;/VF2jnnofq+bRX3Il5Pt91Kp15d+MQURqA8P8b/7S8f5488x3L+JJ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qAcMAAADdAAAADwAAAAAAAAAAAAAAAACYAgAAZHJzL2Rv&#10;d25yZXYueG1sUEsFBgAAAAAEAAQA9QAAAIgDAAAAAA==&#10;" path="m,l,35r23,e" filled="f" fillcolor="#810000" strokecolor="#a1a100" strokeweight="2.5pt">
                    <v:path arrowok="t" o:connecttype="custom" o:connectlocs="0,0;0,13;21,13" o:connectangles="0,0,0"/>
                  </v:shape>
                  <v:shape id="Freeform 724" o:spid="_x0000_s1633" style="position:absolute;left:4454;top:2028;width:23;height:21;visibility:visible;mso-wrap-style:square;v-text-anchor:middle" coordsize="2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hdmcEA&#10;AADdAAAADwAAAGRycy9kb3ducmV2LnhtbERPTWvCQBC9C/0PyxR6M5sWjBpdJbQEvGrV85gdk9Ds&#10;bMhu4/bfu4LQ2zze56y3wXRipMG1lhW8JykI4srqlmsFx+9yugDhPLLGzjIp+CMH283LZI25tjfe&#10;03jwtYgh7HJU0Hjf51K6qiGDLrE9ceSudjDoIxxqqQe8xXDTyY80zaTBlmNDgz19NlT9HH6NgtmF&#10;aTydv0Ixz8rULMvgim6v1NtrKFYgPAX/L366dzrOn80zeHwTT5C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1oXZnBAAAA3QAAAA8AAAAAAAAAAAAAAAAAmAIAAGRycy9kb3du&#10;cmV2LnhtbFBLBQYAAAAABAAEAPUAAACGAwAAAAA=&#10;" path="m,l,33r22,e" filled="f" fillcolor="#810000" strokecolor="#522210" strokeweight="2.5pt">
                    <v:path arrowok="t" o:connecttype="custom" o:connectlocs="0,0;0,12;22,12" o:connectangles="0,0,0"/>
                  </v:shape>
                  <v:shape id="Freeform 725" o:spid="_x0000_s1634" style="position:absolute;left:4339;top:2010;width:36;height:47;visibility:visible;mso-wrap-style:square;v-text-anchor:middle" coordsize="3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4IwsUA&#10;AADdAAAADwAAAGRycy9kb3ducmV2LnhtbESPQWsCQQyF74L/YYjQm84qVGXrKEWo9tBDtYLXuJPu&#10;LN3JbHeirv++Iwi9JbyX970sVp2v1YXaWAU2MB5loIiLYCsuDRy+3oZzUFGQLdaBycCNIqyW/d4C&#10;cxuuvKPLXkqVQjjmaMCJNLnWsXDkMY5CQ5y079B6lLS2pbYtXlO4r/Uky6baY8WJ4LChtaPiZ3/2&#10;iWun8vF70ng7fG5kV2+PbrI5GvM06F5fQAl18m9+XL/bVP95NoP7N2kE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gjCxQAAAN0AAAAPAAAAAAAAAAAAAAAAAJgCAABkcnMv&#10;ZG93bnJldi54bWxQSwUGAAAAAAQABAD1AAAAigMAAAAA&#10;" path="m,3l36,r,79l1,75,,3e" fillcolor="#824200" stroked="f">
                    <v:path arrowok="t" o:connecttype="custom" o:connectlocs="0,1;34,0;34,27;1,26;0,1;0,1" o:connectangles="0,0,0,0,0,0"/>
                  </v:shape>
                  <v:shape id="Freeform 726" o:spid="_x0000_s1635" style="position:absolute;left:4342;top:2012;width:28;height:21;visibility:visible;mso-wrap-style:square;v-text-anchor:middle" coordsize="2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l8YA&#10;AADdAAAADwAAAGRycy9kb3ducmV2LnhtbESPT0vDQBDF74LfYRmhNzux9B+x26KFovRkqyjexuyY&#10;BLOzIbtt0m/vHARvM7w37/1mtRl8Y87cxTqIhbtxBoalCK6W0sLb6+52CSYmEkdNELZw4Qib9fXV&#10;inIXejnw+ZhKoyESc7JQpdTmiLGo2FMch5ZFte/QeUq6diW6jnoN9w1OsmyOnmrRhopa3lZc/BxP&#10;3sInls1S3vuPefx6vGynT7h/maC1o5vh4R5M4iH9m/+un53izxaKq9/oCL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Kl8YAAADdAAAADwAAAAAAAAAAAAAAAACYAgAAZHJz&#10;L2Rvd25yZXYueG1sUEsFBgAAAAAEAAQA9QAAAIsDAAAAAA==&#10;" path="m,2l,34,28,33,28,,,2e" fillcolor="#006062" stroked="f">
                    <v:path arrowok="t" o:connecttype="custom" o:connectlocs="0,1;0,12;26,12;26,0;0,1;0,1" o:connectangles="0,0,0,0,0,0"/>
                  </v:shape>
                  <v:shape id="Freeform 727" o:spid="_x0000_s1636" style="position:absolute;left:4342;top:2034;width:29;height:22;visibility:visible;mso-wrap-style:square;v-text-anchor:middle" coordsize="3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7+58MA&#10;AADdAAAADwAAAGRycy9kb3ducmV2LnhtbESP0YrCMBBF34X9hzALvmm6wqrbbSqLIKvoi9UPGJqx&#10;LTaT2kRb/94Igm8z3Dv33EkWvanFjVpXWVbwNY5AEOdWV1woOB5WozkI55E11pZJwZ0cLNKPQYKx&#10;th3v6Zb5QoQQdjEqKL1vYildXpJBN7YNcdBOtjXow9oWUrfYhXBTy0kUTaXBigOhxIaWJeXn7GoU&#10;XHJEH4B2edhV2abT/9tGslLDz/7vF4Sn3r/Nr+u1DvW/Zz/w/CaMI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7+58MAAADdAAAADwAAAAAAAAAAAAAAAACYAgAAZHJzL2Rv&#10;d25yZXYueG1sUEsFBgAAAAAEAAQA9QAAAIgDAAAAAA==&#10;" path="m,1l28,r1,34l,31,,1e" fillcolor="#006062" stroked="f">
                    <v:path arrowok="t" o:connecttype="custom" o:connectlocs="0,1;26,0;27,13;0,12;0,1;0,1" o:connectangles="0,0,0,0,0,0"/>
                  </v:shape>
                  <v:shape id="Freeform 728" o:spid="_x0000_s1637" style="position:absolute;left:4518;top:2017;width:76;height:48;visibility:visible;mso-wrap-style:square;v-text-anchor:middle" coordsize="7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1O8UA&#10;AADdAAAADwAAAGRycy9kb3ducmV2LnhtbESPQWsCQQyF7wX/wxDBW51VsMjqKCIUREGpevEWduLu&#10;tjuZ7cyo6783h0JvCe/lvS/zZecadacQa88GRsMMFHHhbc2lgfPp830KKiZki41nMvCkCMtF722O&#10;ufUP/qL7MZVKQjjmaKBKqc21jkVFDuPQt8SiXX1wmGQNpbYBHxLuGj3Osg/tsGZpqLCldUXFz/Hm&#10;DHhH4/3edt+HwL/b3egy2Zy2F2MG/W41A5WoS//mv+uNFfzJVPjlGxlBL1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HU7xQAAAN0AAAAPAAAAAAAAAAAAAAAAAJgCAABkcnMv&#10;ZG93bnJldi54bWxQSwUGAAAAAAQABAD1AAAAigMAAAAA&#10;" path="m,l76,r1,80l1,74,,e" fillcolor="#824200" stroked="f">
                    <v:path arrowok="t" o:connecttype="custom" o:connectlocs="0,0;72,0;73,28;1,26;0,0;0,0" o:connectangles="0,0,0,0,0,0"/>
                  </v:shape>
                  <v:roundrect id="AutoShape 729" o:spid="_x0000_s1638" style="position:absolute;left:4523;top:2017;width:32;height:2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C0UsUA&#10;AADdAAAADwAAAGRycy9kb3ducmV2LnhtbERPTWvCQBC9F/oflhG8FN3Yokh0DaVQ6sGDVVG8jbtj&#10;EszOhuyqSX99Vyj0No/3OfOstZW4UeNLxwpGwwQEsXam5FzBbvs5mILwAdlg5ZgUdOQhWzw/zTE1&#10;7s7fdNuEXMQQ9ikqKEKoUym9LsiiH7qaOHJn11gMETa5NA3eY7it5GuSTKTFkmNDgTV9FKQvm6tV&#10;oNf7bkLHr1NyehlrrPeHn9XhTal+r32fgQjUhn/xn3tp4vzxdASPb+IJ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YLRSxQAAAN0AAAAPAAAAAAAAAAAAAAAAAJgCAABkcnMv&#10;ZG93bnJldi54bWxQSwUGAAAAAAQABAD1AAAAigMAAAAA&#10;" fillcolor="#006062" stroked="f">
                    <v:textbox inset="0,0,0,0"/>
                  </v:roundrect>
                  <v:shape id="Freeform 730" o:spid="_x0000_s1639" style="position:absolute;left:4523;top:2041;width:31;height:19;visibility:visible;mso-wrap-style:square;v-text-anchor:middle" coordsize="3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a58sIA&#10;AADdAAAADwAAAGRycy9kb3ducmV2LnhtbERPTWvCQBC9F/wPywi9lLox0CCpawiCEMRDq4LXITtm&#10;g9nZkF1N+u/dQqG3ebzPWReT7cSDBt86VrBcJCCIa6dbbhScT7v3FQgfkDV2jknBD3koNrOXNeba&#10;jfxNj2NoRAxhn6MCE0KfS+lrQxb9wvXEkbu6wWKIcGikHnCM4baTaZJk0mLLscFgT1tD9e14twq+&#10;qLoYM1bN3WP5ZnYmo8Nyr9TrfCo/QQSawr/4z13pOP9jlcLvN/EE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rnywgAAAN0AAAAPAAAAAAAAAAAAAAAAAJgCAABkcnMvZG93&#10;bnJldi54bWxQSwUGAAAAAAQABAD1AAAAhwMAAAAA&#10;" path="m,l30,r,31l1,28,,e" fillcolor="#006062" stroked="f">
                    <v:path arrowok="t" o:connecttype="custom" o:connectlocs="0,0;30,0;30,11;1,10;0,0;0,0" o:connectangles="0,0,0,0,0,0"/>
                  </v:shape>
                  <v:roundrect id="AutoShape 731" o:spid="_x0000_s1640" style="position:absolute;left:4555;top:2017;width:33;height:20;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6PvsYA&#10;AADdAAAADwAAAGRycy9kb3ducmV2LnhtbERPTWvCQBC9F/oflin0UnRjRQnRNRShtAcP1RbF27g7&#10;JqHZ2ZDdauKvdwuCt3m8z5nnna3FiVpfOVYwGiYgiLUzFRcKfr7fBykIH5AN1o5JQU8e8sXjwxwz&#10;4868ptMmFCKGsM9QQRlCk0npdUkW/dA1xJE7utZiiLAtpGnxHMNtLV+TZCotVhwbSmxoWZL+3fxZ&#10;Bfpr209p/3FIDi8Tjc12d1ntxko9P3VvMxCBunAX39yfJs6fpGP4/yae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6PvsYAAADdAAAADwAAAAAAAAAAAAAAAACYAgAAZHJz&#10;L2Rvd25yZXYueG1sUEsFBgAAAAAEAAQA9QAAAIsDAAAAAA==&#10;" fillcolor="#006062" stroked="f">
                    <v:textbox inset="0,0,0,0"/>
                  </v:roundrect>
                  <v:shape id="Freeform 732" o:spid="_x0000_s1641" style="position:absolute;left:4557;top:2041;width:31;height:21;visibility:visible;mso-wrap-style:square;v-text-anchor:middle" coordsize="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XxscIA&#10;AADdAAAADwAAAGRycy9kb3ducmV2LnhtbERPTWvCQBC9F/wPywje6sZqiqauIi0B8VKM0vOQHZPQ&#10;7GyS3Zr4712h4G0e73PW28HU4kqdqywrmE0jEMS51RUXCs6n9HUJwnlkjbVlUnAjB9vN6GWNibY9&#10;H+ma+UKEEHYJKii9bxIpXV6SQTe1DXHgLrYz6APsCqk77EO4qeVbFL1LgxWHhhIb+iwp/83+jAJt&#10;MI+P7ffXPPtZVWc6HQZKW6Um42H3AcLT4J/if/deh/nxcgGPb8IJ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fGxwgAAAN0AAAAPAAAAAAAAAAAAAAAAAJgCAABkcnMvZG93&#10;bnJldi54bWxQSwUGAAAAAAQABAD1AAAAhwMAAAAA&#10;" path="m,l31,r,33l,32,,e" fillcolor="#006062" stroked="f">
                    <v:path arrowok="t" o:connecttype="custom" o:connectlocs="0,0;29,0;29,12;0,12;0,0;0,0" o:connectangles="0,0,0,0,0,0"/>
                  </v:shape>
                  <v:shape id="Freeform 733" o:spid="_x0000_s1642" style="position:absolute;left:5222;top:1970;width:363;height:111;visibility:visible;mso-wrap-style:square;v-text-anchor:middle" coordsize="378,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h4sQA&#10;AADdAAAADwAAAGRycy9kb3ducmV2LnhtbERPzWrCQBC+F3yHZQre6qZFg0bXEAuC0Is1eYAxO01C&#10;s7NJdtW0T98VCt7m4/udTTqaVlxpcI1lBa+zCARxaXXDlYIi378sQTiPrLG1TAp+yEG6nTxtMNH2&#10;xp90PflKhBB2CSqove8SKV1Zk0E3sx1x4L7sYNAHOFRSD3gL4aaVb1EUS4MNh4YaO3qvqfw+XYwC&#10;m3dzOvbxfifPxUpmH/35t4+Vmj6P2RqEp9E/xP/ugw7zF8sF3L8JJ8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jYeLEAAAA3QAAAA8AAAAAAAAAAAAAAAAAmAIAAGRycy9k&#10;b3ducmV2LnhtbFBLBQYAAAAABAAEAPUAAACJAwAAAAA=&#10;" path="m,l1,184,377,153,377,3,,e" fillcolor="#a16252" stroked="f">
                    <v:path arrowok="t" o:connecttype="custom" o:connectlocs="0,0;1,66;348,55;348,1;0,0;0,0" o:connectangles="0,0,0,0,0,0"/>
                  </v:shape>
                  <v:roundrect id="AutoShape 734" o:spid="_x0000_s1643" style="position:absolute;left:5583;top:1973;width:38;height:18;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A2cQA&#10;AADdAAAADwAAAGRycy9kb3ducmV2LnhtbERPS2vCQBC+F/oflhF6qxsLSkzdiEgfXjwYFXocspNs&#10;NDsbsluN/94tFLzNx/ecxXKwrbhQ7xvHCibjBARx6XTDtYLD/vM1BeEDssbWMSm4kYdl/vy0wEy7&#10;K+/oUoRaxBD2GSowIXSZlL40ZNGPXUccucr1FkOEfS11j9cYblv5liQzabHh2GCwo7Wh8lz8WgXp&#10;x7TYzrn6Xm/2p6/b+WjmP7RT6mU0rN5BBBrCQ/zv3ug4f5rO4O+beIL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HANnEAAAA3QAAAA8AAAAAAAAAAAAAAAAAmAIAAGRycy9k&#10;b3ducmV2LnhtbFBLBQYAAAAABAAEAPUAAACJAwAAAAA=&#10;" fillcolor="#ff8100" stroked="f">
                    <v:textbox inset="0,0,0,0"/>
                  </v:roundrect>
                  <v:shape id="Freeform 735" o:spid="_x0000_s1644" style="position:absolute;left:5222;top:1966;width:363;height:28;visibility:visible;mso-wrap-style:square;v-text-anchor:middle" coordsize="37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vQXMIA&#10;AADdAAAADwAAAGRycy9kb3ducmV2LnhtbERPTWsCMRC9F/ofwhS8abZC7XZrFC1Ie1HU6n2ajJul&#10;m8myiev6701B6G0e73Om897VoqM2VJ4VPI8yEMTam4pLBYfv1TAHESKywdozKbhSgPns8WGKhfEX&#10;3lG3j6VIIRwKVGBjbAopg7bkMIx8Q5y4k28dxgTbUpoWLync1XKcZRPpsOLUYLGhD0v6d392CrY6&#10;vHUnPtqf3n0uV5u13izyoNTgqV+8g4jUx3/x3f1l0vyX/BX+vk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G9BcwgAAAN0AAAAPAAAAAAAAAAAAAAAAAJgCAABkcnMvZG93&#10;bnJldi54bWxQSwUGAAAAAAQABAD1AAAAhwMAAAAA&#10;" path="m,l377,6r,29l,45,,e" fillcolor="#7f604f" stroked="f">
                    <v:path arrowok="t" o:connecttype="custom" o:connectlocs="0,0;348,2;348,13;0,16;0,0;0,0" o:connectangles="0,0,0,0,0,0"/>
                  </v:shape>
                  <v:shape id="Freeform 736" o:spid="_x0000_s1645" style="position:absolute;left:5219;top:1969;width:6;height:113;visibility:visible;mso-wrap-style:square;v-text-anchor:middle" coordsize="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P9MMA&#10;AADdAAAADwAAAGRycy9kb3ducmV2LnhtbESPT2vCQBDF7wW/wzKCt7qxwRKiq6hQ7K3UP/cxOybB&#10;7GzIrkn67TuHQm8zvDfv/Wa9HV2jeupC7dnAYp6AIi68rbk0cDl/vGagQkS22HgmAz8UYLuZvKwx&#10;t37gb+pPsVQSwiFHA1WMba51KCpyGOa+JRbt7juHUdau1LbDQcJdo9+S5F07rFkaKmzpUFHxOD2d&#10;gSb9oj0ur7dj2g9pzS4r/bMwZjYddytQkcb4b/67/rSCv8wEV76REf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TP9MMAAADdAAAADwAAAAAAAAAAAAAAAACYAgAAZHJzL2Rv&#10;d25yZXYueG1sUEsFBgAAAAAEAAQA9QAAAIgDAAAAAA==&#10;" path="m5,6l6,186,,189,,,5,6e" fillcolor="#a1a100" stroked="f">
                    <v:path arrowok="t" o:connecttype="custom" o:connectlocs="3,2;4,66;0,67;0,0;3,2;3,2" o:connectangles="0,0,0,0,0,0"/>
                  </v:shape>
                  <v:shape id="Freeform 737" o:spid="_x0000_s1646" style="position:absolute;left:5583;top:1988;width:4;height:77;visibility:visible;mso-wrap-style:square;v-text-anchor:middle" coordsize="5,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lNz8MA&#10;AADdAAAADwAAAGRycy9kb3ducmV2LnhtbERP3WrCMBS+F/YO4Qy8EU03UbpqlG0gKCKi2wOcNce2&#10;2Jx0SdT69kYQvDsf3++ZzltTizM5X1lW8DZIQBDnVldcKPj9WfRTED4ga6wtk4IreZjPXjpTzLS9&#10;8I7O+1CIGMI+QwVlCE0mpc9LMugHtiGO3ME6gyFCV0jt8BLDTS3fk2QsDVYcG0ps6Luk/Lg/GQXc&#10;c2v6Gq5S85dW2+vmv7fdHE5KdV/bzwmIQG14ih/upY7zR+kH3L+JJ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lNz8MAAADdAAAADwAAAAAAAAAAAAAAAACYAgAAZHJzL2Rv&#10;d25yZXYueG1sUEsFBgAAAAAEAAQA9QAAAIgDAAAAAA==&#10;" path="m,124r4,4l3,,,,,124e" fillcolor="#ff8100" stroked="f">
                    <v:path arrowok="t" o:connecttype="custom" o:connectlocs="0,44;2,45;2,0;0,0;0,44;0,44" o:connectangles="0,0,0,0,0,0"/>
                  </v:shape>
                  <v:shape id="Freeform 738" o:spid="_x0000_s1647" style="position:absolute;left:5583;top:1977;width:4;height:11;visibility:visible;mso-wrap-style:square;v-text-anchor:middle" coordsize="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aHAcgA&#10;AADdAAAADwAAAGRycy9kb3ducmV2LnhtbESPT0vDQBDF70K/wzJCb3aTUsXGbotICx5EtH+E3sbs&#10;NAnNzobstlm/vXMQvM3w3rz3m8UquVZdqQ+NZwP5JANFXHrbcGVgv9vcPYIKEdli65kM/FCA1XJ0&#10;s8DC+oE/6bqNlZIQDgUaqGPsCq1DWZPDMPEdsWgn3zuMsvaVtj0OEu5aPc2yB+2wYWmosaOXmsrz&#10;9uIMvH2l0yXv1rP0/jH73mfDMT8cjsaMb9PzE6hIKf6b/65freDfz4VfvpER9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ZocByAAAAN0AAAAPAAAAAAAAAAAAAAAAAJgCAABk&#10;cnMvZG93bnJldi54bWxQSwUGAAAAAAQABAD1AAAAjQMAAAAA&#10;" path="m,18r3,l3,,,,,18e" fillcolor="#a16252" stroked="f">
                    <v:path arrowok="t" o:connecttype="custom" o:connectlocs="0,6;3,6;3,0;0,0;0,6;0,6" o:connectangles="0,0,0,0,0,0"/>
                  </v:shape>
                  <v:shape id="Freeform 739" o:spid="_x0000_s1648" style="position:absolute;left:5391;top:2065;width:29;height:5;visibility:visible;mso-wrap-style:square;v-text-anchor:middle" coordsize="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z0MQA&#10;AADdAAAADwAAAGRycy9kb3ducmV2LnhtbERPS2vCQBC+C/0PyxS8mY2VShNdpVUKPRTBB3ods9Mk&#10;NDub7q4m/fddQehtPr7nzJe9acSVnK8tKxgnKQjiwuqaSwWH/fvoBYQPyBoby6TglzwsFw+DOeba&#10;dryl6y6UIoawz1FBFUKbS+mLigz6xLbEkfuyzmCI0JVSO+xiuGnkU5pOpcGaY0OFLa0qKr53F6Og&#10;O+nV8WedfdJb1pz3bpN2EzooNXzsX2cgAvXhX3x3f+g4/zkbw+2beIJ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pc9DEAAAA3QAAAA8AAAAAAAAAAAAAAAAAmAIAAGRycy9k&#10;b3ducmV2LnhtbFBLBQYAAAAABAAEAPUAAACJAwAAAAA=&#10;" path="m,2l7,8,25,6,30,,25,,23,2,9,4,5,1,,2e" fillcolor="#522210" stroked="f">
                    <v:path arrowok="t" o:connecttype="custom" o:connectlocs="0,1;7,2;22,2;26,0;22,0;21,1;7,1;5,1;0,1;0,1" o:connectangles="0,0,0,0,0,0,0,0,0,0"/>
                  </v:shape>
                  <v:shape id="Freeform 740" o:spid="_x0000_s1649" style="position:absolute;left:5391;top:2065;width:29;height:4;visibility:visible;mso-wrap-style:square;v-text-anchor:middle" coordsize="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3mIsMA&#10;AADdAAAADwAAAGRycy9kb3ducmV2LnhtbERPTWvCQBC9C/0PyxR6MxstlTS6ighiQC9Vex+z0yQ0&#10;OxuzG0399a5Q8DaP9zmzRW9qcaHWVZYVjKIYBHFudcWFguNhPUxAOI+ssbZMCv7IwWL+Mphhqu2V&#10;v+iy94UIIexSVFB636RSurwkgy6yDXHgfmxr0AfYFlK3eA3hppbjOJ5IgxWHhhIbWpWU/+47o2C7&#10;HSXYneXp9l5/n3e9zIrNxCr19tovpyA89f4p/ndnOsz/+BzD45tw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3mIsMAAADdAAAADwAAAAAAAAAAAAAAAACYAgAAZHJzL2Rv&#10;d25yZXYueG1sUEsFBgAAAAAEAAQA9QAAAIgDAAAAAA==&#10;" path="m,1l8,6,26,4,31,,26,,24,1,10,2,5,,,1e" fillcolor="silver" stroked="f">
                    <v:path arrowok="t" o:connecttype="custom" o:connectlocs="0,1;6,2;22,1;25,0;22,0;20,1;8,1;5,0;0,1;0,1" o:connectangles="0,0,0,0,0,0,0,0,0,0"/>
                  </v:shape>
                  <v:shape id="Freeform 741" o:spid="_x0000_s1650" style="position:absolute;left:5219;top:2062;width:369;height:20;visibility:visible;mso-wrap-style:square;v-text-anchor:middle" coordsize="38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X078IA&#10;AADdAAAADwAAAGRycy9kb3ducmV2LnhtbERPTUvDQBC9C/6HZQq92U2rERu7LVUQvHhI6sXbkJ1m&#10;g9nZJTtt03/vCoK3ebzP2ewmP6gzjakPbGC5KEARt8H23Bn4PLzdPYFKgmxxCEwGrpRgt7292WBl&#10;w4VrOjfSqRzCqUIDTiRWWqfWkce0CJE4c8cwepQMx07bES853A96VRSP2mPPucFhpFdH7Xdz8gaa&#10;BydUD6tT+1GXZS349RL30Zj5bNo/gxKa5F/85363eX65voffb/IJe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pfTvwgAAAN0AAAAPAAAAAAAAAAAAAAAAAJgCAABkcnMvZG93&#10;bnJldi54bWxQSwUGAAAAAAQABAD1AAAAhwMAAAAA&#10;" path="m4,31l380,r4,4l,34,4,31e" fillcolor="#412000" stroked="f">
                    <v:path arrowok="t" o:connecttype="custom" o:connectlocs="4,10;349,0;353,1;0,11;4,10;4,10" o:connectangles="0,0,0,0,0,0"/>
                  </v:shape>
                  <v:oval id="Oval 742" o:spid="_x0000_s1651" style="position:absolute;left:4901;top:1885;width:207;height: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EaxMMA&#10;AADdAAAADwAAAGRycy9kb3ducmV2LnhtbERP3WrCMBS+H/gO4Qi703QyZVajiCBzUBzrfIBjc2zK&#10;mpOSZLV7ezMY7O58fL9nvR1sK3ryoXGs4GmagSCunG64VnD+PExeQISIrLF1TAp+KMB2M3pYY67d&#10;jT+oL2MtUgiHHBWYGLtcylAZshimriNO3NV5izFBX0vt8ZbCbStnWbaQFhtODQY72huqvspvq6Dw&#10;75e3cNp5fK2KYK7F/tQfS6Uex8NuBSLSEP/Ff+6jTvPny2f4/Sad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6EaxMMAAADdAAAADwAAAAAAAAAAAAAAAACYAgAAZHJzL2Rv&#10;d25yZXYueG1sUEsFBgAAAAAEAAQA9QAAAIgDAAAAAA==&#10;" fillcolor="#522210" stroked="f">
                    <v:textbox inset="0,0,0,0"/>
                  </v:oval>
                  <v:oval id="Oval 743" o:spid="_x0000_s1652" style="position:absolute;left:4907;top:1887;width:207;height:1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zpsQA&#10;AADdAAAADwAAAGRycy9kb3ducmV2LnhtbERPTWvCQBC9C/0PyxS86cZiikZXKWmEXipoK+1xyI5J&#10;MDubZleT+uu7QsHbPN7nLNe9qcWFWldZVjAZRyCIc6srLhR8fmxGMxDOI2usLZOCX3KwXj0Mlpho&#10;2/GOLntfiBDCLkEFpfdNIqXLSzLoxrYhDtzRtgZ9gG0hdYtdCDe1fIqiZ2mw4tBQYkNpSflpfzYK&#10;Xk2hp6n8vmZVfN1mP+a9O3xppYaP/csChKfe38X/7jcd5sfzGG7fh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gs6bEAAAA3QAAAA8AAAAAAAAAAAAAAAAAmAIAAGRycy9k&#10;b3ducmV2LnhtbFBLBQYAAAAABAAEAPUAAACJAwAAAAA=&#10;" fillcolor="#ffc281" stroked="f">
                    <v:textbox inset="0,0,0,0"/>
                  </v:oval>
                  <v:oval id="Oval 744" o:spid="_x0000_s1653" style="position:absolute;left:4925;top:1899;width:176;height: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i0ycIA&#10;AADdAAAADwAAAGRycy9kb3ducmV2LnhtbERPzYrCMBC+C/sOYYS9yJq6oGyrUWRBWC+K1QcYm7Et&#10;NpOSRG3ffiMI3ubj+53FqjONuJPztWUFk3ECgriwuuZSwem4+foB4QOyxsYyKejJw2r5MVhgpu2D&#10;D3TPQyliCPsMFVQhtJmUvqjIoB/bljhyF+sMhghdKbXDRww3jfxOkpk0WHNsqLCl34qKa34zCkZp&#10;kpbFfrvb9eftumvY9ZPTWanPYbeegwjUhbf45f7Tcf40ncHzm3i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aLTJwgAAAN0AAAAPAAAAAAAAAAAAAAAAAJgCAABkcnMvZG93&#10;bnJldi54bWxQSwUGAAAAAAQABAD1AAAAhwMAAAAA&#10;" fillcolor="#a16252" stroked="f">
                    <v:textbox inset="0,0,0,0"/>
                  </v:oval>
                  <v:oval id="Oval 745" o:spid="_x0000_s1654" style="position:absolute;left:4919;top:1899;width:175;height: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fPysQA&#10;AADdAAAADwAAAGRycy9kb3ducmV2LnhtbERPTWvCQBC9C/6HZYRepG4qqG2ajUhtwZuatgdv0+yY&#10;BLOzYXer8d93C4K3ebzPyZa9acWZnG8sK3iaJCCIS6sbrhR8fX48PoPwAVlja5kUXMnDMh8OMky1&#10;vfCezkWoRAxhn6KCOoQuldKXNRn0E9sRR+5oncEQoaukdniJ4aaV0ySZS4MNx4YaO3qrqTwVv0bB&#10;936sDwfz4+R61e3ktdy+V+1WqYdRv3oFEagPd/HNvdFx/uxlAf/fxB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Xz8rEAAAA3QAAAA8AAAAAAAAAAAAAAAAAmAIAAGRycy9k&#10;b3ducmV2LnhtbFBLBQYAAAAABAAEAPUAAACJAwAAAAA=&#10;" fillcolor="#824200" stroked="f">
                    <v:textbox inset="0,0,0,0"/>
                  </v:oval>
                  <v:shape id="Freeform 746" o:spid="_x0000_s1655" style="position:absolute;left:4918;top:1896;width:179;height:68;visibility:visible;mso-wrap-style:square;v-text-anchor:middle" coordsize="186,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k78gA&#10;AADdAAAADwAAAGRycy9kb3ducmV2LnhtbESPS2/CQAyE75X6H1au1EsFG6q2gsCCqj4kLj2QcuFm&#10;ZU0eZL1Rdpuk/Hp8QOJma8Yzn1eb0TWqpy5Ung3Mpgko4tzbigsD+9/vyRxUiMgWG89k4J8CbNb3&#10;dytMrR94R30WCyUhHFI0UMbYplqHvCSHYepbYtGOvnMYZe0KbTscJNw1+jlJ3rTDiqWhxJY+SspP&#10;2Z8z8DJ81bu8Xjz9HD4Ps3qf9cU5Ho15fBjfl6AijfFmvl5vreC/LgRXvpER9P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VmTvyAAAAN0AAAAPAAAAAAAAAAAAAAAAAJgCAABk&#10;cnMvZG93bnJldi54bWxQSwUGAAAAAAQABAD1AAAAjQMAAAAA&#10;" path="m1,98l,91,,86,,84r,2l,90r,4l,98r,5l,107r,4l,112r,-2l,106,1,97,2,76,8,55,16,39,28,24,42,14,58,6,75,2,92,r17,2l126,6r15,8l156,24r11,15l176,55r6,21l185,97e" filled="f" fillcolor="#810000" strokecolor="#a16252" strokeweight="2.5pt">
                    <v:path arrowok="t" o:connecttype="custom" o:connectlocs="1,36;0,33;0,31;0,31;0,31;0,31;0,32;0,34;0,36;0,37;0,39;0,40;0,40;0,40;0,40;0,39;1,35;2,28;8,20;14,14;26,8;38,5;54,2;69,1;86,0;101,1;116,2;131,5;144,8;155,14;163,20;168,28;171,35" o:connectangles="0,0,0,0,0,0,0,0,0,0,0,0,0,0,0,0,0,0,0,0,0,0,0,0,0,0,0,0,0,0,0,0,0"/>
                  </v:shape>
                  <v:shape id="Freeform 747" o:spid="_x0000_s1656" style="position:absolute;left:4872;top:1957;width:266;height:112;visibility:visible;mso-wrap-style:square;v-text-anchor:middle" coordsize="277,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egXcMA&#10;AADdAAAADwAAAGRycy9kb3ducmV2LnhtbERPS4vCMBC+C/sfwgh701RBsV2juOKiXsRHwevQzLbF&#10;ZlKabO3+eyMI3ubje8582ZlKtNS40rKC0TACQZxZXXKuIL38DGYgnEfWWFkmBf/kYLn46M0x0fbO&#10;J2rPPhchhF2CCgrv60RKlxVk0A1tTRy4X9sY9AE2udQN3kO4qeQ4iqbSYMmhocCa1gVlt/OfUbBN&#10;fbWZfO+Pt2t62B6vabmy7Vqpz363+gLhqfNv8cu902H+JI7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egXcMAAADdAAAADwAAAAAAAAAAAAAAAACYAgAAZHJzL2Rv&#10;d25yZXYueG1sUEsFBgAAAAAEAAQA9QAAAIgDAAAAAA==&#10;" path="m,2l276,r,15l259,15r,146l276,161r,16l2,187r,-15l17,172,16,19,1,19,,2e" fillcolor="#412000" stroked="f">
                    <v:path arrowok="t" o:connecttype="custom" o:connectlocs="0,1;254,0;254,5;239,5;239,57;254,57;254,63;2,66;2,61;15,61;14,7;1,7;0,1;0,1" o:connectangles="0,0,0,0,0,0,0,0,0,0,0,0,0,0"/>
                  </v:shape>
                  <v:shape id="Freeform 748" o:spid="_x0000_s1657" style="position:absolute;left:4877;top:1954;width:267;height:112;visibility:visible;mso-wrap-style:square;v-text-anchor:middle" coordsize="276,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7ricUA&#10;AADdAAAADwAAAGRycy9kb3ducmV2LnhtbESPQWvCQBCF74X+h2UEL6VuFBVJXaUIhR6KYPTQ45Cd&#10;JsHsTJrdavz3nYPgbYb35r1v1tshtOZCfWyEHUwnGRjiUnzDlYPT8eN1BSYmZI+tMDm4UYTt5vlp&#10;jbmXKx/oUqTKaAjHHB3UKXW5tbGsKWCcSEes2o/0AZOufWV9j1cND62dZdnSBmxYG2rsaFdTeS7+&#10;goNVJ9FOZfe9wP1vMate5vJ1FOfGo+H9DUyiIT3M9+tPr/jLTPn1Gx3B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uuJxQAAAN0AAAAPAAAAAAAAAAAAAAAAAJgCAABkcnMv&#10;ZG93bnJldi54bWxQSwUGAAAAAAQABAD1AAAAigMAAAAA&#10;" path="m,3l274,r,15l260,15r,148l275,163r,14l1,187r,-14l16,173,16,20,,20,,3e" fillcolor="#ffc281" stroked="f">
                    <v:path arrowok="t" o:connecttype="custom" o:connectlocs="0,1;256,0;256,5;244,5;244,58;257,58;257,63;1,66;1,61;15,61;15,7;0,7;0,1;0,1" o:connectangles="0,0,0,0,0,0,0,0,0,0,0,0,0,0"/>
                  </v:shape>
                  <v:shape id="Freeform 749" o:spid="_x0000_s1658" style="position:absolute;left:4928;top:1966;width:80;height:87;visibility:visible;mso-wrap-style:square;v-text-anchor:middle" coordsize="8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PNsEA&#10;AADdAAAADwAAAGRycy9kb3ducmV2LnhtbERPzWoCMRC+F/oOYYTeusl6EFmNYoVSD/VQ9QGGzTRJ&#10;u5ksm9Tdvn0jFLzNx/c76+0UOnGlIfnIGupKgSBuo/FsNVzOr89LECkjG+wik4ZfSrDdPD6ssTFx&#10;5A+6nrIVJYRTgxpczn0jZWodBUxV7IkL9xmHgLnAwUoz4FjCQyfnSi1kQM+lwWFPe0ft9+knaHiR&#10;Dq1v1fHta0fSvvuax2Wn9dNs2q1AZJryXfzvPpgyf6FquH1TTp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XzzbBAAAA3QAAAA8AAAAAAAAAAAAAAAAAmAIAAGRycy9kb3du&#10;cmV2LnhtbFBLBQYAAAAABAAEAPUAAACGAwAAAAA=&#10;" path="m,1l81,r1,145l1,146,,1e" fillcolor="#522210" stroked="f">
                    <v:path arrowok="t" o:connecttype="custom" o:connectlocs="0,1;75,0;76,51;1,51;0,1;0,1" o:connectangles="0,0,0,0,0,0"/>
                  </v:shape>
                  <v:shape id="Freeform 750" o:spid="_x0000_s1659" style="position:absolute;left:4924;top:1972;width:75;height:80;visibility:visible;mso-wrap-style:square;v-text-anchor:middle" coordsize="79,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VGX8YA&#10;AADdAAAADwAAAGRycy9kb3ducmV2LnhtbERP22rCQBB9F/oPyxR8Ed00gtXUVVpti0pAjH7AkJ0m&#10;odnZkN1q6te7QqFvczjXmS87U4szta6yrOBpFIEgzq2uuFBwOn4MpyCcR9ZYWyYFv+RguXjozTHR&#10;9sIHOme+ECGEXYIKSu+bREqXl2TQjWxDHLgv2xr0AbaF1C1eQripZRxFE2mw4tBQYkOrkvLv7Mco&#10;2HXjz/1+57dvs/VzVsfr9H1wTZXqP3avLyA8df5f/Ofe6DB/EsVw/yac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VGX8YAAADdAAAADwAAAAAAAAAAAAAAAACYAgAAZHJz&#10;L2Rvd25yZXYueG1sUEsFBgAAAAAEAAQA9QAAAIsDAAAAAA==&#10;" path="m,l78,r,132l1,133,,e" fillcolor="#b1b1d2" stroked="f">
                    <v:path arrowok="t" o:connecttype="custom" o:connectlocs="0,0;70,0;70,47;1,47;0,0;0,0" o:connectangles="0,0,0,0,0,0"/>
                  </v:shape>
                  <v:shape id="Freeform 751" o:spid="_x0000_s1660" style="position:absolute;left:5020;top:1966;width:80;height:87;visibility:visible;mso-wrap-style:square;v-text-anchor:middle" coordsize="83,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rfMQA&#10;AADdAAAADwAAAGRycy9kb3ducmV2LnhtbERP32vCMBB+H/g/hBP2NlMV3KymogNhb6IOtsejOZva&#10;5lKarGb+9ctgsLf7+H7eehNtKwbqfe1YwXSSgSAuna65UvB+3j+9gPABWWPrmBR8k4dNMXpYY67d&#10;jY80nEIlUgj7HBWYELpcSl8asugnriNO3MX1FkOCfSV1j7cUbls5y7KFtFhzajDY0auhsjl9WQXX&#10;qVl+6mb3PBw/DvP7/bCL+yEq9TiO2xWIQDH8i//cbzrNX2Rz+P0mnS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Ca3zEAAAA3QAAAA8AAAAAAAAAAAAAAAAAmAIAAGRycy9k&#10;b3ducmV2LnhtbFBLBQYAAAAABAAEAPUAAACJAwAAAAA=&#10;" path="m,2l82,r,144l1,147,,2e" fillcolor="#522210" stroked="f">
                    <v:path arrowok="t" o:connecttype="custom" o:connectlocs="0,1;76,0;76,50;1,51;0,1;0,1" o:connectangles="0,0,0,0,0,0"/>
                  </v:shape>
                  <v:shape id="Freeform 752" o:spid="_x0000_s1661" style="position:absolute;left:5015;top:1969;width:76;height:83;visibility:visible;mso-wrap-style:square;v-text-anchor:middle" coordsize="78,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2BcUA&#10;AADdAAAADwAAAGRycy9kb3ducmV2LnhtbERPTWvCQBC9C/6HZQq96aZFRKOrFLGl7aFoWgu9Ddlp&#10;Es3Optmpxn/fLQje5vE+Z77sXK2O1IbKs4G7YQKKOPe24sLAx/vjYAIqCLLF2jMZOFOA5aLfm2Nq&#10;/Ym3dMykUDGEQ4oGSpEm1TrkJTkMQ98QR+7btw4lwrbQtsVTDHe1vk+SsXZYcWwosaFVSfkh+3UG&#10;Xj7XMt1v3n7q8+5r9Jodgn2S3Jjbm+5hBkqok6v44n62cf44GcH/N/E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YFxQAAAN0AAAAPAAAAAAAAAAAAAAAAAJgCAABkcnMv&#10;ZG93bnJldi54bWxQSwUGAAAAAAQABAD1AAAAigMAAAAA&#10;" path="m,2l77,r,135l,136,,2e" fillcolor="#b1b1d2" stroked="f">
                    <v:path arrowok="t" o:connecttype="custom" o:connectlocs="0,1;73,0;73,50;0,50;0,1;0,1" o:connectangles="0,0,0,0,0,0"/>
                  </v:shape>
                  <v:shape id="Freeform 753" o:spid="_x0000_s1662" style="position:absolute;left:4890;top:1964;width:244;height:92;visibility:visible;mso-wrap-style:square;v-text-anchor:middle" coordsize="254,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U58UA&#10;AADdAAAADwAAAGRycy9kb3ducmV2LnhtbERPTWvCQBC9C/6HZYTe6qaCElJXaQUlhx40baHHaXaa&#10;TZudDdk1Rn+9KxS8zeN9znI92Eb01PnasYKnaQKCuHS65krBx/v2MQXhA7LGxjEpOJOH9Wo8WmKm&#10;3YkP1BehEjGEfYYKTAhtJqUvDVn0U9cSR+7HdRZDhF0ldYenGG4bOUuShbRYc2ww2NLGUPlXHK2C&#10;3235uuP5d35Jj+nmszdfxf4tV+phMrw8gwg0hLv4353rOH+RzOH2TTxB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ptTnxQAAAN0AAAAPAAAAAAAAAAAAAAAAAJgCAABkcnMv&#10;ZG93bnJldi54bWxQSwUGAAAAAAQABAD1AAAAigMAAAAA&#10;" path="m,3r38,l38,150r83,-1l120,r16,l137,149r78,-3l215,r37,l253,149,,154,,3e" fillcolor="#824200" stroked="f">
                    <v:path arrowok="t" o:connecttype="custom" o:connectlocs="0,1;36,1;36,53;111,52;110,0;126,0;127,52;199,52;199,0;232,0;233,52;0,54;0,1;0,1" o:connectangles="0,0,0,0,0,0,0,0,0,0,0,0,0,0"/>
                  </v:shape>
                  <v:shape id="Freeform 754" o:spid="_x0000_s1663" style="position:absolute;left:4892;top:1963;width:245;height:93;visibility:visible;mso-wrap-style:square;v-text-anchor:middle" coordsize="254,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Bh8MA&#10;AADdAAAADwAAAGRycy9kb3ducmV2LnhtbERP22oCMRB9L/QfwhT6VrNVushqlFIoioLUVfB12Ix7&#10;cTNZknRd/74RCr7N4VxnvhxMK3pyvras4H2UgCAurK65VHA8fL9NQfiArLG1TApu5GG5eH6aY6bt&#10;lffU56EUMYR9hgqqELpMSl9UZNCPbEccubN1BkOErpTa4TWGm1aOkySVBmuODRV29FVRccl/jQI3&#10;bU45YrOx26b/2G2Pk5/JeqXU68vwOQMRaAgP8b97reP8NEnh/k08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rBh8MAAADdAAAADwAAAAAAAAAAAAAAAACYAgAAZHJzL2Rv&#10;d25yZXYueG1sUEsFBgAAAAAEAAQA9QAAAIgDAAAAAA==&#10;" path="m,4r36,l38,152r81,-1l118,1r18,l136,148r76,l212,r40,l253,151,,155,,4e" fillcolor="#a16252" stroked="f">
                    <v:path arrowok="t" o:connecttype="custom" o:connectlocs="0,1;34,1;36,54;111,54;110,1;126,1;126,52;197,52;197,0;234,0;235,54;0,55;0,1;0,1" o:connectangles="0,0,0,0,0,0,0,0,0,0,0,0,0,0"/>
                  </v:shape>
                  <v:shape id="Freeform 755" o:spid="_x0000_s1664" style="position:absolute;left:5611;top:2010;width:246;height:66;visibility:visible;mso-wrap-style:square;v-text-anchor:middle" coordsize="254,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nnpcYA&#10;AADdAAAADwAAAGRycy9kb3ducmV2LnhtbESPQWvCQBCF7wX/wzKCl6KbCqYaXaUqQg+9aAXxNmTH&#10;JJidDburif/eLRS8zfDe++bNYtWZWtzJ+cqygo9RAoI4t7riQsHxdzecgvABWWNtmRQ8yMNq2Xtb&#10;YKZty3u6H0IhIoR9hgrKEJpMSp+XZNCPbEMctYt1BkNcXSG1wzbCTS3HSZJKgxXHCyU2tCkpvx5u&#10;JlLc+222mfh1iqfT+bLdT9vZ9UepQb/7moMI1IWX+T/9rWP9NPmEv2/iCHL5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nnpcYAAADdAAAADwAAAAAAAAAAAAAAAACYAgAAZHJz&#10;L2Rvd25yZXYueG1sUEsFBgAAAAAEAAQA9QAAAIsDAAAAAA==&#10;" path="m5,6l18,3,28,,40,4,51,7r10,6l71,8r10,5l91,14r6,7l98,29r2,3l108,29r6,-4l120,25r11,4l140,34r,7l142,42r5,-4l151,38r11,l169,42r7,3l181,53r2,-10l185,38r4,-3l198,37r1,-2l207,34r8,4l220,43r5,4l231,55r14,10l251,77r2,11l253,96r-3,8l241,111r-18,-3l205,107r-20,l161,109r-24,-2l111,106,94,104r-25,2l54,107r-22,1l20,106r-9,-4l4,99,8,88r4,-9l11,66,9,60,4,48,2,36,,22,5,6e" fillcolor="lime" stroked="f">
                    <v:path arrowok="t" o:connecttype="custom" o:connectlocs="5,2;16,1;26,0;38,1;47,2;57,5;67,3;76,5;85,5;91,7;92,10;94,11;102,10;107,9;112,9;123,10;132,12;132,14;134,15;138,13;141,13;152,13;159,15;165,16;169,18;171,15;173,13;177,12;186,13;187,12;194,12;201,13;206,15;211,17;217,19;230,22;235,27;237,31;237,34;234,36;226,38;209,38;193,37;173,37;151,38;129,37;105,37;88,36;65,37;50,37;30,38;18,37;11,35;4,34;8,31;12,28;11,23;9,21;4,17;2,12;0,8;5,2;5,2" o:connectangles="0,0,0,0,0,0,0,0,0,0,0,0,0,0,0,0,0,0,0,0,0,0,0,0,0,0,0,0,0,0,0,0,0,0,0,0,0,0,0,0,0,0,0,0,0,0,0,0,0,0,0,0,0,0,0,0,0,0,0,0,0,0,0"/>
                  </v:shape>
                  <v:shape id="Freeform 756" o:spid="_x0000_s1665" style="position:absolute;left:5605;top:2012;width:245;height:66;visibility:visible;mso-wrap-style:square;v-text-anchor:middle" coordsize="254,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AW68cA&#10;AADdAAAADwAAAGRycy9kb3ducmV2LnhtbESPQWvCQBCF7wX/wzJCb3VjoSLRVYq0ULAg2hbqbcyO&#10;SWp2Nt3daPz3zqHQ2wzvzXvfzJe9a9SZQqw9GxiPMlDEhbc1lwY+P14fpqBiQrbYeCYDV4qwXAzu&#10;5phbf+EtnXepVBLCMUcDVUptrnUsKnIYR74lFu3og8Mkayi1DXiRcNfoxyybaIc1S0OFLa0qKk67&#10;zhl46l/WX9tNXNvue/X7/tMdij0FY+6H/fMMVKI+/Zv/rt+s4E8ywZVvZAS9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gFuvHAAAA3QAAAA8AAAAAAAAAAAAAAAAAmAIAAGRy&#10;cy9kb3ducmV2LnhtbFBLBQYAAAAABAAEAPUAAACMAwAAAAA=&#10;" path="m6,5l16,,28,,38,2,50,4r8,6l69,9r11,1l90,13r7,5l97,27r1,4l107,27r7,-2l119,24r10,2l138,31r2,8l141,41r4,-4l152,37r9,l167,39r7,4l179,50r2,-7l183,37r7,-3l196,37r4,-3l205,33r9,4l218,41r6,6l229,53r14,12l250,77r3,10l253,94r-3,9l240,110r-18,-3l204,104r-21,2l159,107r-24,-1l109,103r-17,l68,103r-16,2l30,107,18,105r-7,-3l4,98,6,87r5,-8l11,66,7,60,4,47,,36,,22,6,5e" fillcolor="#82823f" stroked="f">
                    <v:path arrowok="t" o:connecttype="custom" o:connectlocs="6,2;14,0;26,0;36,1;46,1;54,4;65,3;74,4;84,5;91,7;91,10;92,11;99,10;106,9;111,8;120,9;128,11;130,14;131,14;135,13;142,13;150,13;155,14;162,15;167,18;169,15;171,13;177,12;182,13;186,12;191,12;199,13;203,14;208,17;213,19;226,23;232,27;235,31;235,33;232,36;223,39;206,38;190,37;171,37;148,38;125,37;101,36;86,36;64,36;48,37;28,38;16,37;11,36;4,34;6,31;11,28;11,23;7,21;4,17;0,12;0,8;6,2;6,2" o:connectangles="0,0,0,0,0,0,0,0,0,0,0,0,0,0,0,0,0,0,0,0,0,0,0,0,0,0,0,0,0,0,0,0,0,0,0,0,0,0,0,0,0,0,0,0,0,0,0,0,0,0,0,0,0,0,0,0,0,0,0,0,0,0,0"/>
                  </v:shape>
                  <v:shape id="Freeform 757" o:spid="_x0000_s1666" style="position:absolute;left:5703;top:2030;width:131;height:54;visibility:visible;mso-wrap-style:square;v-text-anchor:middle" coordsize="13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u2SMcA&#10;AADdAAAADwAAAGRycy9kb3ducmV2LnhtbESPQWvCQBCF7wX/wzJCL6Vu2oPU6CZoRShYD8YePA7Z&#10;aRK6Oxuy2yT6692C0NsM78373qzy0RrRU+cbxwpeZgkI4tLphisFX6fd8xsIH5A1Gsek4EIe8mzy&#10;sMJUu4GP1BehEjGEfYoK6hDaVEpf1mTRz1xLHLVv11kMce0qqTscYrg18jVJ5tJiw5FQY0vvNZU/&#10;xa+NkMPuvA3uYvrrZrCN/Nw+mf1VqcfpuF6CCDSGf/P9+kPH+vNkAX/fxBFk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7tkjHAAAA3QAAAA8AAAAAAAAAAAAAAAAAmAIAAGRy&#10;cy9kb3ducmV2LnhtbFBLBQYAAAAABAAEAPUAAACMAwAAAAA=&#10;" path="m4,5l9,1,14,r7,1l26,4r6,4l37,7r7,1l49,11r4,6l53,23r1,4l57,23r4,-3l65,20r4,3l75,27r,5l77,34r1,-4l82,30r5,l91,34r3,1l98,41r,-6l99,30r3,-3l105,30r3,-2l111,27r3,3l118,35r3,3l123,43r7,9l135,62r,8l135,76r-1,6l129,88r-9,-2l109,84r-9,l86,87,74,84,60,83,51,81,37,83r-8,1l17,86r-6,l7,82,3,77,5,70,7,63,7,53,5,48,3,39,,29,,20,4,5e" fillcolor="#424200" stroked="f">
                    <v:path arrowok="t" o:connecttype="custom" o:connectlocs="4,2;9,1;13,0;19,1;24,1;30,3;35,2;40,3;45,4;49,6;49,8;50,10;53,8;57,7;61,7;64,8;69,10;69,12;71,13;72,11;76,11;81,11;85,13;88,13;91,15;91,13;92,11;94,10;97,11;100,10;103,10;106,11;110,13;113,14;114,16;120,19;125,23;125,25;125,28;124,30;119,32;112,32;101,31;92,31;80,32;68,31;56,30;47,30;35,30;27,31;15,32;11,32;7,30;3,29;5,25;7,23;7,19;5,18;3,15;0,11;0,7;4,2;4,2" o:connectangles="0,0,0,0,0,0,0,0,0,0,0,0,0,0,0,0,0,0,0,0,0,0,0,0,0,0,0,0,0,0,0,0,0,0,0,0,0,0,0,0,0,0,0,0,0,0,0,0,0,0,0,0,0,0,0,0,0,0,0,0,0,0,0"/>
                  </v:shape>
                  <v:shape id="Freeform 758" o:spid="_x0000_s1667" style="position:absolute;left:5627;top:2029;width:129;height:53;visibility:visible;mso-wrap-style:square;v-text-anchor:middle" coordsize="13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GscYA&#10;AADdAAAADwAAAGRycy9kb3ducmV2LnhtbESP3WrDMAyF7wd7B6PC7lanG5SS1i2lMMgYK/TnAUSs&#10;Jk5iOcRum+3pp4tB7yTO0TmfVpvRd+pGQ3SBDcymGSjiMljHlYHz6eN1ASomZItdYDLwQxE26+en&#10;FeY23PlAt2OqlIRwzNFAnVKfax3LmjzGaeiJRbuEwWOSdai0HfAu4b7Tb1k21x4dS0ONPe1qKtvj&#10;1Rv4Tu27a/bXtt3vyq/fRVO4z6Yw5mUybpegEo3pYf6/Lqzgz2fCL9/IC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ZGscYAAADdAAAADwAAAAAAAAAAAAAAAACYAgAAZHJz&#10;L2Rvd25yZXYueG1sUEsFBgAAAAAEAAQA9QAAAIsDAAAAAA==&#10;" path="m130,3l125,r-6,l113,2r-6,1l102,9,97,7,90,9r-5,2l82,15r,7l82,25,76,22r-3,l70,19r-6,3l60,25r,7l58,34,56,31,53,30r-6,1l44,32r-4,4l37,41,36,36r,-5l33,27r-5,3l28,27r-3,l20,30r-4,4l13,38r-2,6l5,51,,62r,8l,76r1,7l6,88r9,-3l25,84r11,l50,85,62,84,75,83r9,l97,83r9,l118,83r5,l128,79r4,-2l130,68r-2,-7l128,51r2,-5l132,37r1,-10l133,17,130,3e" fillcolor="lime" stroked="f">
                    <v:path arrowok="t" o:connecttype="custom" o:connectlocs="120,1;116,0;111,0;105,1;99,1;94,3;90,2;84,3;79,4;76,5;76,8;76,9;70,8;67,8;65,7;60,8;56,9;56,11;54,12;52,11;49,11;43,11;40,11;38,13;35,14;34,13;34,11;31,10;26,11;26,10;23,10;18,11;14,12;13,14;11,15;5,18;0,22;0,25;0,27;1,29;6,31;13,30;23,30;34,30;46,30;58,30;69,29;78,29;90,29;98,29;110,29;114,29;118,28;122,27;120,24;118,21;118,18;120,16;122,13;123,10;123,6;120,1;120,1" o:connectangles="0,0,0,0,0,0,0,0,0,0,0,0,0,0,0,0,0,0,0,0,0,0,0,0,0,0,0,0,0,0,0,0,0,0,0,0,0,0,0,0,0,0,0,0,0,0,0,0,0,0,0,0,0,0,0,0,0,0,0,0,0,0,0"/>
                  </v:shape>
                  <v:shape id="Freeform 759" o:spid="_x0000_s1668" style="position:absolute;left:4356;top:2050;width:68;height:26;visibility:visible;mso-wrap-style:square;v-text-anchor:middle" coordsize="7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wCBMMA&#10;AADdAAAADwAAAGRycy9kb3ducmV2LnhtbERPbUvDMBD+Lvgfwgn7IlvaUYZ2y8YQHANBcPoDjuaW&#10;lDWX2pxb5683guC3e3heb7UZQ6fONKQ2soFyVoAibqJt2Rn4eH+ePoBKgmyxi0wGrpRgs769WWFt&#10;44Xf6HwQp3IIpxoNeJG+1jo1ngKmWeyJM3eMQ0DJcHDaDnjJ4aHT86JY6IAt5waPPT15ak6Hr2DA&#10;fbtqV8lreGz95+5+K9VLJ9GYyd24XYISGuVf/Ofe2zx/UZbw+00+Q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wCBMMAAADdAAAADwAAAAAAAAAAAAAAAACYAgAAZHJzL2Rv&#10;d25yZXYueG1sUEsFBgAAAAAEAAQA9QAAAIgDAAAAAA==&#10;" path="m68,1l65,,61,,58,1r-4,l53,4,49,3,46,4r-4,l42,8r-2,4l40,14,39,12,37,10r-2,l32,12r-2,2l29,17,27,15r-1,l24,15r-4,2l18,19r,1l17,19r,-4l15,14r-2,1l12,14r-2,l8,15,6,17,4,19,3,23,,27r,6l4,36r11,l30,37r7,2l47,41r11,1l61,42r6,-1l68,39r,-3l67,32r,-5l68,24r,-5l70,14r,-6l68,1e" fillcolor="#424200" stroked="f">
                    <v:path arrowok="t" o:connecttype="custom" o:connectlocs="62,1;59,0;56,0;54,1;50,1;49,1;45,1;42,1;38,1;38,3;36,4;36,5;35,4;34,4;33,4;30,4;28,5;27,6;25,5;24,5;22,5;18,6;16,7;16,7;15,7;15,5;13,5;11,5;11,5;10,5;8,5;6,6;4,7;3,8;0,10;0,12;4,13;13,13;28,13;34,15;43,15;54,15;56,15;61,15;62,15;62,13;61,11;61,10;62,9;62,7;64,5;64,3;62,1;62,1" o:connectangles="0,0,0,0,0,0,0,0,0,0,0,0,0,0,0,0,0,0,0,0,0,0,0,0,0,0,0,0,0,0,0,0,0,0,0,0,0,0,0,0,0,0,0,0,0,0,0,0,0,0,0,0,0,0"/>
                  </v:shape>
                  <v:shape id="Freeform 760" o:spid="_x0000_s1669" style="position:absolute;left:4481;top:2050;width:70;height:38;visibility:visible;mso-wrap-style:square;v-text-anchor:middle" coordsize="7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LT0MMA&#10;AADdAAAADwAAAGRycy9kb3ducmV2LnhtbERPS2rDMBDdB3oHMYXuYtmBfHCiBFNaCGRR6uQAE2sq&#10;m1gj11Jtt6evCoXs5vG+sztMthUD9b5xrCBLUhDEldMNGwWX8+t8A8IHZI2tY1LwTR4O+4fZDnPt&#10;Rn6noQxGxBD2OSqoQ+hyKX1Vk0WfuI44ch+utxgi7I3UPY4x3LZykaYrabHh2FBjR881Vbfyyyoo&#10;r6esMKfb59vLsLwiro39GQulnh6nYgsi0BTu4n/3Ucf5q2wBf9/EE+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LT0MMAAADdAAAADwAAAAAAAAAAAAAAAACYAgAAZHJzL2Rv&#10;d25yZXYueG1sUEsFBgAAAAAEAAQA9QAAAIgDAAAAAA==&#10;" path="m2,3l4,,7,r3,2l14,3r3,2l19,5r3,l26,8r1,4l27,16r,3l31,16r2,-2l34,14r4,1l40,18r,6l41,22r2,-3l47,22r1,2l50,26r1,2l51,26r3,-4l54,19r3,l59,19r3,3l62,26r3,1l65,30r6,7l72,44r,7l72,56r,3l62,60,40,56,27,54r-1,2l16,53,5,53,2,49,4,45,2,38r,-4l2,27,,20,,12,2,3e" fillcolor="#424200" stroked="f">
                    <v:path arrowok="t" o:connecttype="custom" o:connectlocs="2,1;4,0;7,0;10,1;12,1;15,2;17,2;20,2;24,3;25,4;25,6;25,7;29,6;31,6;32,6;35,6;36,7;36,9;37,9;39,7;43,9;44,9;46,10;47,11;47,10;50,9;50,7;53,7;55,7;57,9;57,10;59,11;59,12;65,14;66,17;66,20;66,22;66,23;57,23;36,22;25,21;24,22;14,21;5,21;2,19;4,17;2,15;2,13;2,11;0,7;0,4;2,1;2,1" o:connectangles="0,0,0,0,0,0,0,0,0,0,0,0,0,0,0,0,0,0,0,0,0,0,0,0,0,0,0,0,0,0,0,0,0,0,0,0,0,0,0,0,0,0,0,0,0,0,0,0,0,0,0,0,0"/>
                  </v:shape>
                  <v:shape id="Freeform 761" o:spid="_x0000_s1670" style="position:absolute;left:5667;top:1549;width:265;height:374;visibility:visible;mso-wrap-style:square;v-text-anchor:middle" coordsize="274,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yK8IA&#10;AADdAAAADwAAAGRycy9kb3ducmV2LnhtbERPS2sCMRC+F/wPYQRvNWttRVejSFlB8NRt8TxsZh/u&#10;ZhI2Udd/bwqF3ubje85mN5hO3Kj3jWUFs2kCgriwuuFKwc/34XUJwgdkjZ1lUvAgD7vt6GWDqbZ3&#10;/qJbHioRQ9inqKAOwaVS+qImg35qHXHkStsbDBH2ldQ93mO46eRbkiykwYZjQ42OPmsq2vxqFLgy&#10;y5tLWZ64/Tie9HvWutU5U2oyHvZrEIGG8C/+cx91nL+YzeH3m3iC3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PDIrwgAAAN0AAAAPAAAAAAAAAAAAAAAAAJgCAABkcnMvZG93&#10;bnJldi54bWxQSwUGAAAAAAQABAD1AAAAhwMAAAAA&#10;" path="m,l41,,57,19r9,19l75,38r,48l83,106r,28l91,144r,48l107,211r,10l116,240r8,l124,260r8,l132,288r9,9l141,413r9,l150,422r7,10l157,461r8,9l165,480r9,l174,500r9,9l183,518r8,l215,547r,9l224,556r8,11l240,567r,9l249,576r,10l265,596r,18l273,614r,10e" filled="f" fillcolor="#810000">
                    <v:path arrowok="t" o:connecttype="custom" o:connectlocs="0,0;39,0;53,7;62,14;71,14;71,31;77,38;77,48;85,51;85,69;100,75;100,79;108,86;116,86;116,93;124,93;124,103;132,107;132,148;140,148;140,151;147,155;147,165;155,168;155,172;162,172;162,179;171,183;171,186;179,186;201,196;201,199;210,199;217,203;224,203;224,206;233,206;233,210;248,214;248,220;255,220;255,223" o:connectangles="0,0,0,0,0,0,0,0,0,0,0,0,0,0,0,0,0,0,0,0,0,0,0,0,0,0,0,0,0,0,0,0,0,0,0,0,0,0,0,0,0,0"/>
                  </v:shape>
                </v:group>
                <v:group id="Group 762" o:spid="_x0000_s1671" style="position:absolute;left:5256;top:16235;width:19647;height:13320" coordorigin="811,2922" coordsize="2183,1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M7RcMAAADdAAAADwAAAGRycy9kb3ducmV2LnhtbERPS4vCMBC+C/6HMII3&#10;Tau7snSNIqLiQRZ8wLK3oRnbYjMpTWzrv98Igrf5+J4zX3amFA3VrrCsIB5HIIhTqwvOFFzO29EX&#10;COeRNZaWScGDHCwX/d4cE21bPlJz8pkIIewSVJB7XyVSujQng25sK+LAXW1t0AdYZ1LX2IZwU8pJ&#10;FM2kwYJDQ44VrXNKb6e7UbBrsV1N401zuF3Xj7/z58/vISalhoNu9Q3CU+ff4pd7r8P8Wfw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MztFwwAAAN0AAAAP&#10;AAAAAAAAAAAAAAAAAKoCAABkcnMvZG93bnJldi54bWxQSwUGAAAAAAQABAD6AAAAmgMAAAAA&#10;">
                  <v:shape id="Text Box 763" o:spid="_x0000_s1672" type="#_x0000_t202" style="position:absolute;left:811;top:2922;width:2183;height: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PQ8IA&#10;AADdAAAADwAAAGRycy9kb3ducmV2LnhtbERP24rCMBB9X/Afwgj7tqYKK1KNIoLig6tU/YChmV6w&#10;mdQkane/fiMIvs3hXGe26Ewj7uR8bVnBcJCAIM6trrlUcD6tvyYgfEDW2FgmBb/kYTHvfcww1fbB&#10;Gd2PoRQxhH2KCqoQ2lRKn1dk0A9sSxy5wjqDIUJXSu3wEcNNI0dJMpYGa44NFba0qii/HG9GQXZd&#10;jTal6/bXxO+y/PR3aH+KQqnPfrecggjUhbf45d7qOH88/Ib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w9DwgAAAN0AAAAPAAAAAAAAAAAAAAAAAJgCAABkcnMvZG93&#10;bnJldi54bWxQSwUGAAAAAAQABAD1AAAAhwMAAAAA&#10;" fillcolor="yellow">
                    <v:textbox inset="0,0,0,0">
                      <w:txbxContent>
                        <w:p w:rsidR="002D62B4" w:rsidRPr="001674BD" w:rsidRDefault="002D62B4" w:rsidP="002E70F8">
                          <w:pPr>
                            <w:autoSpaceDE w:val="0"/>
                            <w:autoSpaceDN w:val="0"/>
                            <w:adjustRightInd w:val="0"/>
                            <w:jc w:val="center"/>
                            <w:rPr>
                              <w:color w:val="000000"/>
                              <w:sz w:val="14"/>
                              <w:lang w:val="en-US"/>
                            </w:rPr>
                          </w:pPr>
                          <w:r>
                            <w:rPr>
                              <w:b/>
                              <w:bCs/>
                              <w:color w:val="000000"/>
                              <w:sz w:val="14"/>
                              <w:lang w:val="en-US"/>
                            </w:rPr>
                            <w:t xml:space="preserve">CONTRAINTE </w:t>
                          </w:r>
                          <w:r w:rsidRPr="001674BD">
                            <w:rPr>
                              <w:b/>
                              <w:bCs/>
                              <w:color w:val="000000"/>
                              <w:sz w:val="14"/>
                              <w:lang w:val="en-US"/>
                            </w:rPr>
                            <w:t>D'OCCUPATION</w:t>
                          </w:r>
                        </w:p>
                      </w:txbxContent>
                    </v:textbox>
                  </v:shape>
                  <v:shape id="Freeform 764" o:spid="_x0000_s1673" style="position:absolute;left:821;top:3545;width:2042;height:656;visibility:visible;mso-wrap-style:square;v-text-anchor:middle" coordsize="2189,1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jxr8QA&#10;AADdAAAADwAAAGRycy9kb3ducmV2LnhtbERPTWsCMRC9F/wPYYTealbRbV2NIqWCHlS0RTwOm3Gz&#10;uJksm1TXf2+EQm/zeJ8znbe2EldqfOlYQb+XgCDOnS65UPDzvXz7AOEDssbKMSm4k4f5rPMyxUy7&#10;G+/pegiFiCHsM1RgQqgzKX1uyKLvuZo4cmfXWAwRNoXUDd5iuK3kIElSabHk2GCwpk9D+eXwaxWM&#10;ClPej6fxejdcvn/lQxf2ZrtR6rXbLiYgArXhX/znXuk4P+2n8Pwmn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48a/EAAAA3QAAAA8AAAAAAAAAAAAAAAAAmAIAAGRycy9k&#10;b3ducmV2LnhtbFBLBQYAAAAABAAEAPUAAACJAwAAAAA=&#10;" path="m288,1024l121,680,,311,23,76,235,50,478,61,675,46,899,r239,15l1592,4r167,85l2000,136r83,262l2188,959r-868,30l288,1024e" fillcolor="#41ff41" stroked="f">
                    <v:path arrowok="t" o:connecttype="custom" o:connectlocs="251,419;105,278;0,127;20,31;204,20;416,25;588,19;783,0;991,6;1385,2;1531,36;1741,56;1813,163;1904,393;1148,405;251,419;251,419" o:connectangles="0,0,0,0,0,0,0,0,0,0,0,0,0,0,0,0,0"/>
                  </v:shape>
                  <v:shape id="Picture 765" o:spid="_x0000_s1674" type="#_x0000_t75" style="position:absolute;left:1777;top:3162;width:963;height:578;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vvQ3GAAAA3QAAAA8AAABkcnMvZG93bnJldi54bWxET0trwkAQvhf6H5Yp9FJ0o+CDNBsRaav0&#10;EPAB6m3ITpNodjZkV43/visUepuP7znJrDO1uFLrKssKBv0IBHFudcWFgt32szcF4TyyxtoyKbiT&#10;g1n6/JRgrO2N13Td+EKEEHYxKii9b2IpXV6SQde3DXHgfmxr0AfYFlK3eAvhppbDKBpLgxWHhhIb&#10;WpSUnzcXo2CZLffHYXbSo0NhsuPH2/3re1Up9frSzd9BeOr8v/jPvdJh/ngwgcc34QSZ/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W+9DcYAAADdAAAADwAAAAAAAAAAAAAA&#10;AACfAgAAZHJzL2Rvd25yZXYueG1sUEsFBgAAAAAEAAQA9wAAAJIDAAAAAA==&#10;" fillcolor="#810000">
                    <v:imagedata r:id="rId51" o:title=""/>
                    <o:lock v:ext="edit" aspectratio="f"/>
                  </v:shape>
                  <v:shape id="Picture 766" o:spid="_x0000_s1675" type="#_x0000_t75" style="position:absolute;left:811;top:3217;width:732;height:426;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4sa3FAAAA3QAAAA8AAABkcnMvZG93bnJldi54bWxEj0FrwkAQhe8F/8MyBS+lbhTUEl1FAgWx&#10;F6tevI3ZMQnNzobdrcZ/3zkIvc3w3rz3zXLdu1bdKMTGs4HxKANFXHrbcGXgdPx8/wAVE7LF1jMZ&#10;eFCE9WrwssTc+jt/0+2QKiUhHHM0UKfU5VrHsiaHceQ7YtGuPjhMsoZK24B3CXetnmTZTDtsWBpq&#10;7Kioqfw5/DoD1/0X7t6O5YXnbpr2TSgm56IwZvjabxagEvXp3/y83lrBn40FV76REf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OLGtxQAAAN0AAAAPAAAAAAAAAAAAAAAA&#10;AJ8CAABkcnMvZG93bnJldi54bWxQSwUGAAAAAAQABAD3AAAAkQMAAAAA&#10;" fillcolor="#810000">
                    <v:imagedata r:id="rId52" o:title=""/>
                    <o:lock v:ext="edit" aspectratio="f"/>
                  </v:shape>
                  <v:shape id="Picture 767" o:spid="_x0000_s1676" type="#_x0000_t75" style="position:absolute;left:1476;top:3065;width:963;height:577;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owIbDAAAA3QAAAA8AAABkcnMvZG93bnJldi54bWxET01rwkAQvRf8D8sIvdWNLUgb3YQiWASL&#10;wejF2zQ7zYZmZ0N2jfHfd4VCb/N4n7PKR9uKgXrfOFYwnyUgiCunG64VnI6bp1cQPiBrbB2Tght5&#10;yLPJwwpT7a58oKEMtYgh7FNUYELoUil9Zciin7mOOHLfrrcYIuxrqXu8xnDbyuckWUiLDccGgx2t&#10;DVU/5cUq+Gj0l9/JHRa3l/P+MwyHopBGqcfp+L4EEWgM/+I/91bH+Yv5G9y/iSfI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jAhsMAAADdAAAADwAAAAAAAAAAAAAAAACf&#10;AgAAZHJzL2Rvd25yZXYueG1sUEsFBgAAAAAEAAQA9wAAAI8DAAAAAA==&#10;" fillcolor="#810000">
                    <v:imagedata r:id="rId53" o:title=""/>
                    <o:lock v:ext="edit" aspectratio="f"/>
                  </v:shape>
                  <v:shape id="Freeform 768" o:spid="_x0000_s1677" style="position:absolute;left:1357;top:3697;width:77;height:43;visibility:visible;mso-wrap-style:square;v-text-anchor:middle" coordsize="8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VTusYA&#10;AADdAAAADwAAAGRycy9kb3ducmV2LnhtbESPQWvCQBCF74X+h2UKXopumkOQ1FVKoSBUhKq0PY7Z&#10;aRKSnQ27q8Z/3zkI3mZ4b977ZrEaXa/OFGLr2cDLLANFXHnbcm3gsP+YzkHFhGyx90wGrhRhtXx8&#10;WGBp/YW/6LxLtZIQjiUaaFIaSq1j1ZDDOPMDsWh/PjhMsoZa24AXCXe9zrOs0A5bloYGB3pvqOp2&#10;J2fg+3D8ef787VLbrbtN4cJp63MyZvI0vr2CSjSmu/l2vbaCX+TCL9/IC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VTusYAAADdAAAADwAAAAAAAAAAAAAAAACYAgAAZHJz&#10;L2Rvd25yZXYueG1sUEsFBgAAAAAEAAQA9QAAAIsDAAAAAA==&#10;" path="m,66l74,r8,57l,66e" fillcolor="#522210" stroked="f">
                    <v:path arrowok="t" o:connecttype="custom" o:connectlocs="0,27;64,0;71,24;0,27;0,27" o:connectangles="0,0,0,0,0"/>
                  </v:shape>
                  <v:shape id="Freeform 769" o:spid="_x0000_s1678" style="position:absolute;left:1766;top:3532;width:162;height:67;visibility:visible;mso-wrap-style:square;v-text-anchor:middle" coordsize="174,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Ks+MMA&#10;AADdAAAADwAAAGRycy9kb3ducmV2LnhtbERPTWsCMRC9F/ofwhR6q1n3ILIaxbYUCgVB2+J1SMbd&#10;tclkSdLdrb/eCEJv83ifs1yPzoqeQmw9K5hOChDE2puWawVfn29PcxAxIRu0nknBH0VYr+7vllgZ&#10;P/CO+n2qRQ7hWKGCJqWukjLqhhzGie+IM3f0wWHKMNTSBBxyuLOyLIqZdNhybmiwo5eG9M/+1ynQ&#10;g33G8/YjnOz3rtTytT/U8ajU48O4WYBINKZ/8c39bvL8WTmF6zf5BL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Ks+MMAAADdAAAADwAAAAAAAAAAAAAAAACYAgAAZHJzL2Rv&#10;d25yZXYueG1sUEsFBgAAAAAEAAQA9QAAAIgDAAAAAA==&#10;" path="m34,l,84r173,20l34,e" fillcolor="#7f604f" stroked="f">
                    <v:path arrowok="t" o:connecttype="custom" o:connectlocs="30,0;0,34;150,42;30,0;30,0" o:connectangles="0,0,0,0,0"/>
                  </v:shape>
                  <v:shape id="Freeform 770" o:spid="_x0000_s1679" style="position:absolute;left:1535;top:3532;width:263;height:202;visibility:visible;mso-wrap-style:square;v-text-anchor:middle" coordsize="28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42k8UA&#10;AADdAAAADwAAAGRycy9kb3ducmV2LnhtbERPTWvCQBC9C/0PyxS8SN2Yg6TRVYpg6UGoTRV7HHbH&#10;JDQ7G7Krif++KxS8zeN9znI92EZcqfO1YwWzaQKCWDtTc6ng8L19yUD4gGywcUwKbuRhvXoaLTE3&#10;rucvuhahFDGEfY4KqhDaXEqvK7Lop64ljtzZdRZDhF0pTYd9DLeNTJNkLi3WHBsqbGlTkf4tLlbB&#10;58+huExed/q0P2bvp91Ru22fKTV+Ht4WIAIN4SH+d3+YOH+epnD/Jp4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XjaTxQAAAN0AAAAPAAAAAAAAAAAAAAAAAJgCAABkcnMv&#10;ZG93bnJldi54bWxQSwUGAAAAAAQABAD1AAAAigMAAAAA&#10;" path="m281,l251,82,79,315,,96,281,e" fillcolor="#522210" stroked="f">
                    <v:path arrowok="t" o:connecttype="custom" o:connectlocs="244,0;218,33;69,128;0,39;244,0;244,0" o:connectangles="0,0,0,0,0,0"/>
                  </v:shape>
                  <v:shape id="Freeform 771" o:spid="_x0000_s1680" style="position:absolute;left:1753;top:3595;width:171;height:27;visibility:visible;mso-wrap-style:square;v-text-anchor:middle" coordsize="18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0aDcIA&#10;AADdAAAADwAAAGRycy9kb3ducmV2LnhtbERP32vCMBB+H/g/hBP2NhPtJq4zisice52Kz7fm1hab&#10;S0liW/97Mxjs7T6+n7dcD7YRHflQO9YwnSgQxIUzNZcaTsfd0wJEiMgGG8ek4UYB1qvRwxJz43r+&#10;ou4QS5FCOOSooYqxzaUMRUUWw8S1xIn7cd5iTNCX0njsU7ht5EypubRYc2qosKVtRcXlcLUazv1r&#10;JtXGf8fzcd99uFJlzy/vWj+Oh80biEhD/Bf/uT9Nmj+fZfD7TTpB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RoNwgAAAN0AAAAPAAAAAAAAAAAAAAAAAJgCAABkcnMvZG93&#10;bnJldi54bWxQSwUGAAAAAAQABAD1AAAAhwMAAAAA&#10;" path="m183,25l132,42,,33,28,,183,25e" fillcolor="#824200" stroked="f">
                    <v:path arrowok="t" o:connecttype="custom" o:connectlocs="158,10;114,16;0,13;24,0;158,10;158,10" o:connectangles="0,0,0,0,0,0"/>
                  </v:shape>
                  <v:shape id="Freeform 772" o:spid="_x0000_s1681" style="position:absolute;left:1704;top:3662;width:206;height:82;visibility:visible;mso-wrap-style:square;v-text-anchor:middle" coordsize="221,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a3cEA&#10;AADdAAAADwAAAGRycy9kb3ducmV2LnhtbERPS4vCMBC+C/sfwizsTVNlFekapSyrePWBeBya2aba&#10;TEoTbfXXG0HwNh/fc2aLzlbiSo0vHSsYDhIQxLnTJRcK9rtlfwrCB2SNlWNScCMPi/lHb4apdi1v&#10;6LoNhYgh7FNUYEKoUyl9bsiiH7iaOHL/rrEYImwKqRtsY7it5ChJJtJiybHBYE2/hvLz9mIVHHBT&#10;tWa1/8uyk6Pjbnw6yNVdqa/PLvsBEagLb/HLvdZx/mT0Dc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uGt3BAAAA3QAAAA8AAAAAAAAAAAAAAAAAmAIAAGRycy9kb3du&#10;cmV2LnhtbFBLBQYAAAAABAAEAPUAAACGAwAAAAA=&#10;" path="m,111r,-8l,97,,95r,2l,101r,5l,110r,6l,120r,4l,125r,2l,124r,-6l,109,2,84,9,61,20,43,34,27,50,15,69,7,89,2,110,r20,2l150,7r18,8l186,27r13,16l210,61r8,23l220,109e" filled="f" fillcolor="#810000" strokecolor="#a16252" strokeweight="2.5pt">
                    <v:path arrowok="t" o:connecttype="custom" o:connectlocs="0,45;0,42;0,40;0,39;0,39;0,40;0,42;0,44;0,45;0,47;0,49;0,51;0,51;0,52;0,51;0,49;0,45;2,35;7,25;18,18;30,11;44,6;60,3;77,1;96,0;113,1;130,3;146,6;161,11;172,18;183,25;189,35;191,45" o:connectangles="0,0,0,0,0,0,0,0,0,0,0,0,0,0,0,0,0,0,0,0,0,0,0,0,0,0,0,0,0,0,0,0,0"/>
                  </v:shape>
                  <v:group id="Group 773" o:spid="_x0000_s1682" style="position:absolute;left:1684;top:3664;width:802;height:201" coordorigin="1002,4566" coordsize="86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NUY8QAAADdAAAADwAAAGRycy9kb3ducmV2LnhtbERPTWuDQBC9F/oflink&#10;1qymKMVmIxLakkMoxBRKb4M7UYk7K+5Wzb/PBgq5zeN9zjqfTSdGGlxrWUG8jEAQV1a3XCv4Pn48&#10;v4JwHlljZ5kUXMhBvnl8WGOm7cQHGktfixDCLkMFjfd9JqWrGjLolrYnDtzJDgZ9gEMt9YBTCDed&#10;XEVRKg22HBoa7GnbUHUu/4yCzwmn4iV+H/fn0/bye0y+fvYxKbV4mos3EJ5mfxf/u3c6zE9X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hNUY8QAAADdAAAA&#10;DwAAAAAAAAAAAAAAAACqAgAAZHJzL2Rvd25yZXYueG1sUEsFBgAAAAAEAAQA+gAAAJsDAAAAAA==&#10;">
                    <v:shape id="Freeform 774" o:spid="_x0000_s1683" style="position:absolute;left:1398;top:4748;width:463;height:13;visibility:visible;mso-wrap-style:square;v-text-anchor:middle" coordsize="46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KocQA&#10;AADdAAAADwAAAGRycy9kb3ducmV2LnhtbERPTWvCQBC9C/0PyxS8iG4qJUh0FbUUPAnVgNcxO26i&#10;2dmQ3ZrUX98tFLzN433OYtXbWtyp9ZVjBW+TBARx4XTFRkF+/BzPQPiArLF2TAp+yMNq+TJYYKZd&#10;x190PwQjYgj7DBWUITSZlL4oyaKfuIY4chfXWgwRtkbqFrsYbms5TZJUWqw4NpTY0Lak4nb4tgoe&#10;+cWM1m5/fL9117A31eO0OX8oNXzt13MQgfrwFP+7dzrOT6cp/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ISqHEAAAA3QAAAA8AAAAAAAAAAAAAAAAAmAIAAGRycy9k&#10;b3ducmV2LnhtbFBLBQYAAAAABAAEAPUAAACJAwAAAAA=&#10;" path="m,12l462,,,12e" filled="f" fillcolor="#810000" strokecolor="#522210" strokeweight="2.5pt">
                      <v:path arrowok="t" o:connecttype="custom" o:connectlocs="0,12;462,0;0,12" o:connectangles="0,0,0"/>
                    </v:shape>
                    <v:shape id="Freeform 775" o:spid="_x0000_s1684" style="position:absolute;left:1398;top:4786;width:465;height:19;visibility:visible;mso-wrap-style:square;v-text-anchor:middle" coordsize="46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6q8UA&#10;AADdAAAADwAAAGRycy9kb3ducmV2LnhtbERPTWvCQBC9F/wPywi9FN3UQ1qjq4SCEmgpqD14HLJj&#10;EszOht2NSfvru4WCt3m8z1lvR9OKGznfWFbwPE9AEJdWN1wp+DrtZq8gfEDW2FomBd/kYbuZPKwx&#10;03bgA92OoRIxhH2GCuoQukxKX9Zk0M9tRxy5i3UGQ4SuktrhEMNNKxdJkkqDDceGGjt6q6m8Hnuj&#10;4OcQ2j7/fPLFRzmcT++d3LulVOpxOuYrEIHGcBf/uwsd56eLF/j7Jp4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TqrxQAAAN0AAAAPAAAAAAAAAAAAAAAAAJgCAABkcnMv&#10;ZG93bnJldi54bWxQSwUGAAAAAAQABAD1AAAAigMAAAAA&#10;" path="m,18l464,,,18e" filled="f" fillcolor="#810000" strokecolor="#522210" strokeweight="2.5pt">
                      <v:path arrowok="t" o:connecttype="custom" o:connectlocs="0,18;464,0;0,18" o:connectangles="0,0,0"/>
                    </v:shape>
                    <v:shape id="Freeform 776" o:spid="_x0000_s1685" style="position:absolute;left:1398;top:4828;width:463;height:29;visibility:visible;mso-wrap-style:square;v-text-anchor:middle" coordsize="46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wrUsYA&#10;AADdAAAADwAAAGRycy9kb3ducmV2LnhtbESPQW/CMAyF75P4D5En7TJBSg9odIRqQkNix7JpXK3G&#10;awuN0zWhdPz6+YDEzdZ7fu/zKh9dqwbqQ+PZwHyWgCIuvW24MvD1uZ2+gAoR2WLrmQz8UYB8PXlY&#10;YWb9hQsa9rFSEsIhQwN1jF2mdShrchhmviMW7cf3DqOsfaVtjxcJd61Ok2ShHTYsDTV2tKmpPO3P&#10;zsDv9dq+P5+/j6eP4tDFOS6PS7LGPD2Ob6+gIo3xbr5d76zgL1LBlW9kB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wrUsYAAADdAAAADwAAAAAAAAAAAAAAAACYAgAAZHJz&#10;L2Rvd25yZXYueG1sUEsFBgAAAAAEAAQA9QAAAIsDAAAAAA==&#10;" path="m,28l462,,,28e" filled="f" fillcolor="#810000" strokecolor="#522210" strokeweight="2.5pt">
                      <v:path arrowok="t" o:connecttype="custom" o:connectlocs="0,28;462,0;0,28" o:connectangles="0,0,0"/>
                    </v:shape>
                    <v:shape id="Freeform 777" o:spid="_x0000_s1686" style="position:absolute;left:1398;top:4744;width:463;height:13;visibility:visible;mso-wrap-style:square;v-text-anchor:middle" coordsize="46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xANMEA&#10;AADdAAAADwAAAGRycy9kb3ducmV2LnhtbERPTWvCQBC9F/wPywi91Y2CotFVJCAt3mrb+7g7JsHs&#10;bMisJvXXdwuF3ubxPmezG3yj7tRJHdjAdJKBIrbB1Vwa+Pw4vCxBSUR22AQmA98ksNuOnjaYu9Dz&#10;O91PsVQphCVHA1WMba612Io8yiS0xIm7hM5jTLArteuwT+G+0bMsW2iPNaeGClsqKrLX080bOEsr&#10;j6K39utY8CG8XmU+Py+NeR4P+zWoSEP8F/+531yav5it4PebdIL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MQDTBAAAA3QAAAA8AAAAAAAAAAAAAAAAAmAIAAGRycy9kb3du&#10;cmV2LnhtbFBLBQYAAAAABAAEAPUAAACGAwAAAAA=&#10;" path="m,12l462,,,12e" filled="f" fillcolor="#810000" strokecolor="#ffc281" strokeweight="2.5pt">
                      <v:path arrowok="t" o:connecttype="custom" o:connectlocs="0,12;462,0;0,12" o:connectangles="0,0,0"/>
                    </v:shape>
                    <v:shape id="Freeform 778" o:spid="_x0000_s1687" style="position:absolute;left:1398;top:4785;width:465;height:16;visibility:visible;mso-wrap-style:square;v-text-anchor:middle" coordsize="46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gP5cUA&#10;AADdAAAADwAAAGRycy9kb3ducmV2LnhtbESPT2vCQBDF74V+h2UK3uqmSkWiq4hQKBYE/4B4G7Nj&#10;NpidDdltTL+9cyh4m+G9ee8382Xva9VRG6vABj6GGSjiItiKSwPHw9f7FFRMyBbrwGTgjyIsF68v&#10;c8xtuPOOun0qlYRwzNGAS6nJtY6FI49xGBpi0a6h9ZhkbUttW7xLuK/1KMsm2mPF0uCwobWj4rb/&#10;9Qa2xcb73oWfbrTiy4kaXJ8/N8YM3vrVDFSiPj3N/9ffVvAnY+GXb2QEv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GA/lxQAAAN0AAAAPAAAAAAAAAAAAAAAAAJgCAABkcnMv&#10;ZG93bnJldi54bWxQSwUGAAAAAAQABAD1AAAAigMAAAAA&#10;" path="m,15l464,,,15e" filled="f" fillcolor="#810000" strokecolor="#ffc281" strokeweight="2.5pt">
                      <v:path arrowok="t" o:connecttype="custom" o:connectlocs="0,15;464,0;0,15" o:connectangles="0,0,0"/>
                    </v:shape>
                    <v:shape id="Freeform 779" o:spid="_x0000_s1688" style="position:absolute;left:1398;top:4825;width:463;height:28;visibility:visible;mso-wrap-style:square;v-text-anchor:middle" coordsize="463,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r05sAA&#10;AADdAAAADwAAAGRycy9kb3ducmV2LnhtbERPTWsCMRC9C/6HMII3zWpBZDWKCJYeikVr70MyblY3&#10;kyWJuv77plDwNo/3Oct15xpxpxBrzwom4wIEsfam5krB6Xs3moOICdlg45kUPCnCetXvLbE0/sEH&#10;uh9TJXIIxxIV2JTaUsqoLTmMY98SZ+7sg8OUYaikCfjI4a6R06KYSYc15waLLW0t6evx5hT8XKaf&#10;X1q3ezu/hXR63+AzNqjUcNBtFiASdekl/nd/mDx/9jaBv2/yCXL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r05sAAAADdAAAADwAAAAAAAAAAAAAAAACYAgAAZHJzL2Rvd25y&#10;ZXYueG1sUEsFBgAAAAAEAAQA9QAAAIUDAAAAAA==&#10;" path="m,27l462,,,27e" filled="f" fillcolor="#810000" strokecolor="#ffc281" strokeweight="2.5pt">
                      <v:path arrowok="t" o:connecttype="custom" o:connectlocs="0,27;462,0;0,27" o:connectangles="0,0,0"/>
                    </v:shape>
                    <v:shape id="Freeform 780" o:spid="_x0000_s1689" style="position:absolute;left:1400;top:4746;width:463;height:13;visibility:visible;mso-wrap-style:square;v-text-anchor:middle" coordsize="46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ME7cUA&#10;AADdAAAADwAAAGRycy9kb3ducmV2LnhtbESPQWvDMAyF74P9B6NCb4vTlpWQ1i1jMNrruh2Sm4iV&#10;OCyWvdht0/76eTDYTeK97+lpu5/sIC40ht6xgkWWgyBunO65U/D58fZUgAgRWePgmBTcKMB+9/iw&#10;xVK7K7/T5RQ7kUI4lKjAxOhLKUNjyGLInCdOWutGizGtYyf1iNcUbge5zPO1tNhzumDQ06uh5ut0&#10;tqnGgZ9DUbXnorpXtf0evK+pVmo+m142ICJN8d/8Rx914tarJfx+k0a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0wTtxQAAAN0AAAAPAAAAAAAAAAAAAAAAAJgCAABkcnMv&#10;ZG93bnJldi54bWxQSwUGAAAAAAQABAD1AAAAigMAAAAA&#10;" path="m,12l462,,,12e" filled="f" fillcolor="#810000" strokecolor="#a1a100" strokeweight="2.5pt">
                      <v:path arrowok="t" o:connecttype="custom" o:connectlocs="0,12;462,0;0,12" o:connectangles="0,0,0"/>
                    </v:shape>
                    <v:shape id="Freeform 781" o:spid="_x0000_s1690" style="position:absolute;left:1398;top:4785;width:465;height:19;visibility:visible;mso-wrap-style:square;v-text-anchor:middle" coordsize="465,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tHcIA&#10;AADdAAAADwAAAGRycy9kb3ducmV2LnhtbERPS4vCMBC+C/sfwizsTVOtiFtNyyK4CAo+1oPHoRnb&#10;ss2kNFHrvzeC4G0+vufMs87U4kqtqywrGA4iEMS51RUXCo5/y/4UhPPIGmvLpOBODrL0ozfHRNsb&#10;7+l68IUIIewSVFB63yRSurwkg25gG+LAnW1r0AfYFlK3eAvhppajKJpIgxWHhhIbWpSU/x8uRsEW&#10;aXPajYcVf/vf6X2zjpGjWKmvz+5nBsJT59/il3ulw/xJHMPzm3CC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e0dwgAAAN0AAAAPAAAAAAAAAAAAAAAAAJgCAABkcnMvZG93&#10;bnJldi54bWxQSwUGAAAAAAQABAD1AAAAhwMAAAAA&#10;" path="m,18l464,,,18e" filled="f" fillcolor="#810000" strokecolor="#a1a100" strokeweight="2.5pt">
                      <v:path arrowok="t" o:connecttype="custom" o:connectlocs="0,18;464,0;0,18" o:connectangles="0,0,0"/>
                    </v:shape>
                    <v:shape id="Freeform 782" o:spid="_x0000_s1691" style="position:absolute;left:1400;top:4826;width:461;height:29;visibility:visible;mso-wrap-style:square;v-text-anchor:middle" coordsize="46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xDxMIA&#10;AADdAAAADwAAAGRycy9kb3ducmV2LnhtbERPTYvCMBC9L/gfwgje1lQrRatRZGFFkD2sCl7HZmyL&#10;zaQkUeu/N8LC3ubxPmex6kwj7uR8bVnBaJiAIC6srrlUcDx8f05B+ICssbFMCp7kYbXsfSww1/bB&#10;v3Tfh1LEEPY5KqhCaHMpfVGRQT+0LXHkLtYZDBG6UmqHjxhuGjlOkkwarDk2VNjSV0XFdX8zCi7Z&#10;ObWbdHfLfsajLc8OV/c8JUoN+t16DiJQF/7Ff+6tjvOzdALvb+IJ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EPEwgAAAN0AAAAPAAAAAAAAAAAAAAAAAJgCAABkcnMvZG93&#10;bnJldi54bWxQSwUGAAAAAAQABAD1AAAAhwMAAAAA&#10;" path="m,28l460,,,28e" filled="f" fillcolor="#810000" strokecolor="#a1a100" strokeweight="2.5pt">
                      <v:path arrowok="t" o:connecttype="custom" o:connectlocs="0,28;460,0;0,28" o:connectangles="0,0,0"/>
                    </v:shape>
                    <v:shape id="Freeform 783" o:spid="_x0000_s1692" style="position:absolute;left:1130;top:4566;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DEMIA&#10;AADdAAAADwAAAGRycy9kb3ducmV2LnhtbERPS4vCMBC+C/6HMMLeNPVVtBpFFhe8iFg9eByasS02&#10;k9Jk2+6/3wgLe5uP7znbfW8q0VLjSssKppMIBHFmdcm5gvvta7wC4TyyxsoyKfghB/vdcLDFRNuO&#10;r9SmPhchhF2CCgrv60RKlxVk0E1sTRy4p20M+gCbXOoGuxBuKjmLolgaLDk0FFjTZ0HZK/02Cto8&#10;XujZ1K0vJNe37s7n4yPVSn2M+sMGhKfe/4v/3Ccd5sfzJby/CSf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EwMQwgAAAN0AAAAPAAAAAAAAAAAAAAAAAJgCAABkcnMvZG93&#10;bnJldi54bWxQSwUGAAAAAAQABAD1AAAAhwMAAAAA&#10;" path="m,l,134,,e" filled="f" fillcolor="#810000" strokecolor="#a16252" strokeweight="2.5pt">
                      <v:path arrowok="t" o:connecttype="custom" o:connectlocs="0,0;0,134;0,0" o:connectangles="0,0,0"/>
                    </v:shape>
                    <v:shape id="Freeform 784" o:spid="_x0000_s1693" style="position:absolute;left:1110;top:4568;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dZ8IA&#10;AADdAAAADwAAAGRycy9kb3ducmV2LnhtbERPTWuDQBC9F/Iflin0VtekRaJ1E0JJoJdQoh5yHNyp&#10;St1Zcbdq/322UMhtHu9z8v1iejHR6DrLCtZRDIK4trrjRkFVnp63IJxH1thbJgW/5GC/Wz3kmGk7&#10;84WmwjcihLDLUEHr/ZBJ6eqWDLrIDsSB+7KjQR/g2Eg94hzCTS83cZxIgx2HhhYHem+p/i5+jIKp&#10;SV71Zu3ST5JpOVd8Pl4LrdTT43J4A+Fp8Xfxv/tDh/nJSwJ/34QT5O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wZ1nwgAAAN0AAAAPAAAAAAAAAAAAAAAAAJgCAABkcnMvZG93&#10;bnJldi54bWxQSwUGAAAAAAQABAD1AAAAhwMAAAAA&#10;" path="m,l,134,,e" filled="f" fillcolor="#810000" strokecolor="#a16252" strokeweight="2.5pt">
                      <v:path arrowok="t" o:connecttype="custom" o:connectlocs="0,0;0,134;0,0" o:connectangles="0,0,0"/>
                    </v:shape>
                    <v:shape id="Freeform 785" o:spid="_x0000_s1694" style="position:absolute;left:1087;top:4573;width:1;height:136;visibility:visible;mso-wrap-style:square;v-text-anchor:middle"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RkdsUA&#10;AADdAAAADwAAAGRycy9kb3ducmV2LnhtbERPTWvCQBC9F/oflin0phsVYomuIpZiUaQ09aC3MTsm&#10;wexszK4a/70rCL3N433OeNqaSlyocaVlBb1uBII4s7rkXMHm76vzAcJ5ZI2VZVJwIwfTyevLGBNt&#10;r/xLl9TnIoSwS1BB4X2dSOmyggy6rq2JA3ewjUEfYJNL3eA1hJtK9qMolgZLDg0F1jQvKDumZ6Og&#10;XnyuB6ve3v70zW67dHm8GZ6WSr2/tbMRCE+t/xc/3d86zI8HQ3h8E06Q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GR2xQAAAN0AAAAPAAAAAAAAAAAAAAAAAJgCAABkcnMv&#10;ZG93bnJldi54bWxQSwUGAAAAAAQABAD1AAAAigMAAAAA&#10;" path="m,l,135,,e" filled="f" fillcolor="#810000" strokecolor="#a16252" strokeweight="2.5pt">
                      <v:path arrowok="t" o:connecttype="custom" o:connectlocs="0,0;0,135;0,0" o:connectangles="0,0,0"/>
                    </v:shape>
                    <v:shape id="Freeform 786" o:spid="_x0000_s1695" style="position:absolute;left:1067;top:4587;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sjsUA&#10;AADdAAAADwAAAGRycy9kb3ducmV2LnhtbESPQWvCQBCF74X+h2UKvdWNWoJGVxFR6KWI0YPHITtN&#10;QrOzIbsm6b/vHARvM7w3732z3o6uUT11ofZsYDpJQBEX3tZcGrhejh8LUCEiW2w8k4E/CrDdvL6s&#10;MbN+4DP1eSyVhHDI0EAVY5tpHYqKHIaJb4lF+/GdwyhrV2rb4SDhrtGzJEm1w5qlocKW9hUVv/nd&#10;GejL9NPOpmF5Ir28DFf+Ptxya8z727hbgYo0xqf5cf1lBT+dC658Iy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qyOxQAAAN0AAAAPAAAAAAAAAAAAAAAAAJgCAABkcnMv&#10;ZG93bnJldi54bWxQSwUGAAAAAAQABAD1AAAAigMAAAAA&#10;" path="m,l,134,,e" filled="f" fillcolor="#810000" strokecolor="#a16252" strokeweight="2.5pt">
                      <v:path arrowok="t" o:connecttype="custom" o:connectlocs="0,0;0,134;0,0" o:connectangles="0,0,0"/>
                    </v:shape>
                    <v:shape id="Freeform 787" o:spid="_x0000_s1696" style="position:absolute;left:1044;top:4612;width:1;height:114;visibility:visible;mso-wrap-style:square;v-text-anchor:middle"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KSxcMA&#10;AADdAAAADwAAAGRycy9kb3ducmV2LnhtbERPTWvCQBC9F/wPywje6sYKUqOriCDEi6VRBG9DdkyC&#10;2dltdo1pf323UPA2j/c5y3VvGtFR62vLCibjBARxYXXNpYLTcff6DsIHZI2NZVLwTR7Wq8HLElNt&#10;H/xJXR5KEUPYp6igCsGlUvqiIoN+bB1x5K62NRgibEupW3zEcNPItySZSYM1x4YKHW0rKm753Si4&#10;Zh2e+WOOu7vL9u7ydcwP9Y9So2G/WYAI1Ien+N+d6Th/Np3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KSxcMAAADdAAAADwAAAAAAAAAAAAAAAACYAgAAZHJzL2Rv&#10;d25yZXYueG1sUEsFBgAAAAAEAAQA9QAAAIgDAAAAAA==&#10;" path="m,l,113,,e" filled="f" fillcolor="#810000" strokecolor="#a16252" strokeweight="2.5pt">
                      <v:path arrowok="t" o:connecttype="custom" o:connectlocs="0,0;0,113;0,0" o:connectangles="0,0,0"/>
                    </v:shape>
                    <v:shape id="Freeform 788" o:spid="_x0000_s1697" style="position:absolute;left:1153;top:4566;width:1;height:137;visibility:visible;mso-wrap-style:square;v-text-anchor:middle"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0hgMcA&#10;AADdAAAADwAAAGRycy9kb3ducmV2LnhtbESPT2/CMAzF75P4DpEncRvpBkOoIyAY2h8kDlAQZ6vx&#10;morGqZoMum8/HybtZus9v/fzfNn7Rl2pi3VgA4+jDBRxGWzNlYHT8e1hBiomZItNYDLwQxGWi8Hd&#10;HHMbbnyga5EqJSEcczTgUmpzrWPpyGMchZZYtK/QeUyydpW2Hd4k3Df6Kcum2mPN0uCwpVdH5aX4&#10;9gY0u9n+Y1y/n7eb53K3addZMTkYM7zvVy+gEvXp3/x3/WkFfzoRfvlGRt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IYDHAAAA3QAAAA8AAAAAAAAAAAAAAAAAmAIAAGRy&#10;cy9kb3ducmV2LnhtbFBLBQYAAAAABAAEAPUAAACMAwAAAAA=&#10;" path="m,l,136,,e" filled="f" fillcolor="#810000" strokecolor="#a16252" strokeweight="2.5pt">
                      <v:path arrowok="t" o:connecttype="custom" o:connectlocs="0,0;0,136;0,0" o:connectangles="0,0,0"/>
                    </v:shape>
                    <v:shape id="Freeform 789" o:spid="_x0000_s1698" style="position:absolute;left:1175;top:4571;width:1;height:136;visibility:visible;mso-wrap-style:square;v-text-anchor:middle"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q5MUA&#10;AADdAAAADwAAAGRycy9kb3ducmV2LnhtbERPS2vCQBC+F/wPyxR6q5uoREldpbRIxSLi46C3aXaa&#10;BLOzaXbV+O9doeBtPr7njKetqcSZGldaVhB3IxDEmdUl5wp229nrCITzyBory6TgSg6mk87TGFNt&#10;L7ym88bnIoSwS1FB4X2dSumyggy6rq2JA/drG4M+wCaXusFLCDeV7EVRIg2WHBoKrOmjoOy4ORkF&#10;9dfnsv8d/9hVzxz2C5cnu+HfQqmX5/b9DYSn1j/E/+65DvOTQQz3b8IJ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yrkxQAAAN0AAAAPAAAAAAAAAAAAAAAAAJgCAABkcnMv&#10;ZG93bnJldi54bWxQSwUGAAAAAAQABAD1AAAAigMAAAAA&#10;" path="m,l,135,,e" filled="f" fillcolor="#810000" strokecolor="#a16252" strokeweight="2.5pt">
                      <v:path arrowok="t" o:connecttype="custom" o:connectlocs="0,0;0,135;0,0" o:connectangles="0,0,0"/>
                    </v:shape>
                    <v:shape id="Freeform 790" o:spid="_x0000_s1699" style="position:absolute;left:1198;top:4585;width:1;height:135;visibility:visible;mso-wrap-style:square;v-text-anchor:middle"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zoGcEA&#10;AADdAAAADwAAAGRycy9kb3ducmV2LnhtbERPTYvCMBC9C/sfwgjeNLVI0WoUWVzYyyK2HjwOzWxb&#10;tpmUJrb1328Ewds83ufsDqNpRE+dqy0rWC4iEMSF1TWXCq7513wNwnlkjY1lUvAgB4f9x2SHqbYD&#10;X6jPfClCCLsUFVTet6mUrqjIoFvYljhwv7Yz6APsSqk7HEK4aWQcRYk0WHNoqLClz4qKv+xuFPRl&#10;stLx0m3OJDf5cOWf0y3TSs2m43ELwtPo3+KX+1uH+ckqhuc34QS5/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86BnBAAAA3QAAAA8AAAAAAAAAAAAAAAAAmAIAAGRycy9kb3du&#10;cmV2LnhtbFBLBQYAAAAABAAEAPUAAACGAwAAAAA=&#10;" path="m,l,134,,e" filled="f" fillcolor="#810000" strokecolor="#a16252" strokeweight="2.5pt">
                      <v:path arrowok="t" o:connecttype="custom" o:connectlocs="0,0;0,134;0,0" o:connectangles="0,0,0"/>
                    </v:shape>
                    <v:shape id="Freeform 791" o:spid="_x0000_s1700" style="position:absolute;left:1218;top:4604;width:1;height:115;visibility:visible;mso-wrap-style:square;v-text-anchor:middle" coordsize="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x2ocQA&#10;AADdAAAADwAAAGRycy9kb3ducmV2LnhtbERPS2sCMRC+F/ofwhS8iGb7El2NUgpChXrougePw2ZM&#10;VjeTZRN1/femUOhtPr7nLFa9a8SFulB7VvA8zkAQV17XbBSUu/VoCiJEZI2NZ1JwowCr5ePDAnPt&#10;r/xDlyIakUI45KjAxtjmUobKksMw9i1x4g6+cxgT7IzUHV5TuGvkS5ZNpMOaU4PFlj4tVafi7BR8&#10;Hzb0bjbDoynL2f58HNrttOiVGjz1H3MQkfr4L/5zf+k0f/L2Cr/fpB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8dqHEAAAA3QAAAA8AAAAAAAAAAAAAAAAAmAIAAGRycy9k&#10;b3ducmV2LnhtbFBLBQYAAAAABAAEAPUAAACJAwAAAAA=&#10;" path="m,l,114,,e" filled="f" fillcolor="#810000" strokecolor="#a16252" strokeweight="2.5pt">
                      <v:path arrowok="t" o:connecttype="custom" o:connectlocs="0,0;0,114;0,0" o:connectangles="0,0,0"/>
                    </v:shape>
                    <v:shape id="Freeform 792" o:spid="_x0000_s1701" style="position:absolute;left:1032;top:4814;width:238;height:3;visibility:visible;mso-wrap-style:square;v-text-anchor:middle" coordsize="2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IR+8YA&#10;AADdAAAADwAAAGRycy9kb3ducmV2LnhtbESPS2vDMBCE74X+B7GF3Bo5D9ziRA4hD9pDfWhSel6s&#10;9VsrYymJ8++rQqG3XWZ2vtn1ZjSduNLgassKZtMIBHFudc2lgq/z8fkVhPPIGjvLpOBODjbp48Ma&#10;E21v/EnXky9FCGGXoILK+z6R0uUVGXRT2xMHrbCDQR/WoZR6wFsIN52cR1EsDdYcCBX2tKsob08X&#10;E7iL9vAynpuszPXH3mTf97em2Ck1eRq3KxCeRv9v/rt+16F+vFzC7zdhB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IR+8YAAADdAAAADwAAAAAAAAAAAAAAAACYAgAAZHJz&#10;L2Rvd25yZXYueG1sUEsFBgAAAAAEAAQA9QAAAIsDAAAAAA==&#10;" path="m,2l237,,,2e" filled="f" fillcolor="#810000" strokeweight="2.5pt">
                      <v:path arrowok="t" o:connecttype="custom" o:connectlocs="0,2;237,0;0,2" o:connectangles="0,0,0"/>
                    </v:shape>
                    <v:shape id="Freeform 793" o:spid="_x0000_s1702" style="position:absolute;left:1032;top:4727;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sgsMA&#10;AADdAAAADwAAAGRycy9kb3ducmV2LnhtbERPTYvCMBC9C/6HMIIXWVNlFekaRQRF9LJWFzyOzdiW&#10;bSalibX7782C4G0e73Pmy9aUoqHaFZYVjIYRCOLU6oIzBefT5mMGwnlkjaVlUvBHDpaLbmeOsbYP&#10;PlKT+EyEEHYxKsi9r2IpXZqTQTe0FXHgbrY26AOsM6lrfIRwU8pxFE2lwYJDQ44VrXNKf5O7UdDs&#10;Zzd9kbT+ud5lM9heDsl3dlWq32tXXyA8tf4tfrl3Osyffk7g/5twgl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sgsMAAADdAAAADwAAAAAAAAAAAAAAAACYAgAAZHJzL2Rv&#10;d25yZXYueG1sUEsFBgAAAAAEAAQA9QAAAIgDAAAAAA==&#10;" path="m,l233,,,e" filled="f" fillcolor="#810000" strokeweight="2.5pt">
                      <v:path arrowok="t" o:connecttype="custom" o:connectlocs="0,0;233,0;0,0" o:connectangles="0,0,0"/>
                    </v:shape>
                    <v:shape id="Freeform 794" o:spid="_x0000_s1703" style="position:absolute;left:1034;top:4771;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y9cMA&#10;AADdAAAADwAAAGRycy9kb3ducmV2LnhtbERPTYvCMBC9C/sfwix4kTVVpEg1yiKsiF60uwsex2Zs&#10;i82kNLHWf28Ewds83ufMl52pREuNKy0rGA0jEMSZ1SXnCv5+f76mIJxH1lhZJgV3crBcfPTmmGh7&#10;4wO1qc9FCGGXoILC+zqR0mUFGXRDWxMH7mwbgz7AJpe6wVsIN5UcR1EsDZYcGgqsaVVQdkmvRkG7&#10;nZ71UdLq/3SV7WB93KX7/KRU/7P7noHw1Pm3+OXe6DA/nsTw/Ca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0y9cMAAADdAAAADwAAAAAAAAAAAAAAAACYAgAAZHJzL2Rv&#10;d25yZXYueG1sUEsFBgAAAAAEAAQA9QAAAIgDAAAAAA==&#10;" path="m,l233,,,e" filled="f" fillcolor="#810000" strokeweight="2.5pt">
                      <v:path arrowok="t" o:connecttype="custom" o:connectlocs="0,0;233,0;0,0" o:connectangles="0,0,0"/>
                    </v:shape>
                    <v:shape id="Freeform 795" o:spid="_x0000_s1704" style="position:absolute;left:1065;top:4696;width:1;height:182;visibility:visible;mso-wrap-style:square;v-text-anchor:middle" coordsize="1,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LZcMA&#10;AADdAAAADwAAAGRycy9kb3ducmV2LnhtbERPS2vCQBC+F/oflil4q5tqiZK6SitoAz1pH+chOybB&#10;7OySHU3677uFQm/z8T1ntRldp67Ux9azgYdpBoq48rbl2sDH++5+CSoKssXOMxn4pgib9e3NCgvr&#10;Bz7Q9Si1SiEcCzTQiIRC61g15DBOfSBO3Mn3DiXBvta2xyGFu07PsizXDltODQ0G2jZUnY8XZ2D+&#10;qV+/lsM+hDc5n3ZCZXjJS2Mmd+PzEyihUf7Ff+7Spvn54wJ+v0kn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gLZcMAAADdAAAADwAAAAAAAAAAAAAAAACYAgAAZHJzL2Rv&#10;d25yZXYueG1sUEsFBgAAAAAEAAQA9QAAAIgDAAAAAA==&#10;" path="m,l,181,,e" filled="f" fillcolor="#810000" strokeweight="2.5pt">
                      <v:path arrowok="t" o:connecttype="custom" o:connectlocs="0,0;0,181;0,0" o:connectangles="0,0,0"/>
                    </v:shape>
                    <v:shape id="Freeform 796" o:spid="_x0000_s1705" style="position:absolute;left:1100;top:4696;width:1;height:182;visibility:visible;mso-wrap-style:square;v-text-anchor:middle" coordsize="1,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fF8UA&#10;AADdAAAADwAAAGRycy9kb3ducmV2LnhtbESPS2vDQAyE74X+h0WF3pp1H5jgZBPSQlpDT00fZ+FV&#10;bBOvdvGqsfvvq0OhN4kZzXxab+cwmDONuY/s4HZRgCFuou+5dfDxvr9ZgsmC7HGITA5+KMN2c3mx&#10;xsrHid/ofJDWaAjnCh10IqmyNjcdBcyLmIhVO8YxoOg6ttaPOGl4GOxdUZQ2YM/a0GGip46a0+E7&#10;OLj/tC9fy+k5pVc5HfdCdXosa+eur+bdCozQLP/mv+vaK375oLj6jY5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958XxQAAAN0AAAAPAAAAAAAAAAAAAAAAAJgCAABkcnMv&#10;ZG93bnJldi54bWxQSwUGAAAAAAQABAD1AAAAigMAAAAA&#10;" path="m,l,181,,e" filled="f" fillcolor="#810000" strokeweight="2.5pt">
                      <v:path arrowok="t" o:connecttype="custom" o:connectlocs="0,0;0,181;0,0" o:connectangles="0,0,0"/>
                    </v:shape>
                    <v:shape id="Freeform 797" o:spid="_x0000_s1706" style="position:absolute;left:1177;top:4694;width:1;height:183;visibility:visible;mso-wrap-style:square;v-text-anchor:middle" coordsize="1,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SeZsMA&#10;AADdAAAADwAAAGRycy9kb3ducmV2LnhtbERP32vCMBB+H/g/hBP2MjR1kzKrUUQY2+PshPl4NGfT&#10;rbmUJGr73y+CsLf7+H7eatPbVlzIh8axgtk0A0FcOd1wreDw9TZ5BREissbWMSkYKMBmPXpYYaHd&#10;lfd0KWMtUgiHAhWYGLtCylAZshimriNO3Ml5izFBX0vt8ZrCbSufsyyXFhtODQY72hmqfsuzVfA+&#10;/Pj882Tr8mk7mMMZv608vij1OO63SxCR+vgvvrs/dJqfzxdw+yad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SeZsMAAADdAAAADwAAAAAAAAAAAAAAAACYAgAAZHJzL2Rv&#10;d25yZXYueG1sUEsFBgAAAAAEAAQA9QAAAIgDAAAAAA==&#10;" path="m,l,182,,e" filled="f" fillcolor="#810000" strokeweight="2.5pt">
                      <v:path arrowok="t" o:connecttype="custom" o:connectlocs="0,0;0,182;0,0" o:connectangles="0,0,0"/>
                    </v:shape>
                    <v:shape id="Freeform 798" o:spid="_x0000_s1707" style="position:absolute;left:1212;top:4696;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cFKMYA&#10;AADdAAAADwAAAGRycy9kb3ducmV2LnhtbESPT0vDQBDF74LfYRnBi9jdBgwhdlukYNVj/0D1NmTH&#10;JJidXbLbNn575yD0NsN7895vFqvJD+pMY+oDW5jPDCjiJrieWwuH/etjBSplZIdDYLLwSwlWy9ub&#10;BdYuXHhL511ulYRwqtFCl3OstU5NRx7TLERi0b7D6DHLOrbajXiRcD/owphSe+xZGjqMtO6o+dmd&#10;vIVi8/ZQfsbquP7CD9+e2MTCHKy9v5tenkFlmvLV/H/97gS/fBJ++UZG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cFKMYAAADdAAAADwAAAAAAAAAAAAAAAACYAgAAZHJz&#10;L2Rvd25yZXYueG1sUEsFBgAAAAAEAAQA9QAAAIsDAAAAAA==&#10;" path="m,l,180,,e" filled="f" fillcolor="#810000" strokeweight="2.5pt">
                      <v:path arrowok="t" o:connecttype="custom" o:connectlocs="0,0;0,180;0,0" o:connectangles="0,0,0"/>
                    </v:shape>
                    <v:shape id="Freeform 799" o:spid="_x0000_s1708" style="position:absolute;left:1034;top:4725;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HMQA&#10;AADdAAAADwAAAGRycy9kb3ducmV2LnhtbERPS2vCQBC+C/0PyxR6KXVjoSrRVYqgWDz4qOJ1yI5J&#10;aHY27K5J/PeuUPA2H99zpvPOVKIh50vLCgb9BARxZnXJuYLj7/JjDMIHZI2VZVJwIw/z2Utviqm2&#10;Le+pOYRcxBD2KSooQqhTKX1WkEHftzVx5C7WGQwRulxqh20MN5X8TJKhNFhybCiwpkVB2d/hahQs&#10;3pvdTxVWZ33C8TY5btxo326UenvtvicgAnXhKf53r3WcP/wawOObeIK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v3RzEAAAA3QAAAA8AAAAAAAAAAAAAAAAAmAIAAGRycy9k&#10;b3ducmV2LnhtbFBLBQYAAAAABAAEAPUAAACJAwAAAAA=&#10;" path="m,l233,,,e" filled="f" fillcolor="#810000" strokecolor="#a16252" strokeweight="2.5pt">
                      <v:path arrowok="t" o:connecttype="custom" o:connectlocs="0,0;233,0;0,0" o:connectangles="0,0,0"/>
                    </v:shape>
                    <v:shape id="Freeform 800" o:spid="_x0000_s1709" style="position:absolute;left:1034;top:4770;width:234;height:1;visibility:visible;mso-wrap-style:square;v-text-anchor:middle" coordsize="2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1Da8QA&#10;AADdAAAADwAAAGRycy9kb3ducmV2LnhtbERPS2vCQBC+C/0PyxR6KXWjUJXoKkWwWDz4qOJ1yI5J&#10;aHY27K5J/PeuUPA2H99zZovOVKIh50vLCgb9BARxZnXJuYLj7+pjAsIHZI2VZVJwIw+L+Utvhqm2&#10;Le+pOYRcxBD2KSooQqhTKX1WkEHftzVx5C7WGQwRulxqh20MN5UcJslIGiw5NhRY07Kg7O9wNQqW&#10;783upwrfZ33CyTY5btx4326UenvtvqYgAnXhKf53r3WcP/ocwuObe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9Q2vEAAAA3QAAAA8AAAAAAAAAAAAAAAAAmAIAAGRycy9k&#10;b3ducmV2LnhtbFBLBQYAAAAABAAEAPUAAACJAwAAAAA=&#10;" path="m,l233,,,e" filled="f" fillcolor="#810000" strokecolor="#a16252" strokeweight="2.5pt">
                      <v:path arrowok="t" o:connecttype="custom" o:connectlocs="0,0;233,0;0,0" o:connectangles="0,0,0"/>
                    </v:shape>
                    <v:shape id="Freeform 801" o:spid="_x0000_s1710" style="position:absolute;left:1032;top:4812;width:239;height:5;visibility:visible;mso-wrap-style:square;v-text-anchor:middle" coordsize="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GdsMA&#10;AADdAAAADwAAAGRycy9kb3ducmV2LnhtbERPTYvCMBC9C/6HMMLe1nRX1KUaRRcLiiddL97GZrap&#10;NpPSZLX+eyMseJvH+5zpvLWVuFLjS8cKPvoJCOLc6ZILBYef7P0LhA/IGivHpOBOHuazbmeKqXY3&#10;3tF1HwoRQ9inqMCEUKdS+tyQRd93NXHkfl1jMUTYFFI3eIvhtpKfSTKSFkuODQZr+jaUX/Z/VsH2&#10;nMjjOLuYQ7Y5nrLVxpz1slXqrdcuJiACteEl/nevdZw/Gg7g+U08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GdsMAAADdAAAADwAAAAAAAAAAAAAAAACYAgAAZHJzL2Rv&#10;d25yZXYueG1sUEsFBgAAAAAEAAQA9QAAAIgDAAAAAA==&#10;" path="m,4l238,,,4e" filled="f" fillcolor="#810000" strokecolor="#a16252" strokeweight="2.5pt">
                      <v:path arrowok="t" o:connecttype="custom" o:connectlocs="0,4;238,0;0,4" o:connectangles="0,0,0"/>
                    </v:shape>
                    <v:shape id="Freeform 802" o:spid="_x0000_s1711" style="position:absolute;left:1067;top:4696;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6RssEA&#10;AADdAAAADwAAAGRycy9kb3ducmV2LnhtbERPS4vCMBC+C/sfwizsTdOV9UE1yrIgip584HloZtva&#10;ZlKSqNVfbwTB23x8z5nOW1OLCzlfWlbw3UtAEGdWl5wrOOwX3TEIH5A11pZJwY08zGcfnSmm2l55&#10;S5ddyEUMYZ+igiKEJpXSZwUZ9D3bEEfu3zqDIUKXS+3wGsNNLftJMpQGS44NBTb0V1BW7c5GQXU+&#10;udPSUXVvebNfjW5HNOu+Ul+f7e8ERKA2vMUv90rH+cPBDzy/iS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ekbLBAAAA3QAAAA8AAAAAAAAAAAAAAAAAmAIAAGRycy9kb3du&#10;cmV2LnhtbFBLBQYAAAAABAAEAPUAAACGAwAAAAA=&#10;" path="m,l,180,,e" filled="f" fillcolor="#810000" strokecolor="#a16252" strokeweight="2.5pt">
                      <v:path arrowok="t" o:connecttype="custom" o:connectlocs="0,0;0,180;0,0" o:connectangles="0,0,0"/>
                    </v:shape>
                    <v:shape id="Freeform 803" o:spid="_x0000_s1712" style="position:absolute;left:1102;top:4696;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I0KcEA&#10;AADdAAAADwAAAGRycy9kb3ducmV2LnhtbERPS4vCMBC+C/sfwgh701TBB9UosrCsrCeteB6asa1t&#10;JiWJWvfXbwTB23x8z1muO9OIGzlfWVYwGiYgiHOrKy4UHLPvwRyED8gaG8uk4EEe1quP3hJTbe+8&#10;p9shFCKGsE9RQRlCm0rp85IM+qFtiSN3ts5giNAVUju8x3DTyHGSTKXBimNDiS19lZTXh6tRUF8v&#10;7vLjqP7reJdtZ48Tmt+xUp/9brMAEagLb/HLvdVx/nQygec38QS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6SNCnBAAAA3QAAAA8AAAAAAAAAAAAAAAAAmAIAAGRycy9kb3du&#10;cmV2LnhtbFBLBQYAAAAABAAEAPUAAACGAwAAAAA=&#10;" path="m,l,180,,e" filled="f" fillcolor="#810000" strokecolor="#a16252" strokeweight="2.5pt">
                      <v:path arrowok="t" o:connecttype="custom" o:connectlocs="0,0;0,180;0,0" o:connectangles="0,0,0"/>
                    </v:shape>
                    <v:shape id="Freeform 804" o:spid="_x0000_s1713" style="position:absolute;left:1177;top:4694;width:1;height:181;visibility:visible;mso-wrap-style:square;v-text-anchor:middle"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CqXsEA&#10;AADdAAAADwAAAGRycy9kb3ducmV2LnhtbERPTYvCMBC9L/gfwgje1lTBrlSjiCCKe1oVz0MztrXN&#10;pCRRq7/eLCzsbR7vc+bLzjTiTs5XlhWMhgkI4tzqigsFp+PmcwrCB2SNjWVS8CQPy0XvY46Ztg/+&#10;ofshFCKGsM9QQRlCm0np85IM+qFtiSN3sc5giNAVUjt8xHDTyHGSpNJgxbGhxJbWJeX14WYU1Ler&#10;u24d1a+Ov4+7r+cZzX6s1KDfrWYgAnXhX/zn3uk4P52k8PtNPEE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Aql7BAAAA3QAAAA8AAAAAAAAAAAAAAAAAmAIAAGRycy9kb3du&#10;cmV2LnhtbFBLBQYAAAAABAAEAPUAAACGAwAAAAA=&#10;" path="m,l,180,,e" filled="f" fillcolor="#810000" strokecolor="#a16252" strokeweight="2.5pt">
                      <v:path arrowok="t" o:connecttype="custom" o:connectlocs="0,0;0,180;0,0" o:connectangles="0,0,0"/>
                    </v:shape>
                    <v:shape id="Freeform 805" o:spid="_x0000_s1714" style="position:absolute;left:1212;top:4696;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07cUA&#10;AADdAAAADwAAAGRycy9kb3ducmV2LnhtbERPS2vCQBC+C/6HZQq96abFV2NWKaU+Lh6MLdTbkJ08&#10;MDsbstuY/vuuIHibj+85ybo3teiodZVlBS/jCARxZnXFhYKv02a0AOE8ssbaMin4Iwfr1XCQYKzt&#10;lY/Upb4QIYRdjApK75tYSpeVZNCNbUMcuNy2Bn2AbSF1i9cQbmr5GkUzabDi0FBiQx8lZZf01yjY&#10;HbZpd9p94vnbTCb5ItvPD28/Sj0/9e9LEJ56/xDf3Xsd5s+mc7h9E06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bTtxQAAAN0AAAAPAAAAAAAAAAAAAAAAAJgCAABkcnMv&#10;ZG93bnJldi54bWxQSwUGAAAAAAQABAD1AAAAigMAAAAA&#10;" path="m,l,178,,e" filled="f" fillcolor="#810000" strokecolor="#a16252" strokeweight="2.5pt">
                      <v:path arrowok="t" o:connecttype="custom" o:connectlocs="0,0;0,178;0,0" o:connectangles="0,0,0"/>
                    </v:shape>
                    <v:shape id="Freeform 806" o:spid="_x0000_s1715" style="position:absolute;left:1004;top:4700;width:1;height:72;visibility:visible;mso-wrap-style:square;v-text-anchor:middle" coordsize="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pi7sgA&#10;AADdAAAADwAAAGRycy9kb3ducmV2LnhtbESPQWvCQBCF70L/wzKFXkQ3bTGW6CqltFQQD2oRj0N2&#10;TILZ2ZDdxvjvnYPgbYb35r1v5sve1aqjNlSeDbyOE1DEubcVFwb+9j+jD1AhIlusPZOBKwVYLp4G&#10;c8ysv/CWul0slIRwyNBAGWOTaR3ykhyGsW+IRTv51mGUtS20bfEi4a7Wb0mSaocVS0OJDX2VlJ93&#10;/85Auj5vjqf1+3S7uX53h8M0/A73wZiX5/5zBipSHx/m+/XKCn46EVz5Rkb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umLuyAAAAN0AAAAPAAAAAAAAAAAAAAAAAJgCAABk&#10;cnMvZG93bnJldi54bWxQSwUGAAAAAAQABAD1AAAAjQMAAAAA&#10;" path="m,l,71,,e" filled="f" fillcolor="#810000" strokecolor="#7f604f" strokeweight="2.5pt">
                      <v:path arrowok="t" o:connecttype="custom" o:connectlocs="0,0;0,71;0,0" o:connectangles="0,0,0"/>
                    </v:shape>
                    <v:shape id="Freeform 807" o:spid="_x0000_s1716" style="position:absolute;left:1022;top:4740;width:1;height:48;visibility:visible;mso-wrap-style:square;v-text-anchor:middle" coordsize="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OOsQA&#10;AADdAAAADwAAAGRycy9kb3ducmV2LnhtbERPTWvCQBC9F/wPywi9iO5aqLbRTRBBKMWDxgo9Dtkx&#10;CWZnQ3abpP++Wyj0No/3OdtstI3oqfO1Yw3LhQJBXDhTc6nh43KYv4DwAdlg45g0fJOHLJ08bDEx&#10;buAz9XkoRQxhn6CGKoQ2kdIXFVn0C9cSR+7mOoshwq6UpsMhhttGPim1khZrjg0VtrSvqLjnX1ZD&#10;81mcjmrN9I757HA9qnoo+1zrx+m424AINIZ/8Z/7zcT5q+dX+P0mniD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jrEAAAA3QAAAA8AAAAAAAAAAAAAAAAAmAIAAGRycy9k&#10;b3ducmV2LnhtbFBLBQYAAAAABAAEAPUAAACJAwAAAAA=&#10;" path="m,l,47,,e" filled="f" fillcolor="#810000" strokecolor="#7f604f" strokeweight="2.5pt">
                      <v:path arrowok="t" o:connecttype="custom" o:connectlocs="0,0;0,47;0,0" o:connectangles="0,0,0"/>
                    </v:shape>
                    <v:shape id="Freeform 808" o:spid="_x0000_s1717" style="position:absolute;left:1010;top:4791;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lgh8cA&#10;AADdAAAADwAAAGRycy9kb3ducmV2LnhtbESPS2vDQAyE74X+h0WF3pp1A3EbJ5tQQgsJzaF5QK7C&#10;q9huvVrj3frx76tDoDeJGc18Wq4HV6uO2lB5NvA8SUAR595WXBg4nz6eXkGFiGyx9kwGRgqwXt3f&#10;LTGzvucDdcdYKAnhkKGBMsYm0zrkJTkME98Qi3b1rcMoa1to22Iv4a7W0yRJtcOKpaHEhjYl5T/H&#10;X2dgNu6m8/H7/dK90OZL02d/2M8KYx4fhrcFqEhD/DffrrdW8NNU+OUbGUG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5YIfHAAAA3QAAAA8AAAAAAAAAAAAAAAAAmAIAAGRy&#10;cy9kb3ducmV2LnhtbFBLBQYAAAAABAAEAPUAAACMAwAAAAA=&#10;" path="m,l,40,,e" filled="f" fillcolor="#810000" strokecolor="#7f604f" strokeweight="2.5pt">
                      <v:path arrowok="t" o:connecttype="custom" o:connectlocs="0,0;0,40;0,0" o:connectangles="0,0,0"/>
                    </v:shape>
                    <v:shape id="Freeform 809" o:spid="_x0000_s1718" style="position:absolute;left:1024;top:4813;width:1;height:58;visibility:visible;mso-wrap-style:square;v-text-anchor:middle" coordsize="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quxMUA&#10;AADdAAAADwAAAGRycy9kb3ducmV2LnhtbESPzWrDMBCE74W8g9hAb42cHlzjRgnBEEgIhjTJAyzW&#10;1nZrrYyk+uftq0Cht11mdr7ZzW4ynRjI+daygvUqAUFcWd1yreB+O7xkIHxA1thZJgUzedhtF08b&#10;zLUd+YOGa6hFDGGfo4ImhD6X0lcNGfQr2xNH7dM6gyGurpba4RjDTSdfkySVBluOhAZ7Khqqvq8/&#10;JnLRHcy5cuX8Vs6X+vZVFKesVep5Oe3fQQSawr/57/qoY/00XcPjmziC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q7ExQAAAN0AAAAPAAAAAAAAAAAAAAAAAJgCAABkcnMv&#10;ZG93bnJldi54bWxQSwUGAAAAAAQABAD1AAAAigMAAAAA&#10;" path="m,l,57,,e" filled="f" fillcolor="#810000" strokecolor="#7f604f" strokeweight="2.5pt">
                      <v:path arrowok="t" o:connecttype="custom" o:connectlocs="0,0;0,57;0,0" o:connectangles="0,0,0"/>
                    </v:shape>
                    <v:shape id="Freeform 810" o:spid="_x0000_s1719" style="position:absolute;left:1002;top:4845;width:1;height:23;visibility:visible;mso-wrap-style:square;v-text-anchor:middle" coordsize="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MSMIA&#10;AADdAAAADwAAAGRycy9kb3ducmV2LnhtbERPS2sCMRC+C/0PYQq9aVKhS1mNIkIfFKH4uHgbNuPu&#10;4mayJKNu/30jFHqbj+858+XgO3WlmNrAFp4nBhRxFVzLtYXD/m38CioJssMuMFn4oQTLxcNojqUL&#10;N97SdSe1yiGcSrTQiPSl1qlqyGOahJ44c6cQPUqGsdYu4i2H+05PjSm0x5ZzQ4M9rRuqzruLt2Di&#10;5T0V0Xx/0fb0IZWko3nZWPv0OKxmoIQG+Rf/uT9dnl8UU7h/k0/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mkxIwgAAAN0AAAAPAAAAAAAAAAAAAAAAAJgCAABkcnMvZG93&#10;bnJldi54bWxQSwUGAAAAAAQABAD1AAAAhwMAAAAA&#10;" path="m,l,22,,e" filled="f" fillcolor="#810000" strokecolor="#7f604f" strokeweight="2.5pt">
                      <v:path arrowok="t" o:connecttype="custom" o:connectlocs="0,0;0,22;0,0" o:connectangles="0,0,0"/>
                    </v:shape>
                    <v:shape id="Freeform 811" o:spid="_x0000_s1720" style="position:absolute;left:1259;top:4796;width:1;height:72;visibility:visible;mso-wrap-style:square;v-text-anchor:middle" coordsize="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I6IsUA&#10;AADdAAAADwAAAGRycy9kb3ducmV2LnhtbERPTWvCQBC9F/oflhG8FN20QizRVUqxWAgekhTxOGTH&#10;JJidDdk1xn/fLRS8zeN9zno7mlYM1LvGsoLXeQSCuLS64UrBT/E1ewfhPLLG1jIpuJOD7eb5aY2J&#10;tjfOaMh9JUIIuwQV1N53iZSurMmgm9uOOHBn2xv0AfaV1D3eQrhp5VsUxdJgw6Ghxo4+ayov+dUo&#10;iNPL4XROF8vscN8Nx+PS7V8Kp9R0Mn6sQHga/UP87/7WYX4cL+Dvm3CC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joixQAAAN0AAAAPAAAAAAAAAAAAAAAAAJgCAABkcnMv&#10;ZG93bnJldi54bWxQSwUGAAAAAAQABAD1AAAAigMAAAAA&#10;" path="m,71l,,,71e" filled="f" fillcolor="#810000" strokecolor="#7f604f" strokeweight="2.5pt">
                      <v:path arrowok="t" o:connecttype="custom" o:connectlocs="0,71;0,0;0,71" o:connectangles="0,0,0"/>
                    </v:shape>
                    <v:shape id="Freeform 812" o:spid="_x0000_s1721" style="position:absolute;left:1275;top:4780;width:1;height:49;visibility:visible;mso-wrap-style:square;v-text-anchor:middle"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Cb8IA&#10;AADdAAAADwAAAGRycy9kb3ducmV2LnhtbERPzUrDQBC+C32HZQRvdmMpocRuiwhBD6XY6gMM2TEb&#10;sjsbstM29em7guBtPr7fWW+n4NWZxtRFNvA0L0ARN9F23Br4+qwfV6CSIFv0kcnAlRJsN7O7NVY2&#10;XvhA56O0KodwqtCAExkqrVPjKGCax4E4c99xDCgZjq22I15yePB6URSlDthxbnA40Kujpj+egoGF&#10;3R/aevdWavez6j9EfF9fvTEP99PLMyihSf7Ff+53m+eX5RJ+v8kn6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MJvwgAAAN0AAAAPAAAAAAAAAAAAAAAAAJgCAABkcnMvZG93&#10;bnJldi54bWxQSwUGAAAAAAQABAD1AAAAhwMAAAAA&#10;" path="m,48l,,,48e" filled="f" fillcolor="#810000" strokecolor="#7f604f" strokeweight="2.5pt">
                      <v:path arrowok="t" o:connecttype="custom" o:connectlocs="0,48;0,0;0,48" o:connectangles="0,0,0"/>
                    </v:shape>
                    <v:shape id="Freeform 813" o:spid="_x0000_s1722" style="position:absolute;left:1265;top:4737;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7DH8QA&#10;AADdAAAADwAAAGRycy9kb3ducmV2LnhtbERPS2vCQBC+C/0PyxR6qxuFxDa6ioiFSj0YW/A6ZKdJ&#10;anY2ZLd5/Hu3UPA2H99zVpvB1KKj1lWWFcymEQji3OqKCwVfn2/PLyCcR9ZYWyYFIznYrB8mK0y1&#10;7Tmj7uwLEULYpaig9L5JpXR5SQbd1DbEgfu2rUEfYFtI3WIfwk0t51GUSIMVh4YSG9qVlF/Pv0ZB&#10;PB7mr+PP/tItaHeS9NFnx7hQ6ulx2C5BeBr8XfzvftdhfpLE8Pd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Owx/EAAAA3QAAAA8AAAAAAAAAAAAAAAAAmAIAAGRycy9k&#10;b3ducmV2LnhtbFBLBQYAAAAABAAEAPUAAACJAwAAAAA=&#10;" path="m,40l,,,40e" filled="f" fillcolor="#810000" strokecolor="#7f604f" strokeweight="2.5pt">
                      <v:path arrowok="t" o:connecttype="custom" o:connectlocs="0,40;0,0;0,40" o:connectangles="0,0,0"/>
                    </v:shape>
                    <v:shape id="Freeform 814" o:spid="_x0000_s1723" style="position:absolute;left:1280;top:4700;width:1;height:55;visibility:visible;mso-wrap-style:square;v-text-anchor:middle"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4FcMA&#10;AADdAAAADwAAAGRycy9kb3ducmV2LnhtbERPTWvCQBC9F/wPywjemk2tBEldpbQG9KiGpschO03S&#10;ZmdDdmuSf+8WCt7m8T5nsxtNK67Uu8aygqcoBkFcWt1wpSC/ZI9rEM4ja2wtk4KJHOy2s4cNptoO&#10;fKLr2VcihLBLUUHtfZdK6cqaDLrIdsSB+7K9QR9gX0nd4xDCTSuXcZxIgw2Hhho7equp/Dn/GgVF&#10;s/o4vft1R8/7FWffxXT8zCelFvPx9QWEp9Hfxf/ugw7zkySBv2/CC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4FcMAAADdAAAADwAAAAAAAAAAAAAAAACYAgAAZHJzL2Rv&#10;d25yZXYueG1sUEsFBgAAAAAEAAQA9QAAAIgDAAAAAA==&#10;" path="m,54l,,,54e" filled="f" fillcolor="#810000" strokecolor="#7f604f" strokeweight="2.5pt">
                      <v:path arrowok="t" o:connecttype="custom" o:connectlocs="0,54;0,0;0,54" o:connectangles="0,0,0"/>
                    </v:shape>
                    <v:shape id="Freeform 815" o:spid="_x0000_s1724" style="position:absolute;left:1257;top:4696;width:1;height:24;visibility:visible;mso-wrap-style:square;v-text-anchor:middle" coordsize="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GdSsQA&#10;AADdAAAADwAAAGRycy9kb3ducmV2LnhtbERPTWvCQBC9F/wPyxR6KbpRIU1TVxGlVI9VEXobstNs&#10;muxsyG5j/PeuUOhtHu9zFqvBNqKnzleOFUwnCQjiwumKSwWn4/s4A+EDssbGMSm4kofVcvSwwFy7&#10;C39SfwiliCHsc1RgQmhzKX1hyKKfuJY4ct+usxgi7EqpO7zEcNvIWZKk0mLFscFgSxtDRX34tQoy&#10;85w1m6/XeUH1uj+n+635qH+Uenoc1m8gAg3hX/zn3uk4P01f4P5NP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hnUrEAAAA3QAAAA8AAAAAAAAAAAAAAAAAmAIAAGRycy9k&#10;b3ducmV2LnhtbFBLBQYAAAAABAAEAPUAAACJAwAAAAA=&#10;" path="m,23l,,,23e" filled="f" fillcolor="#810000" strokecolor="#7f604f" strokeweight="2.5pt">
                      <v:path arrowok="t" o:connecttype="custom" o:connectlocs="0,23;0,0;0,23" o:connectangles="0,0,0"/>
                    </v:shape>
                    <v:shape id="Freeform 816" o:spid="_x0000_s1725" style="position:absolute;left:1141;top:4704;width:1;height:63;visibility:visible;mso-wrap-style:square;v-text-anchor:middle" coordsize="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yBScQA&#10;AADdAAAADwAAAGRycy9kb3ducmV2LnhtbESPwU7DQAxE70j8w8pIvdFNqzaC0G1VVUXqlYYDR5M1&#10;SUTWG2VNmvbr8QGJm60ZzzxvdlPozEhDaiM7WMwzMMRV9C3XDt7L18cnMEmQPXaRycGVEuy293cb&#10;LHy88BuNZ6mNhnAq0EEj0hfWpqqhgGkee2LVvuIQUHQdausHvGh46Owyy3IbsGVtaLCnQ0PV9/kn&#10;OPik49FWq3UpH7Kg9bi8rcrn0rnZw7R/ASM0yb/57/rkFT/PFVe/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MgUnEAAAA3QAAAA8AAAAAAAAAAAAAAAAAmAIAAGRycy9k&#10;b3ducmV2LnhtbFBLBQYAAAAABAAEAPUAAACJAwAAAAA=&#10;" path="m,l,62,,e" filled="f" fillcolor="#810000" strokecolor="#7f604f" strokeweight="2.5pt">
                      <v:path arrowok="t" o:connecttype="custom" o:connectlocs="0,0;0,62;0,0" o:connectangles="0,0,0"/>
                    </v:shape>
                    <v:shape id="Freeform 817" o:spid="_x0000_s1726" style="position:absolute;left:1147;top:4777;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PJGsMA&#10;AADdAAAADwAAAGRycy9kb3ducmV2LnhtbERPS2vCQBC+C/6HZYTedKNgqqmriFiwtAe1hV6H7JhE&#10;s7Mhu+bx77sFwdt8fM9ZbTpTioZqV1hWMJ1EIIhTqwvOFPx8v48XIJxH1lhaJgU9Odish4MVJtq2&#10;fKLm7DMRQtglqCD3vkqkdGlOBt3EVsSBu9jaoA+wzqSusQ3hppSzKIqlwYJDQ44V7XJKb+e7UTDv&#10;P2bL/rr/bV5pd5T02Z6+5plSL6Nu+wbCU+ef4of7oMP8OF7C/zfh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PJGsMAAADdAAAADwAAAAAAAAAAAAAAAACYAgAAZHJzL2Rv&#10;d25yZXYueG1sUEsFBgAAAAAEAAQA9QAAAIgDAAAAAA==&#10;" path="m,l,40,,e" filled="f" fillcolor="#810000" strokecolor="#7f604f" strokeweight="2.5pt">
                      <v:path arrowok="t" o:connecttype="custom" o:connectlocs="0,0;0,40;0,0" o:connectangles="0,0,0"/>
                    </v:shape>
                    <v:shape id="Freeform 818" o:spid="_x0000_s1727" style="position:absolute;left:1141;top:4817;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TsYA&#10;AADdAAAADwAAAGRycy9kb3ducmV2LnhtbESPQWvCQBCF74X+h2UK3uomHlRSVxFpQRSEaqEeh+yY&#10;jc3Ohuyq8d87h4K3Gd6b976ZLXrfqCt1sQ5sIB9moIjLYGuuDPwcvt6noGJCttgEJgN3irCYv77M&#10;sLDhxt903adKSQjHAg24lNpC61g68hiHoSUW7RQ6j0nWrtK2w5uE+0aPsmysPdYsDQ5bWjkq//YX&#10;byCddpvf6rw+0nm7yY5bl+8+69yYwVu//ACVqE9P8//12gr+eCL88o2Mo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TsYAAADdAAAADwAAAAAAAAAAAAAAAACYAgAAZHJz&#10;L2Rvd25yZXYueG1sUEsFBgAAAAAEAAQA9QAAAIsDAAAAAA==&#10;" path="m,l,24,,e" filled="f" fillcolor="#810000" strokecolor="#7f604f" strokeweight="2.5pt">
                      <v:path arrowok="t" o:connecttype="custom" o:connectlocs="0,0;0,24;0,0" o:connectangles="0,0,0"/>
                    </v:shape>
                  </v:group>
                  <v:shape id="Freeform 819" o:spid="_x0000_s1728" style="position:absolute;left:1007;top:3567;width:569;height:355;visibility:visible;mso-wrap-style:square;v-text-anchor:middle" coordsize="609,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Jg8MA&#10;AADdAAAADwAAAGRycy9kb3ducmV2LnhtbERPzWrCQBC+F/oOyxS81Y2KaYmuUtRIaE9N+wBDdswG&#10;s7NpdtX49q4g9DYf3+8s14NtxZl63zhWMBknIIgrpxuuFfz+5K/vIHxA1tg6JgVX8rBePT8tMdPu&#10;wt90LkMtYgj7DBWYELpMSl8ZsujHriOO3MH1FkOEfS11j5cYbls5TZJUWmw4NhjsaGOoOpYnq6Ad&#10;yuNu/5Vv57vPvJz9FYVPTaHU6GX4WIAINIR/8cNd6Dg/fZvA/Zt4gl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UJg8MAAADdAAAADwAAAAAAAAAAAAAAAACYAgAAZHJzL2Rv&#10;d25yZXYueG1sUEsFBgAAAAAEAAQA9QAAAIgDAAAAAA==&#10;" path="m,465r608,89l608,213,219,,,379r,86e" fillcolor="#ffc281" stroked="f">
                    <v:path arrowok="t" o:connecttype="custom" o:connectlocs="0,190;531,226;531,87;192,0;0,155;0,190;0,190" o:connectangles="0,0,0,0,0,0,0"/>
                  </v:shape>
                  <v:shape id="Freeform 820" o:spid="_x0000_s1729" style="position:absolute;left:957;top:3561;width:248;height:256;visibility:visible;mso-wrap-style:square;v-text-anchor:middle" coordsize="265,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yMu8MA&#10;AADdAAAADwAAAGRycy9kb3ducmV2LnhtbERPTWsCMRC9C/0PYQq9aVYpul2N0hYKXjyopfU4bMbN&#10;spvJNknX9d+bQsHbPN7nrDaDbUVPPtSOFUwnGQji0umaKwWfx49xDiJEZI2tY1JwpQCb9cNohYV2&#10;F95Tf4iVSCEcClRgYuwKKUNpyGKYuI44cWfnLcYEfSW1x0sKt62cZdlcWqw5NRjs6N1Q2Rx+rQLt&#10;3fMu39njz+L00rzV36b98kapp8fhdQki0hDv4n/3Vqf588UM/r5JJ8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yMu8MAAADdAAAADwAAAAAAAAAAAAAAAACYAgAAZHJzL2Rv&#10;d25yZXYueG1sUEsFBgAAAAAEAAQA9QAAAIgDAAAAAA==&#10;" path="m,398r56,l264,38,210,,,398e" fillcolor="#ffbf18" stroked="f">
                    <v:path arrowok="t" o:connecttype="custom" o:connectlocs="0,164;49,164;231,15;184,0;0,164;0,164" o:connectangles="0,0,0,0,0,0"/>
                  </v:shape>
                  <v:shape id="Freeform 821" o:spid="_x0000_s1730" style="position:absolute;left:1007;top:3579;width:567;height:270;visibility:visible;mso-wrap-style:square;v-text-anchor:middle" coordsize="608,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36qsUA&#10;AADdAAAADwAAAGRycy9kb3ducmV2LnhtbERPPU/DMBDdK/EfrENiqagDVQOEulGgKqIbFAbGI77G&#10;EfE52KYJ/75GQup2T+/zluVoO3EgH1rHCq5mGQji2umWGwXvb5vLWxAhImvsHJOCXwpQrs4mSyy0&#10;G/iVDrvYiBTCoUAFJsa+kDLUhiyGmeuJE7d33mJM0DdSexxSuO3kdZbl0mLLqcFgT4+G6q/dj1Uw&#10;ffr+3K4/XnLbyD377UN1t7CDUhfnY3UPItIYT+J/97NO8/ObOfx9k06Qqy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fqqxQAAAN0AAAAPAAAAAAAAAAAAAAAAAJgCAABkcnMv&#10;ZG93bnJldi54bWxQSwUGAAAAAAQABAD1AAAAigMAAAAA&#10;" path="m,335l194,,607,255r,76l498,421r,-152l456,269,434,203,201,46r,27l176,91,172,79,,377,,335e" fillcolor="#a16252" stroked="f">
                    <v:path arrowok="t" o:connecttype="custom" o:connectlocs="0,137;169,0;528,104;528,136;433,172;433,110;396,110;378,83;174,19;174,30;153,37;149,33;0,154;0,137;0,137" o:connectangles="0,0,0,0,0,0,0,0,0,0,0,0,0,0,0"/>
                  </v:shape>
                  <v:shape id="Freeform 822" o:spid="_x0000_s1731" style="position:absolute;left:951;top:3552;width:521;height:265;visibility:visible;mso-wrap-style:square;v-text-anchor:middle" coordsize="560,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qMAsQA&#10;AADdAAAADwAAAGRycy9kb3ducmV2LnhtbERP22oCMRB9L/gPYQTfalYpVrZGKbYFHype1g8YNtPN&#10;0s1k2cS9+PWNUPBtDuc6q01vK9FS40vHCmbTBARx7nTJhYJL9vW8BOEDssbKMSkYyMNmPXpaYapd&#10;xydqz6EQMYR9igpMCHUqpc8NWfRTVxNH7sc1FkOETSF1g10Mt5WcJ8lCWiw5NhisaWso/z1frYLr&#10;8HnM9rejGbKau++P+UEebq1Sk3H//gYiUB8e4n/3Tsf5i9cXuH8TT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qjALEAAAA3QAAAA8AAAAAAAAAAAAAAAAAmAIAAGRycy9k&#10;b3ducmV2LnhtbFBLBQYAAAAABAAEAPUAAACJAwAAAAA=&#10;" path="m7,412l221,26,525,232r34,l217,,,395r7,17e" fillcolor="#a13f00" stroked="f">
                    <v:path arrowok="t" o:connecttype="custom" o:connectlocs="7,169;192,11;454,96;484,96;188,0;0,162;7,169;7,169" o:connectangles="0,0,0,0,0,0,0,0"/>
                  </v:shape>
                  <v:roundrect id="AutoShape 823" o:spid="_x0000_s1732" style="position:absolute;left:1451;top:3744;width:32;height:189;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VMcUA&#10;AADdAAAADwAAAGRycy9kb3ducmV2LnhtbERP3WrCMBS+F/YO4QjeaeqGVTqjOJmgjCG6PcBZc2yL&#10;zUmXxFp9+mUw2N35+H7PfNmZWrTkfGVZwXiUgCDOra64UPD5sRnOQPiArLG2TApu5GG5eOjNMdP2&#10;ygdqj6EQMYR9hgrKEJpMSp+XZNCPbEMcuZN1BkOErpDa4TWGm1o+JkkqDVYcG0psaF1Sfj5ejIKX&#10;/Ov1Ld19rxPXrGbt/qnt3u97pQb9bvUMIlAX/sV/7q2O89PpBH6/iSf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8pUxxQAAAN0AAAAPAAAAAAAAAAAAAAAAAJgCAABkcnMv&#10;ZG93bnJldi54bWxQSwUGAAAAAAQABAD1AAAAigMAAAAA&#10;" fillcolor="#ffbf18" stroked="f">
                    <v:textbox inset="0,0,0,0"/>
                  </v:roundrect>
                  <v:shape id="Freeform 824" o:spid="_x0000_s1733" style="position:absolute;left:1357;top:3733;width:86;height:20;visibility:visible;mso-wrap-style:square;v-text-anchor:middle" coordsize="9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wm8UA&#10;AADdAAAADwAAAGRycy9kb3ducmV2LnhtbERPS2vCQBC+F/wPywheim4smpTUTdBCoReh9UGvQ3aa&#10;DWZnY3bV9N93hUJv8/E9Z1UOthVX6n3jWMF8loAgrpxuuFZw2L9Nn0H4gKyxdUwKfshDWYweVphr&#10;d+NPuu5CLWII+xwVmBC6XEpfGbLoZ64jjty36y2GCPta6h5vMdy28ilJUmmx4dhgsKNXQ9Vpd7EK&#10;lsfl1+lsPoZFu6i7x43Nqm2WKTUZD+sXEIGG8C/+c7/rOD/NUrh/E0+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1TCbxQAAAN0AAAAPAAAAAAAAAAAAAAAAAJgCAABkcnMv&#10;ZG93bnJldi54bWxQSwUGAAAAAAQABAD1AAAAigMAAAAA&#10;" path="m,9l82,,92,26,10,30,,9e" fillcolor="#824200" stroked="f">
                    <v:path arrowok="t" o:connecttype="custom" o:connectlocs="0,4;70,0;79,11;8,12;0,4;0,4" o:connectangles="0,0,0,0,0,0"/>
                  </v:shape>
                  <v:shape id="Freeform 825" o:spid="_x0000_s1734" style="position:absolute;left:1574;top:3596;width:936;height:326;visibility:visible;mso-wrap-style:square;v-text-anchor:middle" coordsize="1004,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2GhsQA&#10;AADdAAAADwAAAGRycy9kb3ducmV2LnhtbERPTWvCQBC9F/oflil4q5tqiSV1FWkV6qEHtWiP0+y4&#10;CWZnQ3YT4793hYK3ebzPmc57W4mOGl86VvAyTEAQ506XbBT87FbPbyB8QNZYOSYFF/Iwnz0+TDHT&#10;7swb6rbBiBjCPkMFRQh1JqXPC7Loh64mjtzRNRZDhI2RusFzDLeVHCVJKi2WHBsKrOmjoPy0ba2C&#10;9nvUjX/X4bM+vPIypT+zP7ZGqcFTv3gHEagPd/G/+0vH+elkArdv4gly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hobEAAAA3QAAAA8AAAAAAAAAAAAAAAAAmAIAAGRycy9k&#10;b3ducmV2LnhtbFBLBQYAAAAABAAEAPUAAACJAwAAAAA=&#10;" path="m,510l1001,432r2,-190l503,46,,,,510e" fillcolor="#e0a175" stroked="f">
                    <v:path arrowok="t" o:connecttype="custom" o:connectlocs="0,207;870,176;872,98;437,19;0,0;0,207;0,207" o:connectangles="0,0,0,0,0,0,0"/>
                  </v:shape>
                  <v:shape id="Freeform 826" o:spid="_x0000_s1735" style="position:absolute;left:1152;top:3552;width:1477;height:204;visibility:visible;mso-wrap-style:square;v-text-anchor:middle" coordsize="158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9z+sQA&#10;AADdAAAADwAAAGRycy9kb3ducmV2LnhtbESPQWvDMAyF74X9B6PCLqV1ukJX0rqljA1Gb+u2u4gV&#10;xySWQ+y02b+fDoPdntDTp/cOpyl06kZD8pENrFcFKOIqWs/OwNfn23IHKmVki11kMvBDCU7Hh9kB&#10;Sxvv/EG3a3ZKIJxKNNDk3Jdap6qhgGkVe2LZ1XEImGUcnLYD3gUeOv1UFFsd0LN8aLCnl4aq9joG&#10;oWzY17516L4Xr5e6Pa/HYuyMeZxP5z2oTFP+N/9dv1uJv32WuNJGJOjj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c/rEAAAA3QAAAA8AAAAAAAAAAAAAAAAAmAIAAGRycy9k&#10;b3ducmV2LnhtbFBLBQYAAAAABAAEAPUAAACJAwAAAAA=&#10;" path="m,l947,104r636,214l300,282r-6,-57l331,225,,e" fillcolor="#824200" stroked="f">
                    <v:path arrowok="t" o:connecttype="custom" o:connectlocs="0,0;823,43;1376,130;261,115;255,92;288,92;0,0;0,0" o:connectangles="0,0,0,0,0,0,0,0"/>
                  </v:shape>
                  <v:shape id="Freeform 827" o:spid="_x0000_s1736" style="position:absolute;left:1574;top:3584;width:494;height:207;visibility:visible;mso-wrap-style:square;v-text-anchor:middle" coordsize="530,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ap4sEA&#10;AADdAAAADwAAAGRycy9kb3ducmV2LnhtbERPS4vCMBC+C/sfwgheRFOF9dE1yiIIXq26ex2a2aba&#10;TEqTav33ZkHwNh/fc1abzlbiRo0vHSuYjBMQxLnTJRcKTsfdaAHCB2SNlWNS8CAPm/VHb4Wpdnc+&#10;0C0LhYgh7FNUYEKoUyl9bsiiH7uaOHJ/rrEYImwKqRu8x3BbyWmSzKTFkmODwZq2hvJr1loFXBXZ&#10;z/B82X/+JlvX5u3FLKZHpQb97vsLRKAuvMUv917H+bP5Ev6/i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2qeLBAAAA3QAAAA8AAAAAAAAAAAAAAAAAmAIAAGRycy9kb3du&#10;cmV2LnhtbFBLBQYAAAAABAAEAPUAAACGAwAAAAA=&#10;" path="m,245r,77l69,322r50,-74l403,248r,37l529,285,357,14,178,,37,248,,245e" fillcolor="#ff8100" stroked="f">
                    <v:path arrowok="t" o:connecttype="custom" o:connectlocs="0,101;0,132;60,132;103,102;350,102;350,117;460,117;310,6;155,0;32,102;0,101;0,101" o:connectangles="0,0,0,0,0,0,0,0,0,0,0,0"/>
                  </v:shape>
                  <v:shape id="Freeform 828" o:spid="_x0000_s1737" style="position:absolute;left:1876;top:3609;width:188;height:148;visibility:visible;mso-wrap-style:square;v-text-anchor:middle" coordsize="203,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uWpMUA&#10;AADdAAAADwAAAGRycy9kb3ducmV2LnhtbESP0WrCQBBF3wv+wzJC3+rGQkWjq0hAUGgFtR8wzY5J&#10;MDsbdrea/H3noeDbDPfOvWdWm9616k4hNp4NTCcZKOLS24YrA9+X3dscVEzIFlvPZGCgCJv16GWF&#10;ufUPPtH9nColIRxzNFCn1OVax7Imh3HiO2LRrj44TLKGStuADwl3rX7Pspl22LA01NhRUVN5O/86&#10;Az8nsovdZQjH8FEcvqafQ1EOjTGv4367BJWoT0/z//XeCv5sLvzyjYy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5akxQAAAN0AAAAPAAAAAAAAAAAAAAAAAJgCAABkcnMv&#10;ZG93bnJldi54bWxQSwUGAAAAAAQABAD1AAAAigMAAAAA&#10;" path="m53,l,19,130,231r72,l53,e" fillcolor="#a16252" stroked="f">
                    <v:path arrowok="t" o:connecttype="custom" o:connectlocs="45,0;0,8;111,94;173,94;45,0;45,0" o:connectangles="0,0,0,0,0,0"/>
                  </v:shape>
                  <v:shape id="Freeform 829" o:spid="_x0000_s1738" style="position:absolute;left:1431;top:3586;width:1198;height:180;visibility:visible;mso-wrap-style:square;v-text-anchor:middle" coordsize="1284,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DhscA&#10;AADdAAAADwAAAGRycy9kb3ducmV2LnhtbESP3WoCMRCF7wXfIYzgjdSsShdZjSIFfxBaUAvt5bAZ&#10;s4ubyXYTdX17Uyj0boZzzjdn5svWVuJGjS8dKxgNExDEudMlGwWfp/XLFIQPyBorx6TgQR6Wi25n&#10;jpl2dz7Q7RiMiBD2GSooQqgzKX1ekEU/dDVx1M6usRji2hipG7xHuK3kOElSabHkeKHAmt4Kyi/H&#10;q42UtNxtP2jyvbHy62dg3uvW7F+V6vfa1QxEoDb8m//SOx3rp9MR/H4TR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kw4bHAAAA3QAAAA8AAAAAAAAAAAAAAAAAmAIAAGRy&#10;cy9kb3ducmV2LnhtbFBLBQYAAAAABAAEAPUAAACMAwAAAAA=&#10;" path="m,230r8,26l198,256,370,22,517,40,666,270r609,11l1283,266,676,246,531,20,360,,190,230,,230e" fillcolor="#a13f00" stroked="f">
                    <v:path arrowok="t" o:connecttype="custom" o:connectlocs="0,94;7,104;173,104;322,9;450,17;579,110;1110,114;1117,109;589,100;462,8;313,0;165,94;0,94;0,94" o:connectangles="0,0,0,0,0,0,0,0,0,0,0,0,0,0"/>
                  </v:shape>
                  <v:shape id="Freeform 830" o:spid="_x0000_s1739" style="position:absolute;left:1117;top:3734;width:139;height:38;visibility:visible;mso-wrap-style:square;v-text-anchor:middle" coordsize="15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ThNsAA&#10;AADdAAAADwAAAGRycy9kb3ducmV2LnhtbERPTYvCMBC9C/6HMMLeNK2wUqpRpCB4EbbdPXgcmrEt&#10;NpPSxLb+e7MgeJvH+5zdYTKtGKh3jWUF8SoCQVxa3XCl4O/3tExAOI+ssbVMCp7k4LCfz3aYajty&#10;TkPhKxFC2KWooPa+S6V0ZU0G3cp2xIG72d6gD7CvpO5xDOGmleso2kiDDYeGGjvKairvxcMoyGJX&#10;jHmbdd+xbvKfa+KHK1+U+lpMxy0IT5P/iN/usw7zN8ka/r8JJ8j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nThNsAAAADdAAAADwAAAAAAAAAAAAAAAACYAgAAZHJzL2Rvd25y&#10;ZXYueG1sUEsFBgAAAAAEAAQA9QAAAIUDAAAAAA==&#10;" path="m,58l88,r61,58l,58e" fillcolor="#a13f00" stroked="f">
                    <v:path arrowok="t" o:connecttype="custom" o:connectlocs="0,24;76,0;128,24;0,24;0,24" o:connectangles="0,0,0,0,0"/>
                  </v:shape>
                  <v:oval id="Oval 831" o:spid="_x0000_s1740" style="position:absolute;left:1684;top:3650;width:238;height: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1EcIA&#10;AADdAAAADwAAAGRycy9kb3ducmV2LnhtbERP3WrCMBS+H/gO4Qi7m+kmiFSjiCAqFMeqD3Bsjk1Z&#10;c1KSrHZvb4TB7s7H93uW68G2oicfGscK3icZCOLK6YZrBZfz7m0OIkRkja1jUvBLAdar0csSc+3u&#10;/EV9GWuRQjjkqMDE2OVShsqQxTBxHXHibs5bjAn6WmqP9xRuW/mRZTNpseHUYLCjraHqu/yxCgr/&#10;eT2G08bjviqCuRXbU38olXodD5sFiEhD/Bf/uQ86zZ/Np/D8Jp0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tHURwgAAAN0AAAAPAAAAAAAAAAAAAAAAAJgCAABkcnMvZG93&#10;bnJldi54bWxQSwUGAAAAAAQABAD1AAAAhwMAAAAA&#10;" fillcolor="#522210" stroked="f">
                    <v:textbox inset="0,0,0,0"/>
                  </v:oval>
                  <v:oval id="Oval 832" o:spid="_x0000_s1741" style="position:absolute;left:1689;top:3652;width:239;height: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hnMQA&#10;AADdAAAADwAAAGRycy9kb3ducmV2LnhtbERPTWvCQBC9C/0PyxR6M5sWDRKzSrEWemnBaKnHITsm&#10;wexsmt2a6K93C4K3ebzPyZaDacSJOldbVvAcxSCIC6trLhXstu/jGQjnkTU2lknBmRwsFw+jDFNt&#10;e97QKfelCCHsUlRQed+mUrqiIoMusi1x4A62M+gD7EqpO+xDuGnkSxwn0mDNoaHCllYVFcf8zyh4&#10;M6WerOT+sq6nl6/1r/nsv3+0Uk+Pw+schKfB38U394cO85PZBP6/CSf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4ZzEAAAA3QAAAA8AAAAAAAAAAAAAAAAAmAIAAGRycy9k&#10;b3ducmV2LnhtbFBLBQYAAAAABAAEAPUAAACJAwAAAAA=&#10;" fillcolor="#ffc281" stroked="f">
                    <v:textbox inset="0,0,0,0"/>
                  </v:oval>
                  <v:oval id="Oval 833" o:spid="_x0000_s1742" style="position:absolute;left:1710;top:3664;width:203;height: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dH8IA&#10;AADdAAAADwAAAGRycy9kb3ducmV2LnhtbERPzYrCMBC+C75DGMGLbFOFFa1GEWFBLy66PsC0Gdti&#10;MylJVtu3NwsL3ubj+531tjONeJDztWUF0yQFQVxYXXOp4Prz9bEA4QOyxsYyKejJw3YzHKwx0/bJ&#10;Z3pcQiliCPsMFVQhtJmUvqjIoE9sSxy5m3UGQ4SulNrhM4abRs7SdC4N1hwbKmxpX1Fxv/waBZNl&#10;uiyL7+Pp1OfHXdew66fXXKnxqNutQATqwlv87z7oOH+++IS/b+IJ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Rt0fwgAAAN0AAAAPAAAAAAAAAAAAAAAAAJgCAABkcnMvZG93&#10;bnJldi54bWxQSwUGAAAAAAQABAD1AAAAhwMAAAAA&#10;" fillcolor="#a16252" stroked="f">
                    <v:textbox inset="0,0,0,0"/>
                  </v:oval>
                  <v:oval id="Oval 834" o:spid="_x0000_s1743" style="position:absolute;left:1703;top:3664;width:203;height: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ed8MIA&#10;AADdAAAADwAAAGRycy9kb3ducmV2LnhtbERPS4vCMBC+C/6HMMJeRFP3UKQaRdSFvbm+Dr2NzdgW&#10;m0lJslr//WZB8DYf33Pmy8404k7O15YVTMYJCOLC6ppLBafj12gKwgdkjY1lUvAkD8tFvzfHTNsH&#10;7+l+CKWIIewzVFCF0GZS+qIig35sW+LIXa0zGCJ0pdQOHzHcNPIzSVJpsObYUGFL64qK2+HXKDjv&#10;hzrPzcXJzar9kc9ity2bnVIfg241AxGoC2/xy/2t4/x0msL/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553wwgAAAN0AAAAPAAAAAAAAAAAAAAAAAJgCAABkcnMvZG93&#10;bnJldi54bWxQSwUGAAAAAAQABAD1AAAAhwMAAAAA&#10;" fillcolor="#824200" stroked="f">
                    <v:textbox inset="0,0,0,0"/>
                  </v:oval>
                  <v:shape id="Freeform 835" o:spid="_x0000_s1744" style="position:absolute;left:1649;top:3735;width:307;height:136;visibility:visible;mso-wrap-style:square;v-text-anchor:middle" coordsize="329,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2H1MIA&#10;AADdAAAADwAAAGRycy9kb3ducmV2LnhtbERPTWvCQBC9C/6HZYTedKMHlegqpSAUSlur4nnITjbR&#10;7Gya3cbk37tCwds83uest52tREuNLx0rmE4SEMSZ0yUbBafjbrwE4QOyxsoxKejJw3YzHKwx1e7G&#10;P9QeghExhH2KCooQ6lRKnxVk0U9cTRy53DUWQ4SNkbrBWwy3lZwlyVxaLDk2FFjTW0HZ9fBnFezz&#10;+sIn+dvn/Zdx+HH+/pyZVqmXUfe6AhGoC0/xv/tdx/nz5QIe38QT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vYfUwgAAAN0AAAAPAAAAAAAAAAAAAAAAAJgCAABkcnMvZG93&#10;bnJldi54bWxQSwUGAAAAAAQABAD1AAAAhwMAAAAA&#10;" path="m,l328,r,17l307,17r,166l328,183r,17l,210,,193r19,l19,19,,19,,e" fillcolor="#412000" stroked="f">
                    <v:path arrowok="t" o:connecttype="custom" o:connectlocs="0,0;286,0;286,7;267,7;267,76;286,76;286,83;0,87;0,80;17,80;17,8;0,8;0,0;0,0" o:connectangles="0,0,0,0,0,0,0,0,0,0,0,0,0,0"/>
                  </v:shape>
                  <v:shape id="Freeform 836" o:spid="_x0000_s1745" style="position:absolute;left:1656;top:3733;width:306;height:135;visibility:visible;mso-wrap-style:square;v-text-anchor:middle" coordsize="327,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ETMUA&#10;AADdAAAADwAAAGRycy9kb3ducmV2LnhtbESPT2/CMAzF75P2HSJP2m2kqyaoOgKaJpi48kecrcZL&#10;WxqnawJ0+/TzAYmbrff83s/z5eg7daEhNoENvE4yUMRVsA07A4f9+qUAFROyxS4wGfilCMvF48Mc&#10;SxuuvKXLLjklIRxLNFCn1Jdax6omj3ESemLRvsPgMck6OG0HvEq473SeZVPtsWFpqLGnz5qq0+7s&#10;DRzj2oW3n7bd2Nzlf1+zU7FvV8Y8P40f76ASjeluvl1vrOBPC8GVb2QE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lERMxQAAAN0AAAAPAAAAAAAAAAAAAAAAAJgCAABkcnMv&#10;ZG93bnJldi54bWxQSwUGAAAAAAQABAD1AAAAigMAAAAA&#10;" path="m,1l326,r,16l308,16r,168l326,184r,15l,209,,194r17,l17,21,,21,,1e" fillcolor="#ffc281" stroked="f">
                    <v:path arrowok="t" o:connecttype="custom" o:connectlocs="0,1;285,0;285,6;270,6;270,76;285,76;285,82;0,86;0,80;15,80;15,9;0,9;0,1;0,1" o:connectangles="0,0,0,0,0,0,0,0,0,0,0,0,0,0"/>
                  </v:shape>
                  <v:shape id="Freeform 837" o:spid="_x0000_s1746" style="position:absolute;left:1669;top:3744;width:282;height:112;visibility:visible;mso-wrap-style:square;v-text-anchor:middle" coordsize="302,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s02cQA&#10;AADdAAAADwAAAGRycy9kb3ducmV2LnhtbERPTWvCQBC9C/0PyxS8SLNpKTbGrKGUisVTar14G7Jj&#10;EszOhuw2if++WxC8zeN9TpZPphUD9a6xrOA5ikEQl1Y3XCk4/myfEhDOI2tsLZOCKznINw+zDFNt&#10;R/6m4eArEULYpaig9r5LpXRlTQZdZDviwJ1tb9AH2FdS9ziGcNPKlzheSoMNh4YaO/qoqbwcfo2C&#10;t/FYuN2iOH3Kyz6RWLyuxpNVav44va9BeJr8XXxzf+kwf5ms4P+bcIL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7NNnEAAAA3QAAAA8AAAAAAAAAAAAAAAAAmAIAAGRycy9k&#10;b3ducmV2LnhtbFBLBQYAAAAABAAEAPUAAACJAwAAAAA=&#10;" path="m,3r45,l45,170r98,-2l143,r19,l162,168r93,-2l255,r46,l301,170,,174,,3e" fillcolor="#824200" stroked="f">
                    <v:path arrowok="t" o:connecttype="custom" o:connectlocs="0,1;39,1;39,70;125,69;125,0;141,0;141,69;222,68;222,0;262,0;262,70;0,71;0,1;0,1" o:connectangles="0,0,0,0,0,0,0,0,0,0,0,0,0,0"/>
                  </v:shape>
                  <v:shape id="Freeform 838" o:spid="_x0000_s1747" style="position:absolute;left:1673;top:3744;width:280;height:112;visibility:visible;mso-wrap-style:square;v-text-anchor:middle" coordsize="30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YQl8UA&#10;AADdAAAADwAAAGRycy9kb3ducmV2LnhtbESPQW/CMAyF75P4D5GRdhtpd0DQEdCEQNphmgbdD/Aa&#10;t4lonKrJoPv382ESN1vv+b3Pm90UenWlMfnIBspFAYq4idZzZ+CrPj6tQKWMbLGPTAZ+KcFuO3vY&#10;YGXjjU90PedOSQinCg24nIdK69Q4CpgWcSAWrY1jwCzr2Gk74k3CQ6+fi2KpA3qWBocD7R01l/NP&#10;MOAv36tj6T/e7SE2tW3rU9l+OmMe59PrC6hMU76b/6/frOAv18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hCXxQAAAN0AAAAPAAAAAAAAAAAAAAAAAJgCAABkcnMv&#10;ZG93bnJldi54bWxQSwUGAAAAAAQABAD1AAAAigMAAAAA&#10;" path="m,2r43,l45,172r96,-2l141,r21,l162,168r91,l253,r47,l300,172,,176,,2e" fillcolor="#a16252" stroked="f">
                    <v:path arrowok="t" o:connecttype="custom" o:connectlocs="0,1;37,1;39,69;122,68;122,0;140,0;140,67;219,67;219,0;260,0;260,69;0,70;0,1;0,1" o:connectangles="0,0,0,0,0,0,0,0,0,0,0,0,0,0"/>
                  </v:shape>
                  <v:shape id="Freeform 839" o:spid="_x0000_s1748" style="position:absolute;left:1087;top:4124;width:1891;height:271;visibility:visible;mso-wrap-style:square;v-text-anchor:middle" coordsize="2028,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DRcEA&#10;AADdAAAADwAAAGRycy9kb3ducmV2LnhtbERPS4vCMBC+C/sfwgjeNFVEtBpFFnycFNtlz0MzttVm&#10;UpKo3X+/ERb2Nh/fc1abzjTiSc7XlhWMRwkI4sLqmksFX/luOAfhA7LGxjIp+CEPm/VHb4Wpti++&#10;0DMLpYgh7FNUUIXQplL6oiKDfmRb4shdrTMYInSl1A5fMdw0cpIkM2mw5thQYUufFRX37GEUHMvm&#10;vpueTt8Z7Q/1TZ/zLnc3pQb9brsEEagL/+I/91HH+bPFGN7fxB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AQ0XBAAAA3QAAAA8AAAAAAAAAAAAAAAAAmAIAAGRycy9kb3du&#10;cmV2LnhtbFBLBQYAAAAABAAEAPUAAACGAwAAAAA=&#10;" path="m316,424l137,262,,117,1480,28,1901,r126,212l1501,290r-405,50l715,379,316,424e" fillcolor="#a2a2a2" stroked="f">
                    <v:path arrowok="t" o:connecttype="custom" o:connectlocs="275,172;119,106;0,48;1287,11;1653,0;1762,86;1305,118;953,138;622,154;275,172;275,172" o:connectangles="0,0,0,0,0,0,0,0,0,0,0"/>
                  </v:shape>
                  <v:line id="Line 840" o:spid="_x0000_s1749" style="position:absolute;flip:y;visibility:visible;mso-wrap-style:square" from="1160,4198" to="2920,4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0h58MAAADdAAAADwAAAGRycy9kb3ducmV2LnhtbERPTYvCMBC9C/6HMII3TfUgWo0ii4qw&#10;7GHrLuht2oxt3WZSmqj135sFwds83ucsVq2pxI0aV1pWMBpGIIgzq0vOFfwctoMpCOeRNVaWScGD&#10;HKyW3c4CY23v/E23xOcihLCLUUHhfR1L6bKCDLqhrYkDd7aNQR9gk0vd4D2Em0qOo2giDZYcGgqs&#10;6aOg7C+5GgWn2VYe5e/n1e8v6W5jp+VXmiZK9Xvteg7CU+vf4pd7r8P8yWwM/9+EE+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NIefDAAAA3QAAAA8AAAAAAAAAAAAA&#10;AAAAoQIAAGRycy9kb3ducmV2LnhtbFBLBQYAAAAABAAEAPkAAACRAwAAAAA=&#10;" strokecolor="white" strokeweight="2.5pt">
                    <v:stroke dashstyle="longDash"/>
                  </v:line>
                  <v:shape id="Freeform 841" o:spid="_x0000_s1750" style="position:absolute;left:1351;top:3764;width:84;height:141;visibility:visible;mso-wrap-style:square;v-text-anchor:middle" coordsize="9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6anMIA&#10;AADdAAAADwAAAGRycy9kb3ducmV2LnhtbERPS2sCMRC+C/0PYQq9uVkVbLsapa0Pij11Fc/DZtws&#10;3UzCJtXtv28Ewdt8fM+ZL3vbijN1oXGsYJTlIIgrpxuuFRz2m+ELiBCRNbaOScEfBVguHgZzLLS7&#10;8Dedy1iLFMKhQAUmRl9IGSpDFkPmPHHiTq6zGBPsaqk7vKRw28pxnk+lxYZTg0FPH4aqn/LXKvC7&#10;tW9HEbesV+a97I/PxzF+KfX02L/NQETq4118c3/qNH/6OoHrN+k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HpqcwgAAAN0AAAAPAAAAAAAAAAAAAAAAAJgCAABkcnMvZG93&#10;bnJldi54bWxQSwUGAAAAAAQABAD1AAAAhwMAAAAA&#10;" path="m,208r90,13l68,,,208e" fillcolor="#824200" stroked="f">
                    <v:path arrowok="t" o:connecttype="custom" o:connectlocs="0,84;77,89;58,0;0,84;0,84" o:connectangles="0,0,0,0,0"/>
                  </v:shape>
                  <v:shape id="Freeform 842" o:spid="_x0000_s1751" style="position:absolute;left:1410;top:3746;width:43;height:186;visibility:visible;mso-wrap-style:square;v-text-anchor:middle" coordsize="46,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sbRcMA&#10;AADdAAAADwAAAGRycy9kb3ducmV2LnhtbERP3WrCMBS+F/YO4Qy803S6ylaNIsJgFxOx+gCH5tgU&#10;m5MuyWp9+2Uw8O58fL9ntRlsK3ryoXGs4GWagSCunG64VnA+fUzeQISIrLF1TAruFGCzfhqtsNDu&#10;xkfqy1iLFMKhQAUmxq6QMlSGLIap64gTd3HeYkzQ11J7vKVw28pZli2kxYZTg8GOdoaqa/ljFZy+&#10;9TXv99uj8eX+q63yQ36fS6XGz8N2CSLSEB/if/enTvMX76/w9006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sbRcMAAADdAAAADwAAAAAAAAAAAAAAAACYAgAAZHJzL2Rv&#10;d25yZXYueG1sUEsFBgAAAAAEAAQA9QAAAIgDAAAAAA==&#10;" path="m45,287l,277,,,45,r,287e" fillcolor="#a1a100" stroked="f">
                    <v:path arrowok="t" o:connecttype="custom" o:connectlocs="39,119;0,116;0,0;39,0;39,119;39,119" o:connectangles="0,0,0,0,0,0"/>
                  </v:shape>
                  <v:shape id="Freeform 843" o:spid="_x0000_s1752" style="position:absolute;left:1366;top:3747;width:250;height:10;visibility:visible;mso-wrap-style:square;v-text-anchor:middle" coordsize="26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USO8QA&#10;AADdAAAADwAAAGRycy9kb3ducmV2LnhtbERPTWvCQBC9C/0PyxR6Mxsthpq6ihQKHnqwsVB6G7KT&#10;bGh2NmbXJP77bkHwNo/3OZvdZFsxUO8bxwoWSQqCuHS64VrB1+l9/gLCB2SNrWNScCUPu+3DbIO5&#10;diN/0lCEWsQQ9jkqMCF0uZS+NGTRJ64jjlzleoshwr6WuscxhttWLtM0kxYbjg0GO3ozVP4WF6ug&#10;OsrWLL/Ha7YuzvXz8FH9hMWg1NPjtH8FEWgKd/HNfdBxfrZewf838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FEjvEAAAA3QAAAA8AAAAAAAAAAAAAAAAAmAIAAGRycy9k&#10;b3ducmV2LnhtbFBLBQYAAAAABAAEAPUAAACJAwAAAAA=&#10;" path="m,6l78,,268,2,78,12,,6e" fillcolor="#522210" stroked="f">
                    <v:path arrowok="t" o:connecttype="custom" o:connectlocs="0,4;67,0;231,2;67,7;0,4;0,4" o:connectangles="0,0,0,0,0,0"/>
                  </v:shape>
                  <v:shape id="Freeform 844" o:spid="_x0000_s1753" style="position:absolute;left:1202;top:3775;width:56;height:36;visibility:visible;mso-wrap-style:square;v-text-anchor:middle" coordsize="6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9MMQA&#10;AADdAAAADwAAAGRycy9kb3ducmV2LnhtbERPTUsDMRC9C/6HMEJvNqvQpV2bFhUKVTzU1Yu3YTNu&#10;gptJ3KTb3X9vCgVv83ifs96OrhMD9dF6VnA3L0AQN15bbhV8fuxulyBiQtbYeSYFE0XYbq6v1lhp&#10;f+J3GurUihzCsUIFJqVQSRkbQw7j3AfizH373mHKsG+l7vGUw10n74uilA4t5waDgZ4NNT/10Smw&#10;Jix+7ctwaN5W4fWp/pq0201KzW7GxwcQicb0L7649zrPL1clnL/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wPTDEAAAA3QAAAA8AAAAAAAAAAAAAAAAAmAIAAGRycy9k&#10;b3ducmV2LnhtbFBLBQYAAAAABAAEAPUAAACJAwAAAAA=&#10;" path="m,l,57,59,6,,e" fillcolor="#ff8100" stroked="f">
                    <v:path arrowok="t" o:connecttype="custom" o:connectlocs="0,0;0,22;51,2;0,0;0,0" o:connectangles="0,0,0,0,0"/>
                  </v:shape>
                  <v:shape id="Freeform 845" o:spid="_x0000_s1754" style="position:absolute;left:1116;top:3770;width:142;height:8;visibility:visible;mso-wrap-style:square;v-text-anchor:middle" coordsize="1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3OjcUA&#10;AADdAAAADwAAAGRycy9kb3ducmV2LnhtbESPzWrDMBCE74W8g9hAb7WcYuzEjRJCQkqv+XmAtbW1&#10;3VorY6m226evAoHcdpn5ZmfX28m0YqDeNZYVLKIYBHFpdcOVguvl+LIE4TyyxtYyKfglB9vN7GmN&#10;ubYjn2g4+0qEEHY5Kqi973IpXVmTQRfZjjhon7Y36MPaV1L3OIZw08rXOE6lwYbDhRo72tdUfp9/&#10;TKjxnn7JZLQH58akKLL9JTPmT6nn+bR7A+Fp8g/znf7QgUtXGdy+CSP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Pc6NxQAAAN0AAAAPAAAAAAAAAAAAAAAAAJgCAABkcnMv&#10;ZG93bnJldi54bWxQSwUGAAAAAAQABAD1AAAAigMAAAAA&#10;" path="m,l147,r4,9l7,9,,e" fillcolor="#522210" stroked="f">
                    <v:path arrowok="t" o:connecttype="custom" o:connectlocs="0,0;128,0;132,6;7,6;0,0;0,0" o:connectangles="0,0,0,0,0,0"/>
                  </v:shape>
                  <v:shape id="Freeform 846" o:spid="_x0000_s1755" style="position:absolute;left:1123;top:3776;width:80;height:108;visibility:visible;mso-wrap-style:square;v-text-anchor:middle" coordsize="86,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Hx8UA&#10;AADdAAAADwAAAGRycy9kb3ducmV2LnhtbESPQW/CMAyF75P2HyJP2mUaKTtUWyGggQTaaaiww45W&#10;Y5pqjVOSAN2/nw9Iu9l6z+99ni9H36sLxdQFNjCdFKCIm2A7bg18HTbPr6BSRrbYByYDv5Rgubi/&#10;m2Nlw5VruuxzqySEU4UGXM5DpXVqHHlMkzAQi3YM0WOWNbbaRrxKuO/1S1GU2mPH0uBwoLWj5md/&#10;9gZWefdd1lY/Wf+Z3KmO2+JM3pjHh/F9BirTmP/Nt+sPK/jlm+DKNzKCX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hQfHxQAAAN0AAAAPAAAAAAAAAAAAAAAAAJgCAABkcnMv&#10;ZG93bnJldi54bWxQSwUGAAAAAAQABAD1AAAAigMAAAAA&#10;" path="m,l85,r,166l,155,,e" fillcolor="#a16252" stroked="f">
                    <v:path arrowok="t" o:connecttype="custom" o:connectlocs="0,0;73,0;73,69;0,65;0,0;0,0" o:connectangles="0,0,0,0,0,0"/>
                  </v:shape>
                  <v:shape id="Freeform 847" o:spid="_x0000_s1756" style="position:absolute;left:1123;top:3778;width:80;height:32;visibility:visible;mso-wrap-style:square;v-text-anchor:middle" coordsize="8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1U2cAA&#10;AADdAAAADwAAAGRycy9kb3ducmV2LnhtbERPTYvCMBC9C/6HMMLeNLULYrtGKQsrsp6seh+a2abY&#10;TEoTtf77jSB4m8f7nNVmsK24Ue8bxwrmswQEceV0w7WC0/FnugThA7LG1jEpeJCHzXo8WmGu3Z0P&#10;dCtDLWII+xwVmBC6XEpfGbLoZ64jjtyf6y2GCPta6h7vMdy2Mk2ShbTYcGww2NG3oepSXq0CMg93&#10;Of/OizJJi/3WpFv7ebJKfUyG4gtEoCG8xS/3Tsf5iyyD5zfxBL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1U2cAAAADdAAAADwAAAAAAAAAAAAAAAACYAgAAZHJzL2Rvd25y&#10;ZXYueG1sUEsFBgAAAAAEAAQA9QAAAIUDAAAAAA==&#10;" path="m,l85,r,49l,49,,e" fillcolor="#7f604f" stroked="f">
                    <v:path arrowok="t" o:connecttype="custom" o:connectlocs="0,0;73,0;73,20;0,20;0,0;0,0" o:connectangles="0,0,0,0,0,0"/>
                  </v:shape>
                  <v:shape id="Freeform 848" o:spid="_x0000_s1757" style="position:absolute;left:1129;top:3782;width:70;height:102;visibility:visible;mso-wrap-style:square;v-text-anchor:middle" coordsize="75,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Ndz8gA&#10;AADdAAAADwAAAGRycy9kb3ducmV2LnhtbESPQWsCQQyF74X+hyFCb3VWC1VWR5FCqZRqW5VCb2En&#10;7i7uZNaZqa7/3hyE3hLey3tfpvPONepEIdaeDQz6GSjiwtuaSwO77evjGFRMyBYbz2TgQhHms/u7&#10;KebWn/mbTptUKgnhmKOBKqU21zoWFTmMfd8Si7b3wWGSNZTaBjxLuGv0MMuetcOapaHCll4qKg6b&#10;P2dgfEnh7csentb6ffv5+3P8GK2GhTEPvW4xAZWoS//m2/XSCv4oE375RkbQs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413PyAAAAN0AAAAPAAAAAAAAAAAAAAAAAJgCAABk&#10;cnMvZG93bnJldi54bWxQSwUGAAAAAAQABAD1AAAAjQMAAAAA&#10;" path="m,147l,,74,r,158e" filled="f" fillcolor="#810000" strokecolor="#522210" strokeweight="2.5pt">
                    <v:path arrowok="t" o:connecttype="custom" o:connectlocs="0,60;0,0;64,0;64,65" o:connectangles="0,0,0,0"/>
                  </v:shape>
                  <v:shape id="Freeform 849" o:spid="_x0000_s1758" style="position:absolute;left:1135;top:3788;width:27;height:25;visibility:visible;mso-wrap-style:square;v-text-anchor:middle" coordsize="2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6p/r0A&#10;AADdAAAADwAAAGRycy9kb3ducmV2LnhtbERPvQrCMBDeBd8hnOCmqQ4q1SgiCIpTVdTxaM62tLmU&#10;Jmp9eyMIbvfx/d5i1ZpKPKlxhWUFo2EEgji1uuBMwfm0HcxAOI+ssbJMCt7kYLXsdhYYa/vihJ5H&#10;n4kQwi5GBbn3dSylS3My6Ia2Jg7c3TYGfYBNJnWDrxBuKjmOook0WHBoyLGmTU5peXwYBfzWl9sh&#10;Sag8IM8Kty/l9HpWqt9r13MQnlr/F//cOx3mT6MRfL8JJ8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H6p/r0AAADdAAAADwAAAAAAAAAAAAAAAACYAgAAZHJzL2Rvd25yZXYu&#10;eG1sUEsFBgAAAAAEAAQA9QAAAIIDAAAAAA==&#10;" path="m,l,38r27,e" filled="f" fillcolor="#810000" strokecolor="#a1a100" strokeweight="2.5pt">
                    <v:path arrowok="t" o:connecttype="custom" o:connectlocs="0,0;0,15;25,15" o:connectangles="0,0,0"/>
                  </v:shape>
                  <v:shape id="Freeform 850" o:spid="_x0000_s1759" style="position:absolute;left:1138;top:3788;width:24;height:26;visibility:visible;mso-wrap-style:square;v-text-anchor:middle" coordsize="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qCpMQA&#10;AADdAAAADwAAAGRycy9kb3ducmV2LnhtbERPTWvCQBC9F/wPywi9FN3UgqbRVapQ6qWCplB6G7Jj&#10;Es3OhuyaxH/vCgVv83ifs1j1phItNa60rOB1HIEgzqwuOVfwk36OYhDOI2usLJOCKzlYLQdPC0y0&#10;7XhP7cHnIoSwS1BB4X2dSOmyggy6sa2JA3e0jUEfYJNL3WAXwk0lJ1E0lQZLDg0F1rQpKDsfLkbB&#10;9x/v1r+zr/f+zU3Tk728+LgmpZ6H/ccchKfeP8T/7q0O82fRBO7fhB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6gqTEAAAA3QAAAA8AAAAAAAAAAAAAAAAAmAIAAGRycy9k&#10;b3ducmV2LnhtbFBLBQYAAAAABAAEAPUAAACJAwAAAAA=&#10;" path="m,l,39r25,e" filled="f" fillcolor="#810000" strokecolor="#522210" strokeweight="2.5pt">
                    <v:path arrowok="t" o:connecttype="custom" o:connectlocs="0,0;0,16;21,16" o:connectangles="0,0,0"/>
                  </v:shape>
                  <v:shape id="Freeform 851" o:spid="_x0000_s1760" style="position:absolute;left:1166;top:3788;width:26;height:25;visibility:visible;mso-wrap-style:square;v-text-anchor:middle" coordsize="2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8OsQA&#10;AADdAAAADwAAAGRycy9kb3ducmV2LnhtbERPTWvCQBC9F/wPywi91Y1WVKJrkNJKC15qa6G3MTsm&#10;wexs2N3E9N+7gtDbPN7nrLLe1KIj5yvLCsajBARxbnXFhYLvr7enBQgfkDXWlknBH3nI1oOHFaba&#10;XviTun0oRAxhn6KCMoQmldLnJRn0I9sQR+5kncEQoSukdniJ4aaWkySZSYMVx4YSG3opKT/vW6Ng&#10;uvvQ9evR/7aTw7TDWfezdfOtUo/DfrMEEagP/+K7+13H+fPkGW7fx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PDrEAAAA3QAAAA8AAAAAAAAAAAAAAAAAmAIAAGRycy9k&#10;b3ducmV2LnhtbFBLBQYAAAAABAAEAPUAAACJAwAAAAA=&#10;" path="m,l,38r26,e" filled="f" fillcolor="#810000" strokecolor="#a1a100" strokeweight="2.5pt">
                    <v:path arrowok="t" o:connecttype="custom" o:connectlocs="0,0;0,15;24,15" o:connectangles="0,0,0"/>
                  </v:shape>
                  <v:shape id="Freeform 852" o:spid="_x0000_s1761" style="position:absolute;left:1167;top:3788;width:27;height:26;visibility:visible;mso-wrap-style:square;v-text-anchor:middle"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y6TcIA&#10;AADdAAAADwAAAGRycy9kb3ducmV2LnhtbERP3WrCMBS+H+wdwhl4N9NJsbUaZQwngihYfYBDc2zD&#10;mpPSZNq9/SII3p2P7/csVoNtxZV6bxwr+BgnIIgrpw3XCs6n7/cchA/IGlvHpOCPPKyWry8LLLS7&#10;8ZGuZahFDGFfoIImhK6Q0lcNWfRj1xFH7uJ6iyHCvpa6x1sMt62cJMlUWjQcGxrs6Kuh6qf8tQrS&#10;dVoim0M+c9l2Y3K/258oU2r0NnzOQQQawlP8cG91nJ8lKdy/iS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LpNwgAAAN0AAAAPAAAAAAAAAAAAAAAAAJgCAABkcnMvZG93&#10;bnJldi54bWxQSwUGAAAAAAQABAD1AAAAhwMAAAAA&#10;" path="m,l,39r27,e" filled="f" fillcolor="#810000" strokecolor="#522210" strokeweight="2.5pt">
                    <v:path arrowok="t" o:connecttype="custom" o:connectlocs="0,0;0,16;25,16" o:connectangles="0,0,0"/>
                  </v:shape>
                  <v:shape id="Freeform 853" o:spid="_x0000_s1762" style="position:absolute;left:1135;top:3817;width:27;height:27;visibility:visible;mso-wrap-style:square;v-text-anchor:middle" coordsize="28,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c3eMIA&#10;AADdAAAADwAAAGRycy9kb3ducmV2LnhtbERPzYrCMBC+C/sOYRb2IpoqrEo1iogLLuul1QcYmrEp&#10;NpPSxLb79htB2Nt8fL+z2Q22Fh21vnKsYDZNQBAXTldcKrheviYrED4ga6wdk4Jf8rDbvo02mGrX&#10;c0ZdHkoRQ9inqMCE0KRS+sKQRT91DXHkbq61GCJsS6lb7GO4reU8SRbSYsWxwWBDB0PFPX9YBUj9&#10;+Di/uO5nkZ/O2f1saPadKfXxPuzXIAIN4V/8cp90nL9MPuH5TTxB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1zd4wgAAAN0AAAAPAAAAAAAAAAAAAAAAAJgCAABkcnMvZG93&#10;bnJldi54bWxQSwUGAAAAAAQABAD1AAAAhwMAAAAA&#10;" path="m,l,41r27,e" filled="f" fillcolor="#810000" strokecolor="#a1a100" strokeweight="2.5pt">
                    <v:path arrowok="t" o:connecttype="custom" o:connectlocs="0,0;0,17;25,17" o:connectangles="0,0,0"/>
                  </v:shape>
                  <v:shape id="Freeform 854" o:spid="_x0000_s1763" style="position:absolute;left:1138;top:3818;width:24;height:26;visibility:visible;mso-wrap-style:square;v-text-anchor:middle" coordsize="2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GEp8UA&#10;AADdAAAADwAAAGRycy9kb3ducmV2LnhtbERPTWvCQBC9F/oflin0UsymFmKMrmKF0l4qVAXxNmTH&#10;JJqdDdk1Sf+9KxR6m8f7nPlyMLXoqHWVZQWvUQyCOLe64kLBfvcxSkE4j6yxtkwKfsnBcvH4MMdM&#10;255/qNv6QoQQdhkqKL1vMildXpJBF9mGOHAn2xr0AbaF1C32IdzUchzHiTRYcWgosaF1SfllezUK&#10;vo+8eT9MPqfDm0t2Z3t98WlDSj0/DasZCE+D/xf/ub90mD+JE7h/E06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YSnxQAAAN0AAAAPAAAAAAAAAAAAAAAAAJgCAABkcnMv&#10;ZG93bnJldi54bWxQSwUGAAAAAAQABAD1AAAAigMAAAAA&#10;" path="m,l,39r25,e" filled="f" fillcolor="#810000" strokecolor="#522210" strokeweight="2.5pt">
                    <v:path arrowok="t" o:connecttype="custom" o:connectlocs="0,0;0,16;21,16" o:connectangles="0,0,0"/>
                  </v:shape>
                  <v:shape id="Freeform 855" o:spid="_x0000_s1764" style="position:absolute;left:1166;top:3817;width:26;height:27;visibility:visible;mso-wrap-style:square;v-text-anchor:middle" coordsize="2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2st8UA&#10;AADdAAAADwAAAGRycy9kb3ducmV2LnhtbESPQWsCMRCF7wX/Qxiht5rVQ62rUYoibfFQtUKv42bc&#10;LN1MQpLq+u+NUOhthvfmfW9mi8624kwhNo4VDAcFCOLK6YZrBYev9dMLiJiQNbaOScGVIizmvYcZ&#10;ltpdeEfnfapFDuFYogKTki+ljJUhi3HgPHHWTi5YTHkNtdQBLznctnJUFM/SYsOZYNDT0lD1s/+1&#10;GfLmN/Xx038fRsdJ2rLxwaw+lHrsd69TEIm69G/+u37Xuf64GMP9mzyC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ay3xQAAAN0AAAAPAAAAAAAAAAAAAAAAAJgCAABkcnMv&#10;ZG93bnJldi54bWxQSwUGAAAAAAQABAD1AAAAigMAAAAA&#10;" path="m,l,41r26,e" filled="f" fillcolor="#810000" strokecolor="#a1a100" strokeweight="2.5pt">
                    <v:path arrowok="t" o:connecttype="custom" o:connectlocs="0,0;0,17;24,17" o:connectangles="0,0,0"/>
                  </v:shape>
                  <v:shape id="Freeform 856" o:spid="_x0000_s1765" style="position:absolute;left:1167;top:3818;width:27;height:26;visibility:visible;mso-wrap-style:square;v-text-anchor:middle"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GwSMUA&#10;AADdAAAADwAAAGRycy9kb3ducmV2LnhtbESP0WrCQBBF3wv9h2UKvtVNi5g0dZVSahFEobEfMGTH&#10;ZDE7G7JbTf/eeRB8m+HeuffMYjX6Tp1piC6wgZdpBoq4DtZxY+D3sH4uQMWEbLELTAb+KcJq+fiw&#10;wNKGC//QuUqNkhCOJRpoU+pLrWPdksc4DT2xaMcweEyyDo22A14k3Hf6Ncvm2qNjaWixp8+W6lP1&#10;5w3MvmYVstsXbyHffLsibncHyo2ZPI0f76ASjeluvl1vrODnmeDKNzKC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bBIxQAAAN0AAAAPAAAAAAAAAAAAAAAAAJgCAABkcnMv&#10;ZG93bnJldi54bWxQSwUGAAAAAAQABAD1AAAAigMAAAAA&#10;" path="m,l,39r27,e" filled="f" fillcolor="#810000" strokecolor="#522210" strokeweight="2.5pt">
                    <v:path arrowok="t" o:connecttype="custom" o:connectlocs="0,0;0,16;25,16" o:connectangles="0,0,0"/>
                  </v:shape>
                  <v:shape id="Freeform 857" o:spid="_x0000_s1766" style="position:absolute;left:1034;top:3799;width:42;height:57;visibility:visible;mso-wrap-style:square;v-text-anchor:middle" coordsize="4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WusQA&#10;AADdAAAADwAAAGRycy9kb3ducmV2LnhtbERP22rCQBB9L/gPywh9011biBpdRQpthYLWC/g6Zsck&#10;mJ1Ns9uY/n23IPRtDuc682VnK9FS40vHGkZDBYI4c6bkXMPx8DqYgPAB2WDlmDT8kIflovcwx9S4&#10;G++o3YdcxBD2KWooQqhTKX1WkEU/dDVx5C6usRgibHJpGrzFcFvJJ6USabHk2FBgTS8FZdf9t9WQ&#10;jNbPb9v2s5Qq8V+H7em8eccPrR/73WoGIlAX/sV399rE+WM1hb9v4gl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wVrrEAAAA3QAAAA8AAAAAAAAAAAAAAAAAmAIAAGRycy9k&#10;b3ducmV2LnhtbFBLBQYAAAAABAAEAPUAAACJAwAAAAA=&#10;" path="m,1l43,r,88l,84,,1e" fillcolor="#824200" stroked="f">
                    <v:path arrowok="t" o:connecttype="custom" o:connectlocs="0,1;39,0;39,36;0,35;0,1;0,1" o:connectangles="0,0,0,0,0,0"/>
                  </v:shape>
                  <v:shape id="Freeform 858" o:spid="_x0000_s1767" style="position:absolute;left:1039;top:3801;width:32;height:26;visibility:visible;mso-wrap-style:square;v-text-anchor:middle" coordsize="3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96cMQA&#10;AADdAAAADwAAAGRycy9kb3ducmV2LnhtbESPzY7CMAyE70i8Q2SkvUHKHmApBIRASBxWQvw8gGlM&#10;W9E4VZOl4e3Xh5X2ZmvGM59Xm+Qa9aIu1J4NTCcZKOLC25pLA7frYfwFKkRki41nMvCmAJv1cLDC&#10;3Pqez/S6xFJJCIccDVQxtrnWoajIYZj4lli0h+8cRlm7UtsOewl3jf7Mspl2WLM0VNjSrqLieflx&#10;BtL7u6DFNnG5w35xPyHum/PMmI9R2i5BRUrx3/x3fbSCP58Kv3wjI+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PenDEAAAA3QAAAA8AAAAAAAAAAAAAAAAAmAIAAGRycy9k&#10;b3ducmV2LnhtbFBLBQYAAAAABAAEAPUAAACJAwAAAAA=&#10;" path="m,1l,38r34,l34,,,1e" fillcolor="#006062" stroked="f">
                    <v:path arrowok="t" o:connecttype="custom" o:connectlocs="0,1;0,17;28,17;28,0;0,1;0,1" o:connectangles="0,0,0,0,0,0"/>
                  </v:shape>
                  <v:shape id="Freeform 859" o:spid="_x0000_s1768" style="position:absolute;left:1039;top:3829;width:32;height:24;visibility:visible;mso-wrap-style:square;v-text-anchor:middle" coordsize="3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Pf68EA&#10;AADdAAAADwAAAGRycy9kb3ducmV2LnhtbERPzYrCMBC+C/sOYRa8aVoPrlZjKcqCB0H8eYCxmW3L&#10;NpPSZG18eyMseJuP73fWeTCtuFPvGssK0mkCgri0uuFKwfXyPVmAcB5ZY2uZFDzIQb75GK0x03bg&#10;E93PvhIxhF2GCmrvu0xKV9Zk0E1tRxy5H9sb9BH2ldQ9DjHctHKWJHNpsOHYUGNH25rK3/OfURAe&#10;h5KWReBqi8PydkTctae5UuPPUKxAeAr+Lf5373Wc/5Wm8Pomni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D3+vBAAAA3QAAAA8AAAAAAAAAAAAAAAAAmAIAAGRycy9kb3du&#10;cmV2LnhtbFBLBQYAAAAABAAEAPUAAACGAwAAAAA=&#10;" path="m,l34,r,38l,34,,e" fillcolor="#006062" stroked="f">
                    <v:path arrowok="t" o:connecttype="custom" o:connectlocs="0,0;28,0;28,14;0,13;0,0;0,0" o:connectangles="0,0,0,0,0,0"/>
                  </v:shape>
                  <v:shape id="Freeform 860" o:spid="_x0000_s1769" style="position:absolute;left:1243;top:3806;width:84;height:59;visibility:visible;mso-wrap-style:square;v-text-anchor:middle" coordsize="9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WF8IA&#10;AADdAAAADwAAAGRycy9kb3ducmV2LnhtbESPzYoCMRCE74LvEFrYm2b0oDJrlGFB0Zt/D9BMeifD&#10;TjpDEp349mZhYW/dVH3V1Ztdsp14kg+tYwXzWQGCuHa65UbB/bafrkGEiKyxc0wKXhRgtx2PNlhq&#10;N/CFntfYiBzCoUQFJsa+lDLUhiyGmeuJs/btvMWYV99I7XHI4baTi6JYSost5wsGe/oyVP9cHzbX&#10;OJ3u/lxFTn3Sw3FlqnQ7nJX6mKTqE0SkFP/Nf/RRZ241X8DvN3kEuX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5YXwgAAAN0AAAAPAAAAAAAAAAAAAAAAAJgCAABkcnMvZG93&#10;bnJldi54bWxQSwUGAAAAAAQABAD1AAAAhwMAAAAA&#10;" path="m,l90,r,90l,84,,e" fillcolor="#824200" stroked="f">
                    <v:path arrowok="t" o:connecttype="custom" o:connectlocs="0,0;77,0;77,38;0,35;0,0;0,0" o:connectangles="0,0,0,0,0,0"/>
                  </v:shape>
                  <v:roundrect id="AutoShape 861" o:spid="_x0000_s1770" style="position:absolute;left:1247;top:3808;width:37;height:25;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B02MUA&#10;AADdAAAADwAAAGRycy9kb3ducmV2LnhtbERPTWsCMRC9F/wPYQQvRbNWamVrFBGKHjy0WpTexmTc&#10;XdxMlk3U1V9vhIK3ebzPGU8bW4oz1b5wrKDfS0AQa2cKzhT8br66IxA+IBssHZOCK3mYTlovY0yN&#10;u/APndchEzGEfYoK8hCqVEqvc7Loe64ijtzB1RZDhHUmTY2XGG5L+ZYkQ2mx4NiQY0XznPRxfbIK&#10;9Pf2OqS/xT7Zv75rrLa722o3UKrTbmafIAI14Sn+dy9NnP/RH8Djm3iC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HTYxQAAAN0AAAAPAAAAAAAAAAAAAAAAAJgCAABkcnMv&#10;ZG93bnJldi54bWxQSwUGAAAAAAQABAD1AAAAigMAAAAA&#10;" fillcolor="#006062" stroked="f">
                    <v:textbox inset="0,0,0,0"/>
                  </v:roundrect>
                  <v:shape id="Freeform 862" o:spid="_x0000_s1771" style="position:absolute;left:1247;top:3836;width:34;height:22;visibility:visible;mso-wrap-style:square;v-text-anchor:middle" coordsize="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EsMEA&#10;AADdAAAADwAAAGRycy9kb3ducmV2LnhtbERPS4vCMBC+C/sfwgh7kTVVxEc1yiLI6tHWy96GZmyq&#10;zaQ0Ubv/fiMI3ubje85q09la3Kn1lWMFo2ECgrhwuuJSwSnffc1B+ICssXZMCv7Iw2b90Vthqt2D&#10;j3TPQiliCPsUFZgQmlRKXxiy6IeuIY7c2bUWQ4RtKXWLjxhuazlOkqm0WHFsMNjQ1lBxzW5WAZkd&#10;DsrL7PeY5+MfWszpUJiBUp/97nsJIlAX3uKXe6/j/NloAs9v4gl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hBLDBAAAA3QAAAA8AAAAAAAAAAAAAAAAAmAIAAGRycy9kb3du&#10;cmV2LnhtbFBLBQYAAAAABAAEAPUAAACGAwAAAAA=&#10;" path="m,l34,r,34l,33,,e" fillcolor="#006062" stroked="f">
                    <v:path arrowok="t" o:connecttype="custom" o:connectlocs="0,0;32,0;32,13;0,13;0,0;0,0" o:connectangles="0,0,0,0,0,0"/>
                  </v:shape>
                  <v:roundrect id="AutoShape 863" o:spid="_x0000_s1772" style="position:absolute;left:1286;top:3808;width:37;height:25;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VJN8YA&#10;AADdAAAADwAAAGRycy9kb3ducmV2LnhtbERPTWvCQBC9F/wPywi9FN1o0UqajZSC6KEHq0Xpbdwd&#10;k2B2NmS3Gvvr3ULB2zze52TzztbiTK2vHCsYDRMQxNqZigsFX9vFYAbCB2SDtWNScCUP87z3kGFq&#10;3IU/6bwJhYgh7FNUUIbQpFJ6XZJFP3QNceSOrrUYImwLaVq8xHBby3GSTKXFimNDiQ29l6RPmx+r&#10;QK931yl9Lw/J4Wmisdntfz/2z0o99ru3VxCBunAX/7tXJs5/GU3g75t4gs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VJN8YAAADdAAAADwAAAAAAAAAAAAAAAACYAgAAZHJz&#10;L2Rvd25yZXYueG1sUEsFBgAAAAAEAAQA9QAAAIsDAAAAAA==&#10;" fillcolor="#006062" stroked="f">
                    <v:textbox inset="0,0,0,0"/>
                  </v:roundrect>
                  <v:shape id="Freeform 864" o:spid="_x0000_s1773" style="position:absolute;left:1286;top:3836;width:35;height:24;visibility:visible;mso-wrap-style:square;v-text-anchor:middle" coordsize="3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NheMMA&#10;AADdAAAADwAAAGRycy9kb3ducmV2LnhtbERPS2vCQBC+C/0PyxR6EbOxoI2pq5hCqRcpTfU+ZCcP&#10;mp0N2TVJ/71bKHibj+852/1kWjFQ7xrLCpZRDIK4sLrhSsH5+32RgHAeWWNrmRT8koP97mG2xVTb&#10;kb9oyH0lQgi7FBXU3neplK6oyaCLbEccuNL2Bn2AfSV1j2MIN618juO1NNhwaKixo7eaip/8ahR8&#10;ci6PbVZ+JGzK7nLa0CrL5ko9PU6HVxCeJn8X/7uPOsx/Wa7h75twgt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NheMMAAADdAAAADwAAAAAAAAAAAAAAAACYAgAAZHJzL2Rv&#10;d25yZXYueG1sUEsFBgAAAAAEAAQA9QAAAIgDAAAAAA==&#10;" path="m,l37,r,38l,37,,e" fillcolor="#006062" stroked="f">
                    <v:path arrowok="t" o:connecttype="custom" o:connectlocs="0,0;31,0;31,14;0,14;0,0;0,0" o:connectangles="0,0,0,0,0,0"/>
                  </v:shape>
                  <v:shape id="Freeform 865" o:spid="_x0000_s1774" style="position:absolute;left:2052;top:3753;width:418;height:134;visibility:visible;mso-wrap-style:square;v-text-anchor:middle" coordsize="448,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SBsEA&#10;AADdAAAADwAAAGRycy9kb3ducmV2LnhtbERPTYvCMBC9C/sfwix407RFdKlGkWUL4kFYXe9DMzbF&#10;ZlKaVOu/N4Kwt3m8z1ltBtuIG3W+dqwgnSYgiEuna64U/J2KyRcIH5A1No5JwYM8bNYfoxXm2t35&#10;l27HUIkYwj5HBSaENpfSl4Ys+qlriSN3cZ3FEGFXSd3hPYbbRmZJMpcWa44NBlv6NlRej71VIGf7&#10;uTn3RfpzLcrM24PeZUYrNf4ctksQgYbwL367dzrOX6QLeH0TT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s0gbBAAAA3QAAAA8AAAAAAAAAAAAAAAAAmAIAAGRycy9kb3du&#10;cmV2LnhtbFBLBQYAAAAABAAEAPUAAACGAwAAAAA=&#10;" path="m,l,208,447,175,447,6,,e" fillcolor="#a16252" stroked="f">
                    <v:path arrowok="t" o:connecttype="custom" o:connectlocs="0,0;0,85;389,72;389,3;0,0;0,0" o:connectangles="0,0,0,0,0,0"/>
                  </v:shape>
                  <v:roundrect id="AutoShape 866" o:spid="_x0000_s1775" style="position:absolute;left:2468;top:3757;width:42;height:19;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rKVscA&#10;AADdAAAADwAAAGRycy9kb3ducmV2LnhtbESPQW/CMAyF70j7D5En7QYpk8agENCEtsFlB8qQOFqN&#10;aQqNUzUZlH8/HybtZus9v/d5sep9o67UxTqwgfEoA0VcBltzZeB7/zGcgooJ2WITmAzcKcJq+TBY&#10;YG7DjXd0LVKlJIRjjgZcSm2udSwdeYyj0BKLdgqdxyRrV2nb4U3CfaOfs2yiPdYsDQ5bWjsqL8WP&#10;NzB9fym+ZnzarLf78+f9cnCzI+2MeXrs3+agEvXp3/x3vbWC/zoW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aylbHAAAA3QAAAA8AAAAAAAAAAAAAAAAAmAIAAGRy&#10;cy9kb3ducmV2LnhtbFBLBQYAAAAABAAEAPUAAACMAwAAAAA=&#10;" fillcolor="#ff8100" stroked="f">
                    <v:textbox inset="0,0,0,0"/>
                  </v:roundrect>
                  <v:shape id="Freeform 867" o:spid="_x0000_s1776" style="position:absolute;left:2052;top:3747;width:418;height:35;visibility:visible;mso-wrap-style:square;v-text-anchor:middle" coordsize="44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2YsQA&#10;AADdAAAADwAAAGRycy9kb3ducmV2LnhtbERPTWvCQBC9C/6HZQRvurEHa1NXEaGgiNLG5uBtmh2T&#10;aHY2ZNeY/nu3IPQ2j/c582VnKtFS40rLCibjCARxZnXJuYLv48doBsJ5ZI2VZVLwSw6Wi35vjrG2&#10;d/6iNvG5CCHsYlRQeF/HUrqsIINubGviwJ1tY9AH2ORSN3gP4aaSL1E0lQZLDg0F1rQuKLsmN6MA&#10;z2m6P+l0d/s8ma1vD8fkJ70oNRx0q3cQnjr/L366NzrMf528wd834QS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DtmLEAAAA3QAAAA8AAAAAAAAAAAAAAAAAmAIAAGRycy9k&#10;b3ducmV2LnhtbFBLBQYAAAAABAAEAPUAAACJAwAAAAA=&#10;" path="m,l447,10r,33l,52,,e" fillcolor="#7f604f" stroked="f">
                    <v:path arrowok="t" o:connecttype="custom" o:connectlocs="0,0;389,5;389,18;0,22;0,0;0,0" o:connectangles="0,0,0,0,0,0"/>
                  </v:shape>
                  <v:shape id="Freeform 868" o:spid="_x0000_s1777" style="position:absolute;left:2049;top:3751;width:6;height:138;visibility:visible;mso-wrap-style:square;v-text-anchor:middle" coordsize="7,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oUg8gA&#10;AADdAAAADwAAAGRycy9kb3ducmV2LnhtbESPT2vCQBDF70K/wzKFXkQ3ClZNXaUIBUEq/jt4HLPT&#10;JDQ7G7Jbk/bTO4eCtxnem/d+s1h1rlI3akLp2cBomIAizrwtOTdwPn0MZqBCRLZYeSYDvxRgtXzq&#10;LTC1vuUD3Y4xVxLCIUUDRYx1qnXICnIYhr4mFu3LNw6jrE2ubYOthLtKj5PkVTssWRoKrGldUPZ9&#10;/HEGttPrdtKe8l2/v5n/nSfk9594MebluXt/AxWpiw/z//XGCv50LPzyjY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2hSDyAAAAN0AAAAPAAAAAAAAAAAAAAAAAJgCAABk&#10;cnMvZG93bnJldi54bWxQSwUGAAAAAAQABAD1AAAAjQMAAAAA&#10;" path="m6,6r,204l,214,,,6,6e" fillcolor="#a1a100" stroked="f">
                    <v:path arrowok="t" o:connecttype="custom" o:connectlocs="4,3;4,87;0,88;0,0;4,3;4,3" o:connectangles="0,0,0,0,0,0"/>
                  </v:shape>
                  <v:shape id="Freeform 869" o:spid="_x0000_s1778" style="position:absolute;left:2468;top:3776;width:3;height:93;visibility:visible;mso-wrap-style:square;v-text-anchor:middle" coordsize="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FIsMA&#10;AADdAAAADwAAAGRycy9kb3ducmV2LnhtbERPTWvCQBC9F/wPywi91U202hJdRQShkINoe+hxyI5J&#10;NDsbd1eT/ntXEHqbx/ucxao3jbiR87VlBekoAUFcWF1zqeDne/v2CcIHZI2NZVLwRx5Wy8HLAjNt&#10;O97T7RBKEUPYZ6igCqHNpPRFRQb9yLbEkTtaZzBE6EqpHXYx3DRynCQzabDm2FBhS5uKivPhahRM&#10;fnN/wdPs+j6d+F2nU5frNFfqddiv5yAC9eFf/HR/6Tj/Y5zC45t4gl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FIsMAAADdAAAADwAAAAAAAAAAAAAAAACYAgAAZHJzL2Rv&#10;d25yZXYueG1sUEsFBgAAAAAEAAQA9QAAAIgDAAAAAA==&#10;" path="m,140r4,4l4,,,,,140e" fillcolor="#ff8100" stroked="f">
                    <v:path arrowok="t" o:connecttype="custom" o:connectlocs="0,58;1,59;1,0;0,0;0,58;0,58" o:connectangles="0,0,0,0,0,0"/>
                  </v:shape>
                  <v:shape id="Freeform 870" o:spid="_x0000_s1779" style="position:absolute;left:2468;top:3763;width:3;height:13;visibility:visible;mso-wrap-style:square;v-text-anchor:middle" coordsize="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0sMA&#10;AADdAAAADwAAAGRycy9kb3ducmV2LnhtbERPO2vDMBDeA/kP4gLZEtke0uJGCU5LoHQo5DF0PKyL&#10;ZWKdHEt11H9fFQLd7uN73nobbSdGGnzrWEG+zEAQ10633Cg4n/aLZxA+IGvsHJOCH/Kw3Uwnayy1&#10;u/OBxmNoRAphX6ICE0JfSulrQxb90vXEibu4wWJIcGikHvCewm0niyxbSYstpwaDPb0aqq/Hb6sg&#10;7vVXfarGc/XxqW9vJt8VOUal5rNYvYAIFMO/+OF+12n+U1HA3zfpB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e0sMAAADdAAAADwAAAAAAAAAAAAAAAACYAgAAZHJzL2Rv&#10;d25yZXYueG1sUEsFBgAAAAAEAAQA9QAAAIgDAAAAAA==&#10;" path="m,21r4,l4,,,,,21e" fillcolor="#a16252" stroked="f">
                    <v:path arrowok="t" o:connecttype="custom" o:connectlocs="0,7;1,7;1,0;0,0;0,7;0,7" o:connectangles="0,0,0,0,0,0"/>
                  </v:shape>
                  <v:shape id="Freeform 871" o:spid="_x0000_s1780" style="position:absolute;left:2246;top:3866;width:34;height:6;visibility:visible;mso-wrap-style:square;v-text-anchor:middle" coordsize="3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25JcIA&#10;AADdAAAADwAAAGRycy9kb3ducmV2LnhtbERPzWrCQBC+F3yHZQre6q5pSTR1DVIQemvVPMCQHZNg&#10;djZkV018+m6h0Nt8fL+zKUbbiRsNvnWsYblQIIgrZ1quNZSn/csKhA/IBjvHpGEiD8V29rTB3Lg7&#10;H+h2DLWIIexz1NCE0OdS+qohi37heuLInd1gMUQ41NIMeI/htpOJUqm02HJsaLCnj4aqy/FqNajH&#10;8rqXqpxw/XWY/PcbXrI01Xr+PO7eQQQaw7/4z/1p4vwseYXfb+IJ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rbklwgAAAN0AAAAPAAAAAAAAAAAAAAAAAJgCAABkcnMvZG93&#10;bnJldi54bWxQSwUGAAAAAAQABAD1AAAAhwMAAAAA&#10;" path="m,4l9,9,29,7,35,,29,,26,4,10,6,6,2,,4e" fillcolor="#522210" stroked="f">
                    <v:path arrowok="t" o:connecttype="custom" o:connectlocs="0,1;9,3;26,2;31,0;26,0;24,1;9,2;6,1;0,1;0,1" o:connectangles="0,0,0,0,0,0,0,0,0,0"/>
                  </v:shape>
                  <v:shape id="Freeform 872" o:spid="_x0000_s1781" style="position:absolute;left:2244;top:3866;width:36;height:5;visibility:visible;mso-wrap-style:square;v-text-anchor:middle" coordsize="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rIsMA&#10;AADdAAAADwAAAGRycy9kb3ducmV2LnhtbERPS2sCMRC+F/wPYQRvNasUK6tRRBF68NC6gh6HzbgP&#10;N5Mlyer6702h0Nt8fM9ZrnvTiDs5X1lWMBknIIhzqysuFJyy/fschA/IGhvLpOBJHtarwdsSU20f&#10;/EP3YyhEDGGfooIyhDaV0uclGfRj2xJH7mqdwRChK6R2+IjhppHTJJlJgxXHhhJb2paU346dUdBd&#10;MlfvZFcfst051G7+PetPhVKjYb9ZgAjUh3/xn/tLx/mf0w/4/Sae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drIsMAAADdAAAADwAAAAAAAAAAAAAAAACYAgAAZHJzL2Rv&#10;d25yZXYueG1sUEsFBgAAAAAEAAQA9QAAAIgDAAAAAA==&#10;" path="m,2l11,7,31,6,37,,31,,28,2,12,4,7,,,2e" fillcolor="silver" stroked="f">
                    <v:path arrowok="t" o:connecttype="custom" o:connectlocs="0,1;9,3;27,3;33,0;27,0;26,1;10,2;7,0;0,1;0,1" o:connectangles="0,0,0,0,0,0,0,0,0,0"/>
                  </v:shape>
                  <v:shape id="Freeform 873" o:spid="_x0000_s1782" style="position:absolute;left:2049;top:3865;width:425;height:24;visibility:visible;mso-wrap-style:square;v-text-anchor:middle" coordsize="457,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ee8YA&#10;AADdAAAADwAAAGRycy9kb3ducmV2LnhtbESPQWsCMRCF7wX/QxjBy1KzLtjWrVFEUBR6qS09D5vp&#10;ZulmsiZRd/+9KRR6m+G9ed+b5bq3rbiSD41jBbNpDoK4crrhWsHnx+7xBUSIyBpbx6RgoADr1ehh&#10;iaV2N36n6ynWIoVwKFGBibErpQyVIYth6jripH07bzGm1ddSe7ylcNvKIs+fpMWGE8FgR1tD1c/p&#10;YhPkPCy2++JtMP489PS1yPwxy5SajPvNK4hIffw3/10fdKr/XMzh95s0gl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gee8YAAADdAAAADwAAAAAAAAAAAAAAAACYAgAAZHJz&#10;L2Rvd25yZXYueG1sUEsFBgAAAAAEAAQA9QAAAIsDAAAAAA==&#10;" path="m4,33l451,r5,4l,37,4,33e" fillcolor="#412000" stroked="f">
                    <v:path arrowok="t" o:connecttype="custom" o:connectlocs="4,13;390,0;394,2;0,15;4,13;4,13" o:connectangles="0,0,0,0,0,0"/>
                  </v:shape>
                  <v:shape id="Freeform 874" o:spid="_x0000_s1783" style="position:absolute;left:1715;top:3746;width:90;height:107;visibility:visible;mso-wrap-style:square;v-text-anchor:middle" coordsize="9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a5gsIA&#10;AADdAAAADwAAAGRycy9kb3ducmV2LnhtbERP3WrCMBS+H/gO4QjezXS6udGZShE7djWY8wEOzbEp&#10;bU5CE7V9ezMY7O58fL9nuxttL640hNaxgqdlBoK4drrlRsHpp3p8AxEissbeMSmYKMCumD1sMdfu&#10;xt90PcZGpBAOOSowMfpcylAbshiWzhMn7uwGizHBoZF6wFsKt71cZdlGWmw5NRj0tDdUd8eLVXCQ&#10;vivXp2oK5jlzZ8u+/Ph6UWoxH8t3EJHG+C/+c3/qNP91tYHfb9IJs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hrmCwgAAAN0AAAAPAAAAAAAAAAAAAAAAAJgCAABkcnMvZG93&#10;bnJldi54bWxQSwUGAAAAAAQABAD1AAAAhwMAAAAA&#10;" path="m,2l96,r,164l,166,,2e" fillcolor="#522210" stroked="f">
                    <v:path arrowok="t" o:connecttype="custom" o:connectlocs="0,1;83,0;83,67;0,68;0,1;0,1" o:connectangles="0,0,0,0,0,0"/>
                  </v:shape>
                  <v:shape id="Freeform 875" o:spid="_x0000_s1784" style="position:absolute;left:1709;top:3754;width:86;height:97;visibility:visible;mso-wrap-style:square;v-text-anchor:middle" coordsize="9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DQsQA&#10;AADdAAAADwAAAGRycy9kb3ducmV2LnhtbERPS2vCQBC+F/wPywi91Y0i1UZXkUraXjz4qF6H7JgE&#10;s7Pp7jam/94tCN7m43vOfNmZWrTkfGVZwXCQgCDOra64UHDYZy9TED4ga6wtk4I/8rBc9J7mmGp7&#10;5S21u1CIGMI+RQVlCE0qpc9LMugHtiGO3Nk6gyFCV0jt8BrDTS1HSfIqDVYcG0ps6L2k/LL7NQq+&#10;zWnj1snPR/3m2zEdP4fbTGZKPfe71QxEoC48xHf3l47zJ6MJ/H8TT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ew0LEAAAA3QAAAA8AAAAAAAAAAAAAAAAAmAIAAGRycy9k&#10;b3ducmV2LnhtbFBLBQYAAAAABAAEAPUAAACJAwAAAAA=&#10;" path="m,l91,r,150l,150,,e" fillcolor="#b1b1d2" stroked="f">
                    <v:path arrowok="t" o:connecttype="custom" o:connectlocs="0,0;79,0;79,62;0,62;0,0;0,0" o:connectangles="0,0,0,0,0,0"/>
                  </v:shape>
                  <v:shape id="Freeform 876" o:spid="_x0000_s1785" style="position:absolute;left:1820;top:3746;width:91;height:106;visibility:visible;mso-wrap-style:square;v-text-anchor:middle" coordsize="99,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TpLcUA&#10;AADdAAAADwAAAGRycy9kb3ducmV2LnhtbESPQWvCQBCF70L/wzIFb7oxBzWpq4gQKFIPxoLXITsm&#10;wexsyG41/fedQ8HbDO/Ne99sdqPr1IOG0Ho2sJgnoIgrb1uuDXxfitkaVIjIFjvPZOCXAuy2b5MN&#10;5tY/+UyPMtZKQjjkaKCJsc+1DlVDDsPc98Si3fzgMMo61NoO+JRw1+k0SZbaYcvS0GBPh4aqe/nj&#10;DByO+3N2za5laouxyO5Hf/rqvDHT93H/ASrSGF/m/+tPK/irVHDlGxlB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OktxQAAAN0AAAAPAAAAAAAAAAAAAAAAAJgCAABkcnMv&#10;ZG93bnJldi54bWxQSwUGAAAAAAQABAD1AAAAigMAAAAA&#10;" path="m,1l98,r,163l,165,,1e" fillcolor="#522210" stroked="f">
                    <v:path arrowok="t" o:connecttype="custom" o:connectlocs="0,1;83,0;83,66;0,67;0,1;0,1" o:connectangles="0,0,0,0,0,0"/>
                  </v:shape>
                  <v:shape id="Freeform 877" o:spid="_x0000_s1786" style="position:absolute;left:1814;top:3751;width:86;height:100;visibility:visible;mso-wrap-style:square;v-text-anchor:middle" coordsize="93,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9V8MA&#10;AADdAAAADwAAAGRycy9kb3ducmV2LnhtbERPTUsDMRC9C/0PYQQvpc1awdq1aSmFguipraXXYTNu&#10;FjeTZTNuo7/eCEJv83ifs1wn36qB+tgENnA/LUARV8E2XBt4P+4mT6CiIFtsA5OBb4qwXo1ullja&#10;cOE9DQepVQ7hWKIBJ9KVWsfKkcc4DR1x5j5C71Ey7Gtte7zkcN/qWVE8ao8N5waHHW0dVZ+HL2/g&#10;4U3Gabw4b23i4Uf27mRPrztj7m7T5hmUUJKr+N/9YvP8+WwBf9/k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9V8MAAADdAAAADwAAAAAAAAAAAAAAAACYAgAAZHJzL2Rv&#10;d25yZXYueG1sUEsFBgAAAAAEAAQA9QAAAIgDAAAAAA==&#10;" path="m,2l92,r,152l,154,,2e" fillcolor="#b1b1d2" stroked="f">
                    <v:path arrowok="t" o:connecttype="custom" o:connectlocs="0,1;79,0;79,63;0,64;0,1;0,1" o:connectangles="0,0,0,0,0,0"/>
                  </v:shape>
                  <v:shape id="Freeform 878" o:spid="_x0000_s1787" style="position:absolute;left:2500;top:3802;width:283;height:82;visibility:visible;mso-wrap-style:square;v-text-anchor:middle" coordsize="302,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6LcMA&#10;AADdAAAADwAAAGRycy9kb3ducmV2LnhtbESPQWvDMAyF74P9B6PCbqvTDdqS1S1lLLDLDuvau4i1&#10;JNSWgu216b+fDoPdJN7Te582uykGc6GUB2EHi3kFhrgVP3Dn4PjVPK7B5ILsMQiTgxtl2G3v7zZY&#10;e7nyJ10OpTMawrlGB30pY21tbnuKmOcyEqv2LSli0TV11ie8angM9qmqljbiwNrQ40ivPbXnw090&#10;IPuP1fIkb6d1kzGkWwwyLhrnHmbT/gVMoan8m/+u373ir56VX7/RE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6LcMAAADdAAAADwAAAAAAAAAAAAAAAACYAgAAZHJzL2Rv&#10;d25yZXYueG1sUEsFBgAAAAAEAAQA9QAAAIgDAAAAAA==&#10;" path="m7,7l21,3,34,,47,5,61,9r12,5l85,11r12,3l109,16r6,8l117,33r3,4l129,33r7,-3l144,30r12,3l166,39r,9l168,49r7,-3l181,44r12,2l201,49r9,4l215,61r3,-10l219,46r7,-4l236,44r2,-2l246,39r10,7l262,51r7,4l275,65r16,11l299,90r2,11l301,110r-4,10l287,128r-22,-4l244,122r-25,l191,124r-29,-2l131,120r-20,-2l82,120r-17,2l38,122,23,120,13,116,5,112,9,101,15,90,13,76,11,68,5,55,3,42,,26,7,7e" fillcolor="lime" stroked="f">
                    <v:path arrowok="t" o:connecttype="custom" o:connectlocs="7,3;19,1;30,0;41,2;53,4;64,6;75,4;85,6;96,6;101,10;103,13;105,15;113,13;119,12;127,12;137,13;146,16;146,20;147,20;154,18;159,18;170,18;176,20;185,22;188,25;191,20;192,18;199,17;207,18;209,17;216,16;225,18;231,20;236,22;242,26;256,31;262,36;264,41;264,44;261,48;252,51;232,50;215,50;192,50;168,50;142,50;115,48;97,48;72,48;57,50;34,50;21,48;11,47;5,45;7,41;13,36;11,31;9,27;5,22;3,17;0,11;7,3;7,3" o:connectangles="0,0,0,0,0,0,0,0,0,0,0,0,0,0,0,0,0,0,0,0,0,0,0,0,0,0,0,0,0,0,0,0,0,0,0,0,0,0,0,0,0,0,0,0,0,0,0,0,0,0,0,0,0,0,0,0,0,0,0,0,0,0,0"/>
                  </v:shape>
                  <v:shape id="Freeform 879" o:spid="_x0000_s1788" style="position:absolute;left:2494;top:3805;width:281;height:80;visibility:visible;mso-wrap-style:square;v-text-anchor:middle" coordsize="30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B1G8EA&#10;AADdAAAADwAAAGRycy9kb3ducmV2LnhtbERPTYvCMBC9L/gfwgh7W9MqaqlGEVHYiwfd9T42Y1ts&#10;JqGJ2t1fbwTB2zze58yXnWnEjVpfW1aQDhIQxIXVNZcKfn+2XxkIH5A1NpZJwR95WC56H3PMtb3z&#10;nm6HUIoYwj5HBVUILpfSFxUZ9APriCN3tq3BEGFbSt3iPYabRg6TZCIN1hwbKnS0rqi4HK5GQTZe&#10;N0NOd9i5/9PurDeOjhOn1Ge/W81ABOrCW/xyf+s4fzpK4flNPEE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AdRvBAAAA3QAAAA8AAAAAAAAAAAAAAAAAmAIAAGRycy9kb3du&#10;cmV2LnhtbFBLBQYAAAAABAAEAPUAAACGAwAAAAA=&#10;" path="m6,6l18,,32,,45,2,59,6r10,5l81,9r13,2l106,15r8,6l114,31r2,6l127,31r8,-3l141,27r12,4l163,37r2,9l167,48r4,-5l180,43r10,l198,46r8,4l212,57r2,-7l217,43r8,-4l233,43r4,-2l243,39r10,4l260,48r5,5l272,61r16,14l296,89r4,11l300,107r-4,10l284,125r-21,-2l241,119r-24,2l188,123r-29,-2l128,117r-20,l80,117r-19,2l34,121,20,119r-8,-4l4,111,6,98r6,-9l12,75,7,67,4,53,,41,,25,6,6e" fillcolor="#82823f" stroked="f">
                    <v:path arrowok="t" o:connecttype="custom" o:connectlocs="6,3;16,0;28,0;39,1;51,3;60,4;71,4;82,4;92,6;99,8;99,13;101,15;111,13;118,11;123,11;133,13;142,15;144,18;146,19;149,17;157,17;165,17;173,18;179,20;185,23;187,20;190,17;196,16;204,17;206,17;212,16;220,17;227,19;231,22;237,25;251,30;258,36;261,40;261,43;258,47;247,50;230,50;210,48;190,49;164,50;138,49;111,47;94,47;70,47;53,48;30,49;18,48;10,46;4,44;6,39;10,36;10,30;7,27;4,22;0,17;0,10;6,3;6,3" o:connectangles="0,0,0,0,0,0,0,0,0,0,0,0,0,0,0,0,0,0,0,0,0,0,0,0,0,0,0,0,0,0,0,0,0,0,0,0,0,0,0,0,0,0,0,0,0,0,0,0,0,0,0,0,0,0,0,0,0,0,0,0,0,0,0"/>
                  </v:shape>
                  <v:shape id="Freeform 880" o:spid="_x0000_s1789" style="position:absolute;left:2607;top:3827;width:149;height:64;visibility:visible;mso-wrap-style:square;v-text-anchor:middle" coordsize="161,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lXMMA&#10;AADdAAAADwAAAGRycy9kb3ducmV2LnhtbERPTWvCQBC9F/wPywje6sYEqkRXEbEgeDJt9TpkxySa&#10;nQ27W43++m6h0Ns83ucsVr1pxY2cbywrmIwTEMSl1Q1XCj4/3l9nIHxA1thaJgUP8rBaDl4WmGt7&#10;5wPdilCJGMI+RwV1CF0upS9rMujHtiOO3Nk6gyFCV0nt8B7DTSvTJHmTBhuODTV2tKmpvBbfRsHs&#10;mRbZl9s+t0eTpNlld9pP16zUaNiv5yAC9eFf/Ofe6Th/mqXw+008QS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ClXMMAAADdAAAADwAAAAAAAAAAAAAAAACYAgAAZHJzL2Rv&#10;d25yZXYueG1sUEsFBgAAAAAEAAQA9QAAAIgDAAAAAA==&#10;" path="m4,7l11,3,16,r8,3l31,7r6,3l43,9r8,1l58,14r4,5l62,26r2,5l68,26r4,-3l76,23r5,3l88,31r,6l90,39r2,-4l97,35r5,l106,39r4,2l115,47r,-6l117,35r4,-4l125,35r2,-2l131,31r4,4l140,41r3,4l145,51r9,9l160,71r,10l160,87r-3,8l152,101,142,98,128,97r-11,l100,98,86,97,70,95,60,93,43,95,33,97r-15,l12,97,7,93,2,89,4,79,7,71,7,60,4,55,2,45,,33,,22,4,7e" fillcolor="#424200" stroked="f">
                    <v:path arrowok="t" o:connecttype="custom" o:connectlocs="4,3;9,1;14,0;20,1;27,3;31,4;37,4;43,4;50,6;53,8;53,10;55,12;58,10;62,9;65,9;69,10;75,12;75,14;77,15;79,14;83,14;87,14;91,15;94,16;98,18;98,16;100,14;104,12;107,14;109,13;112,12;116,14;120,16;122,18;124,20;132,24;137,28;137,32;137,35;134,38;130,40;121,38;109,38;100,38;86,38;74,38;60,38;52,36;37,38;29,38;16,38;10,38;6,36;2,35;4,31;6,28;6,24;4,22;2,18;0,13;0,9;4,3;4,3" o:connectangles="0,0,0,0,0,0,0,0,0,0,0,0,0,0,0,0,0,0,0,0,0,0,0,0,0,0,0,0,0,0,0,0,0,0,0,0,0,0,0,0,0,0,0,0,0,0,0,0,0,0,0,0,0,0,0,0,0,0,0,0,0,0,0"/>
                  </v:shape>
                  <v:shape id="Freeform 881" o:spid="_x0000_s1790" style="position:absolute;left:2516;top:3825;width:150;height:64;visibility:visible;mso-wrap-style:square;v-text-anchor:middle" coordsize="161,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8/M8gA&#10;AADdAAAADwAAAGRycy9kb3ducmV2LnhtbESPQUvDQBCF7wX/wzJCL8VsbDWWmG0RqSDSiqbqecyO&#10;STA7G3a3bfrvXaHQ2wzvfW/eFMvBdGJPzreWFVwnKQjiyuqWawUf26erOQgfkDV2lknBkTwsFxej&#10;AnNtD/xO+zLUIoawz1FBE0KfS+mrhgz6xPbEUfuxzmCIq6uldniI4aaT0zTNpMGW44UGe3psqPot&#10;dybWuJ3cuDdcf5e71bDZfn5l+Dp/UWp8OTzcgwg0hLP5RD/ryN3NZvD/TRxB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Hz8zyAAAAN0AAAAPAAAAAAAAAAAAAAAAAJgCAABk&#10;cnMvZG93bnJldi54bWxQSwUGAAAAAAQABAD1AAAAjQMAAAAA&#10;" path="m156,5l149,r-6,l135,2r-6,3l123,11,117,9r-9,2l103,12r-5,6l98,25r,4l92,25,88,24,84,21r-6,4l72,29r,8l70,39,68,35,64,33r-7,2l54,37r-4,4l45,47r,-6l44,35,41,31r-6,2l35,31r-5,l25,33r-4,6l17,43r-2,6l6,59,,70r,9l,85r2,8l8,99,18,97,30,95r14,l60,97,74,95,90,93r10,l117,93r10,2l141,95r6,l154,91r4,-4l156,78r-2,-8l154,59r2,-6l158,43r2,-12l160,20,156,5e" fillcolor="lime" stroked="f">
                    <v:path arrowok="t" o:connecttype="custom" o:connectlocs="135,2;130,0;124,0;117,1;112,2;107,4;102,4;94,4;89,5;85,8;85,10;85,12;80,10;76,10;73,8;68,10;62,12;62,15;61,16;59,14;56,13;49,14;47,15;44,17;39,19;39,17;38,14;35,13;31,13;31,13;26,13;21,13;19,16;15,18;13,20;6,24;0,29;0,33;0,35;2,38;7,40;16,40;26,39;38,39;52,40;64,39;78,38;87,38;102,38;110,39;122,39;128,39;133,37;137,36;135,32;133,29;133,24;135,22;137,18;139,13;139,8;135,2;135,2" o:connectangles="0,0,0,0,0,0,0,0,0,0,0,0,0,0,0,0,0,0,0,0,0,0,0,0,0,0,0,0,0,0,0,0,0,0,0,0,0,0,0,0,0,0,0,0,0,0,0,0,0,0,0,0,0,0,0,0,0,0,0,0,0,0,0"/>
                  </v:shape>
                  <v:shape id="Freeform 882" o:spid="_x0000_s1791" style="position:absolute;left:1053;top:3847;width:79;height:31;visibility:visible;mso-wrap-style:square;v-text-anchor:middle" coordsize="8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nm8QA&#10;AADdAAAADwAAAGRycy9kb3ducmV2LnhtbERPS2vCQBC+C/6HZYTedNPWF6mb0BZapHhQWxBvQ3ZM&#10;QrOzIbvN49+7BcHbfHzP2aS9qURLjSstK3icRSCIM6tLzhX8fH9M1yCcR9ZYWSYFAzlIk/Fog7G2&#10;HR+oPfpchBB2MSoovK9jKV1WkEE3szVx4C62MegDbHKpG+xCuKnkUxQtpcGSQ0OBNb0XlP0e/4yC&#10;fXfq9dnv3gZ2W9p/usXX4XJW6mHSv76A8NT7u/jm3uowf/U8h/9vwgky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55vEAAAA3QAAAA8AAAAAAAAAAAAAAAAAmAIAAGRycy9k&#10;b3ducmV2LnhtbFBLBQYAAAAABAAEAPUAAACJAwAAAAA=&#10;" path="m82,2l78,,75,,70,2r-4,l63,6,59,4,55,6r-4,l51,10r-2,4l49,16,47,14,45,12r-2,l39,14r-1,2l35,20,33,17r-2,l29,17r-4,3l23,21r,3l21,21r,-4l19,16r-2,1l15,16r-2,l11,17,8,20,7,21,5,26,,31r,6l7,40r12,l38,42r7,3l58,46r12,2l75,48r5,-2l82,45r,-5l80,37r,-6l82,27r,-6l84,16r,-6l82,2e" fillcolor="#424200" stroked="f">
                    <v:path arrowok="t" o:connecttype="custom" o:connectlocs="71,1;67,0;65,0;60,1;57,1;55,3;51,2;47,3;44,3;44,4;43,6;43,6;41,6;39,5;37,5;33,6;33,6;31,8;29,7;27,7;25,7;21,8;20,8;20,9;19,8;19,7;17,6;15,7;13,6;11,6;9,7;7,8;7,8;5,10;0,13;0,15;7,16;17,16;33,17;39,18;50,18;60,19;65,19;69,18;71,18;71,16;69,15;69,13;71,11;71,8;72,6;72,4;71,1;71,1" o:connectangles="0,0,0,0,0,0,0,0,0,0,0,0,0,0,0,0,0,0,0,0,0,0,0,0,0,0,0,0,0,0,0,0,0,0,0,0,0,0,0,0,0,0,0,0,0,0,0,0,0,0,0,0,0,0"/>
                  </v:shape>
                  <v:shape id="Freeform 883" o:spid="_x0000_s1792" style="position:absolute;left:1199;top:3849;width:81;height:44;visibility:visible;mso-wrap-style:square;v-text-anchor:middle" coordsize="8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xpfccA&#10;AADdAAAADwAAAGRycy9kb3ducmV2LnhtbESPzWsCMRDF74L/QxjBi9Ssldq6NYoUhB7agx/oddiM&#10;m8XNZNlkP+pf3xQK3mZ4b97vzWrT21K0VPvCsYLZNAFBnDldcK7gdNw9vYHwAVlj6ZgU/JCHzXo4&#10;WGGqXcd7ag8hFzGEfYoKTAhVKqXPDFn0U1cRR+3qaoshrnUudY1dDLelfE6ShbRYcCQYrOjDUHY7&#10;NDZCcHu+XrqvJd4b2y3aJizN5Fup8ajfvoMI1IeH+f/6U8f6r/MX+Psmji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MaX3HAAAA3QAAAA8AAAAAAAAAAAAAAAAAmAIAAGRy&#10;cy9kb3ducmV2LnhtbFBLBQYAAAAABAAEAPUAAACMAwAAAAA=&#10;" path="m2,4l4,,8,r4,2l16,4r5,2l23,6r3,l30,10r2,4l32,18r,4l36,18r3,-3l41,15r3,3l47,22r,5l49,25r2,-1l55,25r2,2l59,29r2,4l61,29r2,-4l63,24r4,l69,24r4,1l73,29r4,2l77,35r6,8l86,50r,8l86,64r,4l73,69,47,64,32,62r-2,2l18,60,5,60,2,56,4,50,2,43r,-5l2,31,,24,,14,2,4e" fillcolor="#424200" stroked="f">
                    <v:path arrowok="t" o:connecttype="custom" o:connectlocs="2,2;4,0;7,0;10,1;14,2;19,3;20,3;22,3;26,4;28,6;28,7;28,9;32,7;34,6;35,6;38,7;41,9;41,11;43,10;44,9;47,10;49,11;51,11;53,13;53,11;55,10;55,9;58,9;60,9;63,10;63,11;67,12;67,14;72,17;74,19;74,23;74,25;74,27;63,27;41,25;28,25;26,25;16,24;5,24;2,22;4,19;2,17;2,15;2,12;0,9;0,6;2,2;2,2" o:connectangles="0,0,0,0,0,0,0,0,0,0,0,0,0,0,0,0,0,0,0,0,0,0,0,0,0,0,0,0,0,0,0,0,0,0,0,0,0,0,0,0,0,0,0,0,0,0,0,0,0,0,0,0,0"/>
                  </v:shape>
                  <v:shape id="Freeform 884" o:spid="_x0000_s1793" style="position:absolute;left:1888;top:3853;width:149;height:64;visibility:visible;mso-wrap-style:square;v-text-anchor:middle" coordsize="16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EjVMEA&#10;AADdAAAADwAAAGRycy9kb3ducmV2LnhtbERPS2vCQBC+F/oflhF6azaxYiW6SgkUqjcfhx6H3TEb&#10;zM6G7Dam/94VBG/z8T1ntRldKwbqQ+NZQZHlIIi1Nw3XCk7H7/cFiBCRDbaeScE/BdisX19WWBp/&#10;5T0Nh1iLFMKhRAU2xq6UMmhLDkPmO+LEnX3vMCbY19L0eE3hrpXTPJ9Lhw2nBosdVZb05fDnFHRV&#10;UemZnepi2NmGaPt7keyVepuMX0sQkcb4FD/cPybN//yYw/2bdIJ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BI1TBAAAA3QAAAA8AAAAAAAAAAAAAAAAAmAIAAGRycy9kb3du&#10;cmV2LnhtbFBLBQYAAAAABAAEAPUAAACGAwAAAAA=&#10;" path="m4,5l10,2,16,r6,2l31,5r6,4l43,9r8,l58,14r2,5l61,25r,3l68,25r4,-2l75,23r7,2l86,30r2,6l88,38r4,-4l96,34r6,l106,38r4,2l115,46r,-6l115,34r4,-4l124,34r,-1l129,30r6,4l140,38r2,6l145,50r9,9l157,72r2,7l159,86r-2,8l151,99r-9,-1l129,96r-13,l100,98,86,96,69,94,60,92,43,94,33,96r-15,l12,94,6,92,2,88,4,79,6,72,6,59,4,54,2,44,,33,,21,4,5e" fillcolor="#424200" stroked="f">
                    <v:path arrowok="t" o:connecttype="custom" o:connectlocs="4,2;8,1;14,0;19,1;27,2;32,4;37,4;44,4;50,6;52,8;53,10;53,12;59,10;62,10;65,10;71,10;75,12;76,15;76,15;80,14;83,14;88,14;92,15;95,17;100,19;100,17;100,14;103,12;107,14;107,13;112,12;117,14;121,15;123,18;126,20;133,24;136,29;138,33;138,35;136,38;131,40;123,40;112,39;101,39;87,40;75,39;60,38;52,38;37,38;29,39;16,39;10,38;6,38;2,36;4,33;6,29;6,24;4,22;2,18;0,13;0,8;4,2;4,2" o:connectangles="0,0,0,0,0,0,0,0,0,0,0,0,0,0,0,0,0,0,0,0,0,0,0,0,0,0,0,0,0,0,0,0,0,0,0,0,0,0,0,0,0,0,0,0,0,0,0,0,0,0,0,0,0,0,0,0,0,0,0,0,0,0,0"/>
                  </v:shape>
                  <v:shape id="Freeform 885" o:spid="_x0000_s1794" style="position:absolute;left:1599;top:3863;width:148;height:66;visibility:visible;mso-wrap-style:square;v-text-anchor:middle" coordsize="160,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pb6cIA&#10;AADdAAAADwAAAGRycy9kb3ducmV2LnhtbERPTYvCMBC9L/gfwgje1nQrVKlGWQSXBb1Y9eBtaMa2&#10;2ExKErX+e7Ow4G0e73MWq9604k7ON5YVfI0TEMSl1Q1XCo6HzecMhA/IGlvLpOBJHlbLwccCc20f&#10;vKd7ESoRQ9jnqKAOocul9GVNBv3YdsSRu1hnMEToKqkdPmK4aWWaJJk02HBsqLGjdU3ltbgZBdtb&#10;yJ7nrPA/yexUut0mdetdqtRo2H/PQQTqw1v87/7Vcf50MoW/b+IJcv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OlvpwgAAAN0AAAAPAAAAAAAAAAAAAAAAAJgCAABkcnMvZG93&#10;bnJldi54bWxQSwUGAAAAAAQABAD1AAAAhwMAAAAA&#10;" path="m157,4l149,2,143,r-7,2l128,6r-6,4l116,8r-6,2l101,13r-1,6l98,25r,4l92,25,88,23r-4,l77,25r-4,6l72,37r,2l67,35,63,33r-5,2l53,39r-4,1l46,47,44,40r,-5l41,31r-4,2l35,33,30,31r-6,4l22,39r-4,4l14,50,6,59,2,69,,79r,8l2,94r6,6l18,98,30,94r12,3l58,98,73,97,92,94r9,-1l116,94r10,l140,97r9,-3l153,91r4,-2l157,79,153,69r,-10l155,54r2,-11l159,33r,-12l157,4e" fillcolor="#424200" stroked="f">
                    <v:path arrowok="t" o:connecttype="custom" o:connectlocs="134,2;128,1;122,0;117,1;109,3;105,5;99,3;94,5;86,5;86,8;84,10;84,12;79,10;75,10;72,10;66,10;63,13;62,16;62,16;57,15;54,14;50,15;45,16;42,17;40,20;38,17;38,15;35,13;31,14;30,14;26,13;20,15;19,16;16,18;12,22;6,25;2,29;0,34;0,37;2,40;6,42;16,42;26,40;36,41;50,42;63,41;79,40;86,40;99,40;108,40;120,41;128,40;131,39;134,38;134,34;131,29;131,25;132,23;134,18;136,14;136,9;134,2;134,2" o:connectangles="0,0,0,0,0,0,0,0,0,0,0,0,0,0,0,0,0,0,0,0,0,0,0,0,0,0,0,0,0,0,0,0,0,0,0,0,0,0,0,0,0,0,0,0,0,0,0,0,0,0,0,0,0,0,0,0,0,0,0,0,0,0,0"/>
                  </v:shape>
                  <v:shape id="Freeform 886" o:spid="_x0000_s1795" style="position:absolute;left:1725;top:3858;width:110;height:62;visibility:visible;mso-wrap-style:square;v-text-anchor:middle" coordsize="119,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tplsUA&#10;AADdAAAADwAAAGRycy9kb3ducmV2LnhtbESPQWvDMAyF74X9B6PBbq2zbmwlrVu6wKCwXpoOehWx&#10;GofGcojdJPv302Gwm8R7eu/TZjf5Vg3UxyawgedFBoq4Crbh2sD3+XO+AhUTssU2MBn4oQi77cNs&#10;g7kNI59oKFOtJIRjjgZcSl2udawceYyL0BGLdg29xyRrX2vb4yjhvtXLLHvTHhuWBocdFY6qW3n3&#10;BoY9kVsdL01XfAwnezyU49drYczT47Rfg0o0pX/z3/XBCv77i+DKNzKC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K2mWxQAAAN0AAAAPAAAAAAAAAAAAAAAAAJgCAABkcnMv&#10;ZG93bnJldi54bWxQSwUGAAAAAAQABAD1AAAAigMAAAAA&#10;" path="m116,7l110,3,104,r-4,4l94,7r-4,3l85,10r-6,l75,14r-2,6l71,25r,4l67,25,65,23r-5,l57,25r-4,4l53,37r-3,2l48,35,47,33r-4,2l39,39r-5,2l34,47,32,41r,-6l27,31r-1,2l24,33,22,31r-4,4l16,39r-4,4l10,49,3,58,,69r,8l,85r,8l5,97r9,-3l22,93r7,1l43,94r12,l67,93r6,-2l85,93r9,l104,94r6,-1l111,89r5,-2l114,77r-3,-8l111,58r3,-5l116,43r,-10l118,21,116,7e" fillcolor="lime" stroked="f">
                    <v:path arrowok="t" o:connecttype="custom" o:connectlocs="99,3;94,1;89,0;85,2;80,3;77,4;73,4;67,4;64,6;62,8;61,10;61,11;57,10;55,9;51,9;49,10;45,11;45,15;43,16;41,14;40,13;37,14;33,16;29,16;29,19;28,16;28,14;23,13;22,13;20,13;18,13;16,14;14,16;10,17;8,20;3,23;0,28;0,31;0,34;0,37;5,39;12,37;18,37;25,37;37,37;47,37;57,37;62,37;73,37;80,37;89,37;94,37;95,35;99,35;97,31;95,28;95,23;97,22;99,17;99,13;101,8;99,3;99,3" o:connectangles="0,0,0,0,0,0,0,0,0,0,0,0,0,0,0,0,0,0,0,0,0,0,0,0,0,0,0,0,0,0,0,0,0,0,0,0,0,0,0,0,0,0,0,0,0,0,0,0,0,0,0,0,0,0,0,0,0,0,0,0,0,0,0"/>
                  </v:shape>
                  <v:shape id="Freeform 887" o:spid="_x0000_s1796" style="position:absolute;left:1805;top:3858;width:112;height:62;visibility:visible;mso-wrap-style:square;v-text-anchor:middle" coordsize="12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nWcMA&#10;AADdAAAADwAAAGRycy9kb3ducmV2LnhtbERPTWvCQBC9F/wPywi96aaWqo2uIkJbQS9G6XnIjklo&#10;dnbJrpr4611B6G0e73Pmy9bU4kKNrywreBsmIIhzqysuFBwPX4MpCB+QNdaWSUFHHpaL3sscU22v&#10;vKdLFgoRQ9inqKAMwaVS+rwkg35oHXHkTrYxGCJsCqkbvMZwU8tRkoylwYpjQ4mO1iXlf9nZKPj+&#10;dT/r1W3su+7D7WqbH6fbTaLUa79dzUAEasO/+One6Dh/8v4Jj2/iC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znWcMAAADdAAAADwAAAAAAAAAAAAAAAACYAgAAZHJzL2Rv&#10;d25yZXYueG1sUEsFBgAAAAAEAAQA9QAAAIgDAAAAAA==&#10;" path="m3,7l8,3,15,r4,3l24,7r5,3l34,9r5,1l43,14r2,4l45,25r2,4l51,25r4,-2l57,23r5,2l66,29r,8l67,39r3,-4l72,33r4,2l80,37r2,4l84,47r2,-6l86,35r4,-4l92,33r2,-2l97,31r3,2l102,39r4,4l108,49r7,9l119,68r,9l119,85r,8l113,97r-9,-3l97,93r-9,1l76,94r-12,l51,93,45,91,34,93r-10,l15,93r-7,l7,89,3,85,4,75,7,68,7,58,4,53,3,43,,31,,20,3,7e" fillcolor="lime" stroked="f">
                    <v:path arrowok="t" o:connecttype="custom" o:connectlocs="3,3;7,1;13,0;17,1;21,3;25,4;30,4;34,4;37,6;39,7;39,10;41,11;45,10;48,9;49,9;54,10;58,11;58,15;59,16;61,14;63,13;66,14;70,15;72,16;73,19;75,16;75,14;78,13;80,13;82,13;85,13;87,13;89,16;92,17;94,20;100,23;104,27;104,31;104,34;104,37;98,39;91,37;85,37;77,37;66,37;56,37;45,37;39,37;30,37;21,37;13,37;7,37;7,35;3,34;4,30;7,27;7,23;4,22;3,17;0,13;0,8;3,3;3,3" o:connectangles="0,0,0,0,0,0,0,0,0,0,0,0,0,0,0,0,0,0,0,0,0,0,0,0,0,0,0,0,0,0,0,0,0,0,0,0,0,0,0,0,0,0,0,0,0,0,0,0,0,0,0,0,0,0,0,0,0,0,0,0,0,0,0"/>
                  </v:shape>
                  <v:shape id="Freeform 888" o:spid="_x0000_s1797" style="position:absolute;left:1502;top:3872;width:1346;height:277;visibility:visible;mso-wrap-style:square;v-text-anchor:middle" coordsize="1444,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O40skA&#10;AADdAAAADwAAAGRycy9kb3ducmV2LnhtbESPQWvCQBCF70L/wzIFL1I3baUtqauUiCDoRS1tj0N2&#10;mqTNzobsmqT+eucg9DbDe/PeN/Pl4GrVURsqzwbupwko4tzbigsD78f13QuoEJEt1p7JwB8FWC5u&#10;RnNMre95T90hFkpCOKRooIyxSbUOeUkOw9Q3xKJ9+9ZhlLUttG2xl3BX64ckedIOK5aGEhvKSsp/&#10;DydnoN99bM/ZauPXq+7z0WU/56/J/mjM+HZ4ewUVaYj/5uv1xgr+80z45RsZQS8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EO40skAAADdAAAADwAAAAAAAAAAAAAAAACYAgAA&#10;ZHJzL2Rvd25yZXYueG1sUEsFBgAAAAAEAAQA9QAAAI4DAAAAAA==&#10;" path="m,149l666,85,588,35,1039,r195,193l1443,387r-415,46l737,139,153,197,,149e" fillcolor="#a2a2a2" stroked="f">
                    <v:path arrowok="t" o:connecttype="custom" o:connectlocs="0,61;579,34;511,14;902,0;1072,79;1254,158;893,176;640,57;133,80;0,61;0,61" o:connectangles="0,0,0,0,0,0,0,0,0,0,0"/>
                  </v:shape>
                  <v:shape id="Freeform 889" o:spid="_x0000_s1798" style="position:absolute;left:1129;top:3875;width:378;height:93;visibility:visible;mso-wrap-style:square;v-text-anchor:middle" coordsize="40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9F9sMA&#10;AADdAAAADwAAAGRycy9kb3ducmV2LnhtbERP32vCMBB+H/g/hBP2MjR1yLTVKCIIY4OBVXw+mrMp&#10;bS6liW333y+Dwd7u4/t52/1oG9FT5yvHChbzBARx4XTFpYLr5TRbg/ABWWPjmBR8k4f9bvK0xUy7&#10;gc/U56EUMYR9hgpMCG0mpS8MWfRz1xJH7u46iyHCrpS6wyGG20a+JsmbtFhxbDDY0tFQUecPq2Cp&#10;zZDjh33p17VL0680uX3aWqnn6XjYgAg0hn/xn/tdx/mr5QJ+v4kny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9F9sMAAADdAAAADwAAAAAAAAAAAAAAAACYAgAAZHJzL2Rv&#10;d25yZXYueG1sUEsFBgAAAAAEAAQA9QAAAIgDAAAAAA==&#10;" path="m,l404,144r,-22l211,40,,e" fillcolor="gray" stroked="f">
                    <v:path arrowok="t" o:connecttype="custom" o:connectlocs="0,0;352,59;352,50;184,17;0,0;0,0" o:connectangles="0,0,0,0,0,0"/>
                  </v:shape>
                  <v:shape id="Freeform 890" o:spid="_x0000_s1799" style="position:absolute;left:1114;top:3872;width:577;height:96;visibility:visible;mso-wrap-style:square;v-text-anchor:middle" coordsize="618,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Pdn8EA&#10;AADdAAAADwAAAGRycy9kb3ducmV2LnhtbERPS4vCMBC+C/sfwgh701RRV6pRFllh8eTrsMehGdtg&#10;M6lJ1O6/N4LgbT6+58yXra3FjXwwjhUM+hkI4sJpw6WC42Hdm4IIEVlj7ZgU/FOA5eKjM8dcuzvv&#10;6LaPpUghHHJUUMXY5FKGoiKLoe8a4sSdnLcYE/Sl1B7vKdzWcphlE2nRcGqosKFVRcV5f7UKNtfT&#10;xW/Xx5L+jPkZyXHLfrBT6rPbfs9ARGrjW/xy/+o0/2s0hOc36QS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j3Z/BAAAA3QAAAA8AAAAAAAAAAAAAAAAAmAIAAGRycy9kb3du&#10;cmV2LnhtbFBLBQYAAAAABAAEAPUAAACGAwAAAAA=&#10;" path="m,l492,74r27,7l519,91r46,6l565,106r52,10l617,130,420,150r,-12l360,128r,-12l298,106r,-7l,e" fillcolor="#a2a2a2" stroked="f">
                    <v:path arrowok="t" o:connecttype="custom" o:connectlocs="0,0;429,30;453,32;453,37;493,39;493,43;538,47;538,53;366,60;366,56;314,51;314,47;260,43;260,40;0,0;0,0" o:connectangles="0,0,0,0,0,0,0,0,0,0,0,0,0,0,0,0"/>
                  </v:shape>
                  <v:shape id="Freeform 891" o:spid="_x0000_s1800" style="position:absolute;left:1392;top:3923;width:207;height:18;visibility:visible;mso-wrap-style:square;v-text-anchor:middle" coordsize="2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t9E8EA&#10;AADdAAAADwAAAGRycy9kb3ducmV2LnhtbERP3WrCMBS+H/gO4QjezdQpU6pRZEOYXq1uD3Bojk2x&#10;OSlNZtO3XwTBu/Px/Z7NLtpG3KjztWMFs2kGgrh0uuZKwe/P4XUFwgdkjY1jUjCQh9129LLBXLue&#10;C7qdQyVSCPscFZgQ2lxKXxqy6KeuJU7cxXUWQ4JdJXWHfQq3jXzLsndpsebUYLClD0Pl9fxnFbQD&#10;fn5H6mNhDn04VXpYumOt1GQc92sQgWJ4ih/uL53mLxdzuH+TTp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LfRPBAAAA3QAAAA8AAAAAAAAAAAAAAAAAmAIAAGRycy9kb3du&#10;cmV2LnhtbFBLBQYAAAAABAAEAPUAAACGAwAAAAA=&#10;" path="m,19l221,r,11l,26,,19e" fillcolor="silver" stroked="f">
                    <v:path arrowok="t" o:connecttype="custom" o:connectlocs="0,9;192,0;192,5;0,11;0,9;0,9" o:connectangles="0,0,0,0,0,0"/>
                  </v:shape>
                  <v:shape id="Freeform 892" o:spid="_x0000_s1801" style="position:absolute;left:1451;top:3933;width:194;height:21;visibility:visible;mso-wrap-style:square;v-text-anchor:middle" coordsize="20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2AVsYA&#10;AADdAAAADwAAAGRycy9kb3ducmV2LnhtbERPS2vCQBC+F/wPywheSt00hNqkrlKlhdKD4Auv0+yY&#10;BLOzMbvV1F/fFQRv8/E9ZzztTC1O1LrKsoLnYQSCOLe64kLBZv359ArCeWSNtWVS8EcOppPewxgz&#10;bc+8pNPKFyKEsMtQQel9k0np8pIMuqFtiAO3t61BH2BbSN3iOYSbWsZR9CINVhwaSmxoXlJ+WP0a&#10;Bcf0O5nFSfpR0WXXbTc/izQePSo16HfvbyA8df4uvrm/dJg/ShK4fhNOk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22AVsYAAADdAAAADwAAAAAAAAAAAAAAAACYAgAAZHJz&#10;L2Rvd25yZXYueG1sUEsFBgAAAAAEAAQA9QAAAIsDAAAAAA==&#10;" path="m,19l207,r,9l,31,,19e" fillcolor="silver" stroked="f">
                    <v:path arrowok="t" o:connecttype="custom" o:connectlocs="0,8;180,0;180,4;0,13;0,8;0,8" o:connectangles="0,0,0,0,0,0"/>
                  </v:shape>
                  <v:shape id="Freeform 893" o:spid="_x0000_s1802" style="position:absolute;left:1506;top:3946;width:185;height:22;visibility:visible;mso-wrap-style:square;v-text-anchor:middle" coordsize="19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7vMYA&#10;AADdAAAADwAAAGRycy9kb3ducmV2LnhtbERPTWvCQBC9C/0PyxS8SN0ordboKkVI60ECWoseh+yY&#10;BLOzaXaraX99VxC8zeN9zmzRmkqcqXGlZQWDfgSCOLO65FzB7jN5egXhPLLGyjIp+CUHi/lDZ4ax&#10;thfe0HnrcxFC2MWooPC+jqV0WUEGXd/WxIE72sagD7DJpW7wEsJNJYdRNJIGSw4NBda0LCg7bX+M&#10;Aslfq1p/l4c03f1Nkt5+ePxYvyvVfWzfpiA8tf4uvrlXOswfP7/A9Ztwgp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7vMYAAADdAAAADwAAAAAAAAAAAAAAAACYAgAAZHJz&#10;L2Rvd25yZXYueG1sUEsFBgAAAAAEAAQA9QAAAIsDAAAAAA==&#10;" path="m,22l197,r,14l,34,,22e" fillcolor="silver" stroked="f">
                    <v:path arrowok="t" o:connecttype="custom" o:connectlocs="0,9;172,0;172,6;0,13;0,9;0,9" o:connectangles="0,0,0,0,0,0"/>
                  </v:shape>
                  <v:shape id="Freeform 894" o:spid="_x0000_s1803" style="position:absolute;left:1734;top:4014;width:495;height:132;visibility:visible;mso-wrap-style:square;v-text-anchor:middle" coordsize="532,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w2dMUA&#10;AADdAAAADwAAAGRycy9kb3ducmV2LnhtbERPTWvCQBC9F/oflin0pptqsZJmlVKJ6FGrBG9DdpqE&#10;ZmdjdmOiv75bEHqbx/ucZDmYWlyodZVlBS/jCARxbnXFhYLDVzqag3AeWWNtmRRcycFy8fiQYKxt&#10;zzu67H0hQgi7GBWU3jexlC4vyaAb24Y4cN+2NegDbAupW+xDuKnlJIpm0mDFoaHEhj5Lyn/2nVFw&#10;y+rj9HxLV0W2saftdLLu026t1PPT8PEOwtPg/8V390aH+W+vM/j7Jpw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DZ0xQAAAN0AAAAPAAAAAAAAAAAAAAAAAJgCAABkcnMv&#10;ZG93bnJldi54bWxQSwUGAAAAAAQABAD1AAAAigMAAAAA&#10;" path="m14,159l,93,87,24,185,12,275,r83,6l436,18r71,41l531,105r-12,59l482,199r-61,l347,187r-56,17l236,176,191,149r-45,3l59,173,14,159e" fillcolor="#2f7676" strokecolor="#36f">
                    <v:fill color2="#6ff" focusposition=".5,.5" focussize="" focus="100%" type="gradientRadial">
                      <o:fill v:ext="view" type="gradientCenter"/>
                    </v:fill>
                    <v:path arrowok="t" o:connecttype="custom" o:connectlocs="12,66;0,39;75,10;160,5;238,0;310,3;378,8;439,24;460,44;449,68;417,82;365,82;301,77;252,84;205,73;166,62;127,63;51,71;12,66;12,66" o:connectangles="0,0,0,0,0,0,0,0,0,0,0,0,0,0,0,0,0,0,0,0"/>
                  </v:shape>
                  <v:shape id="Picture 895" o:spid="_x0000_s1804" type="#_x0000_t75" style="position:absolute;left:1305;top:3853;width:371;height:306;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6NRXDAAAA3QAAAA8AAABkcnMvZG93bnJldi54bWxET0uLwjAQvgv+hzCCN019oNI1iiiCeFlf&#10;u+xxaMa22kxKE7X7740geJuP7znTeW0KcafK5ZYV9LoRCOLE6pxTBafjujMB4TyyxsIyKfgnB/NZ&#10;szHFWNsH7+l+8KkIIexiVJB5X8ZSuiQjg65rS+LAnW1l0AdYpVJX+AjhppD9KBpJgzmHhgxLWmaU&#10;XA83o8AcV0v++0168ntwGe72q5/LebtWqt2qF18gPNX+I367NzrMHw/H8PomnCB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zo1FcMAAADdAAAADwAAAAAAAAAAAAAAAACf&#10;AgAAZHJzL2Rvd25yZXYueG1sUEsFBgAAAAAEAAQA9wAAAI8DAAAAAA==&#10;" fillcolor="#810000">
                    <v:imagedata r:id="rId54" o:title=""/>
                    <o:lock v:ext="edit" aspectratio="f"/>
                  </v:shape>
                  <v:roundrect id="AutoShape 896" o:spid="_x0000_s1805" style="position:absolute;left:812;top:3021;width:2182;height:138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dNG8kA&#10;AADdAAAADwAAAGRycy9kb3ducmV2LnhtbESPT2vCQBDF74V+h2UKXopuWop/UlcpgtKDB6OC9jbN&#10;TpNgdjbNrhq/vXMo9DbDe/Peb6bzztXqQm2oPBt4GSSgiHNvKy4M7HfL/hhUiMgWa89k4EYB5rPH&#10;hymm1l85o8s2FkpCOKRooIyxSbUOeUkOw8A3xKL9+NZhlLUttG3xKuGu1q9JMtQOK5aGEhtalJSf&#10;tmdnYFn/ZpuV+3qeHLLz5qTXi/z7WBnTe+o+3kFF6uK/+e/60wr+6E1w5RsZQc/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UdNG8kAAADdAAAADwAAAAAAAAAAAAAAAACYAgAA&#10;ZHJzL2Rvd25yZXYueG1sUEsFBgAAAAAEAAQA9QAAAI4DAAAAAA==&#10;" filled="f" fillcolor="#810000">
                    <v:textbox inset="0,0,0,0"/>
                  </v:roundrect>
                  <v:shape id="Picture 897" o:spid="_x0000_s1806" type="#_x0000_t75" style="position:absolute;left:895;top:3416;width:764;height:655;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NznDCAAAA3QAAAA8AAABkcnMvZG93bnJldi54bWxET9tqwkAQfS/4D8sU+iK6UarV6CqtUPWx&#10;Xj5gzI5JaHY2ZKca/94VhL7N4VxnvmxdpS7UhNKzgUE/AUWceVtybuB4+O5NQAVBtlh5JgM3CrBc&#10;dF7mmFp/5R1d9pKrGMIhRQOFSJ1qHbKCHIa+r4kjd/aNQ4mwybVt8BrDXaWHSTLWDkuODQXWtCoo&#10;+93/OQO86Qp1v35uk5M9jYdrN9qtpDbm7bX9nIESauVf/HRvbZz/8T6FxzfxBL2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jc5wwgAAAN0AAAAPAAAAAAAAAAAAAAAAAJ8C&#10;AABkcnMvZG93bnJldi54bWxQSwUGAAAAAAQABAD3AAAAjgMAAAAA&#10;" fillcolor="#810000">
                    <v:imagedata r:id="rId55" o:title=""/>
                    <o:lock v:ext="edit" aspectratio="f"/>
                  </v:shape>
                  <v:line id="Line 898" o:spid="_x0000_s1807" style="position:absolute;flip:y;visibility:visible;mso-wrap-style:square" from="1087,4121" to="2847,4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6FRMYAAADdAAAADwAAAGRycy9kb3ducmV2LnhtbESPQWsCMRCF70L/Q5hCbzVbobasRpGC&#10;oNRDawWvw2Z2s7iZLEnqbv995yB4m+G9ee+b5Xr0nbpSTG1gAy/TAhRxFWzLjYHTz/b5HVTKyBa7&#10;wGTgjxKsVw+TJZY2DPxN12NulIRwKtGAy7kvtU6VI49pGnpi0eoQPWZZY6NtxEHCfadnRTHXHluW&#10;Boc9fTiqLsdfb0DvP4evuJ2d6qbe9eG8d4f5MBrz9DhuFqAyjfluvl3vrOC/vQq/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hUTGAAAA3QAAAA8AAAAAAAAA&#10;AAAAAAAAoQIAAGRycy9kb3ducmV2LnhtbFBLBQYAAAAABAAEAPkAAACUAwAAAAA=&#10;" strokeweight="1.5pt"/>
                </v:group>
                <v:group id="Group 899" o:spid="_x0000_s1808" style="position:absolute;left:33322;top:16154;width:20394;height:13320" coordorigin="3930,2913" coordsize="2266,1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shape id="Text Box 900" o:spid="_x0000_s1809" type="#_x0000_t202" style="position:absolute;left:3930;top:2913;width:2256;height: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2ffsQA&#10;AADdAAAADwAAAGRycy9kb3ducmV2LnhtbERPS2sCMRC+C/0PYYReSs0q+OjWKKUgiCCobQ+9DZvp&#10;7upmsiRxjf/eCAVv8/E9Z76MphEdOV9bVjAcZCCIC6trLhV8f61eZyB8QNbYWCYFV/KwXDz15phr&#10;e+E9dYdQihTCPkcFVQhtLqUvKjLoB7YlTtyfdQZDgq6U2uElhZtGjrJsIg3WnBoqbOmzouJ0OBsF&#10;L91xuN2xNz8ybt70LLanlftV6rkfP95BBIrhIf53r3WaPx2P4P5NOk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9n37EAAAA3QAAAA8AAAAAAAAAAAAAAAAAmAIAAGRycy9k&#10;b3ducmV2LnhtbFBLBQYAAAAABAAEAPUAAACJAwAAAAA=&#10;" fillcolor="#6f6">
                    <v:textbox inset="0,0,0,0">
                      <w:txbxContent>
                        <w:p w:rsidR="002D62B4" w:rsidRPr="001674BD" w:rsidRDefault="002D62B4" w:rsidP="002E70F8">
                          <w:pPr>
                            <w:autoSpaceDE w:val="0"/>
                            <w:autoSpaceDN w:val="0"/>
                            <w:adjustRightInd w:val="0"/>
                            <w:jc w:val="center"/>
                            <w:rPr>
                              <w:color w:val="000000"/>
                              <w:sz w:val="44"/>
                              <w:szCs w:val="78"/>
                              <w:lang w:val="en-US"/>
                            </w:rPr>
                          </w:pPr>
                          <w:r>
                            <w:rPr>
                              <w:b/>
                              <w:bCs/>
                              <w:color w:val="000000"/>
                              <w:sz w:val="14"/>
                              <w:lang w:val="en-US"/>
                            </w:rPr>
                            <w:t xml:space="preserve">AUCUNECONTRAINTE A LA </w:t>
                          </w:r>
                          <w:r w:rsidRPr="001674BD">
                            <w:rPr>
                              <w:b/>
                              <w:bCs/>
                              <w:color w:val="000000"/>
                              <w:sz w:val="14"/>
                              <w:lang w:val="en-US"/>
                            </w:rPr>
                            <w:t>REHABILITATION</w:t>
                          </w:r>
                        </w:p>
                      </w:txbxContent>
                    </v:textbox>
                  </v:shape>
                  <v:shape id="Freeform 901" o:spid="_x0000_s1810" style="position:absolute;left:4027;top:4099;width:2169;height:280;visibility:visible;mso-wrap-style:square;v-text-anchor:middle" coordsize="2215,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WwcQA&#10;AADdAAAADwAAAGRycy9kb3ducmV2LnhtbERP32vCMBB+F/Y/hBP2IppOUUttlDE2EGSDdfp+NLe2&#10;s7mUJNPqX28Gwt7u4/t5+aY3rTiR841lBU+TBARxaXXDlYL919s4BeEDssbWMim4kIfN+mGQY6bt&#10;mT/pVIRKxBD2GSqoQ+gyKX1Zk0E/sR1x5L6tMxgidJXUDs8x3LRymiQLabDh2FBjRy81lcfi1yiY&#10;crk029dwXfx0u/fZwY3a9IOUehz2zysQgfrwL767tzrOX85n8PdNP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Q1sHEAAAA3QAAAA8AAAAAAAAAAAAAAAAAmAIAAGRycy9k&#10;b3ducmV2LnhtbFBLBQYAAAAABAAEAPUAAACJAwAAAAA=&#10;" path="m338,410l146,247,,103,1416,33,2155,r59,225l1638,293r-445,45l774,371,338,410e" fillcolor="#a2a2a2" stroked="f">
                    <v:path arrowok="t" o:connecttype="custom" o:connectlocs="324,190;140,114;0,48;1358,15;2066,0;2123,104;1571,136;1144,157;742,172;324,190;324,190" o:connectangles="0,0,0,0,0,0,0,0,0,0,0"/>
                  </v:shape>
                  <v:shape id="Picture 902" o:spid="_x0000_s1811" type="#_x0000_t75" style="position:absolute;left:4204;top:3144;width:371;height:324;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2SwfCAAAA3QAAAA8AAABkcnMvZG93bnJldi54bWxET01rwkAQvQv+h2WE3nSjWJXUVYKQkmtT&#10;UXobsmMSzM6G3a1J++u7hUJv83ifsz+OphMPcr61rGC5SEAQV1a3XCs4v+fzHQgfkDV2lknBF3k4&#10;HqaTPabaDvxGjzLUIoawT1FBE0KfSumrhgz6he2JI3ezzmCI0NVSOxxiuOnkKkk20mDLsaHBnk4N&#10;Vffy0yi4DOiSj913NuTLTeHW1wu79lWpp9mYvYAINIZ/8Z+70HH+9nkNv9/EE+Th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tksHwgAAAN0AAAAPAAAAAAAAAAAAAAAAAJ8C&#10;AABkcnMvZG93bnJldi54bWxQSwUGAAAAAAQABAD3AAAAjgMAAAAA&#10;" fillcolor="#810000">
                    <v:imagedata r:id="rId56" o:title=""/>
                    <o:lock v:ext="edit" aspectratio="f"/>
                  </v:shape>
                  <v:shape id="Freeform 903" o:spid="_x0000_s1812" style="position:absolute;left:3935;top:3400;width:2203;height:766;visibility:visible;mso-wrap-style:square;v-text-anchor:middle" coordsize="2251,1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7N8QA&#10;AADdAAAADwAAAGRycy9kb3ducmV2LnhtbERPTWvCQBC9F/wPywje6iaFtJK6BglYgj2Z9uJtmh2T&#10;tNnZkF1j9Ne7hUJv83ifs84m04mRBtdaVhAvIxDEldUt1wo+P3aPKxDOI2vsLJOCKznINrOHNaba&#10;XvhAY+lrEULYpaig8b5PpXRVQwbd0vbEgTvZwaAPcKilHvASwk0nn6LoWRpsOTQ02FPeUPVTno2C&#10;LsavW3Jy8ffbsXXv1b701yJXajGftq8gPE3+X/znLnSY/5Ik8PtNOEF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bezfEAAAA3QAAAA8AAAAAAAAAAAAAAAAAmAIAAGRycy9k&#10;b3ducmV2LnhtbFBLBQYAAAAABAAEAPUAAACJAwAAAAA=&#10;" path="m726,1092r-508,26l71,893,,433,10,243r,-118l10,,301,27,700,87,1105,65r274,30l2239,220r11,497l2239,1024r-743,33l726,1092e" fillcolor="#41ff41" stroked="f">
                    <v:path arrowok="t" o:connecttype="custom" o:connectlocs="696,512;208,524;68,418;0,203;10,114;10,59;10,0;289,12;670,41;1058,30;1321,44;2144,103;2155,336;2144,480;1433,496;696,512;696,512" o:connectangles="0,0,0,0,0,0,0,0,0,0,0,0,0,0,0,0,0"/>
                  </v:shape>
                  <v:shape id="Freeform 904" o:spid="_x0000_s1813" style="position:absolute;left:4218;top:3837;width:877;height:288;visibility:visible;mso-wrap-style:square;v-text-anchor:middle" coordsize="896,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r9Q8MA&#10;AADdAAAADwAAAGRycy9kb3ducmV2LnhtbERP32vCMBB+H/g/hBP2tqYO1o3aKCIKpSBsWubr0Zxt&#10;sbmUJNPuv18Gg73dx/fzivVkBnEj53vLChZJCoK4sbrnVkF92j+9gfABWeNgmRR8k4f1avZQYK7t&#10;nT/odgytiCHsc1TQhTDmUvqmI4M+sSNx5C7WGQwRulZqh/cYbgb5nKaZNNhzbOhwpG1HzfX4ZRSM&#10;h7qsKsc7/74/1Z+lo8O5J6Ue59NmCSLQFP7Ff+5Sx/mvLxn8fhN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r9Q8MAAADdAAAADwAAAAAAAAAAAAAAAACYAgAAZHJzL2Rv&#10;d25yZXYueG1sUEsFBgAAAAAEAAQA9QAAAIgDAAAAAA==&#10;" path="m580,413l895,155,330,,,178,580,420e" filled="f" fillcolor="#810000" strokecolor="silver" strokeweight="2pt">
                    <v:path arrowok="t" o:connecttype="custom" o:connectlocs="556,194;857,73;316,0;0,83;556,196" o:connectangles="0,0,0,0,0"/>
                  </v:shape>
                  <v:roundrect id="AutoShape 905" o:spid="_x0000_s1814" style="position:absolute;left:4437;top:3546;width:31;height:198;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j9IMQA&#10;AADdAAAADwAAAGRycy9kb3ducmV2LnhtbERP3WrCMBS+F/YO4Qy809TJVDqjOHEwERF1D3DWnLXF&#10;5qQmWa0+vREGuzsf3++ZzltTiYacLy0rGPQTEMSZ1SXnCr6OH70JCB+QNVaWScGVPMxnT50pptpe&#10;eE/NIeQihrBPUUERQp1K6bOCDPq+rYkj92OdwRChy6V2eInhppIvSTKSBkuODQXWtCwoOx1+jYL3&#10;7Hu1Ga3Py8TVi0mzGzbt9rZTqvvcLt5ABGrDv/jP/anj/PHrGB7fxB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4/SDEAAAA3QAAAA8AAAAAAAAAAAAAAAAAmAIAAGRycy9k&#10;b3ducmV2LnhtbFBLBQYAAAAABAAEAPUAAACJAwAAAAA=&#10;" fillcolor="#ffbf18" stroked="f">
                    <v:textbox inset="0,0,0,0"/>
                  </v:roundrect>
                  <v:shape id="Freeform 906" o:spid="_x0000_s1815" style="position:absolute;left:4559;top:3386;width:934;height:346;visibility:visible;mso-wrap-style:square;v-text-anchor:middle" coordsize="955,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7sMQA&#10;AADdAAAADwAAAGRycy9kb3ducmV2LnhtbESPQWvCQBCF7wX/wzJCL0U3FdJKdBURCl5dC70O2TEJ&#10;Zmdjdo2xv945FHqb4b1575v1dvStGqiPTWAD7/MMFHEZXMOVge/T12wJKiZkh21gMvCgCNvN5GWN&#10;hQt3PtJgU6UkhGOBBuqUukLrWNbkMc5DRyzaOfQek6x9pV2Pdwn3rV5k2Yf22LA01NjRvqbyYm/e&#10;AJId9t3PW/Prrb1cbzY/+UduzOt03K1AJRrTv/nv+uAE/zMXXPlGRt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JO7DEAAAA3QAAAA8AAAAAAAAAAAAAAAAAmAIAAGRycy9k&#10;b3ducmV2LnhtbFBLBQYAAAAABAAEAPUAAACJAwAAAAA=&#10;" path="m,504l951,427r3,-188l478,45,,,,504e" fillcolor="#e0a175" stroked="f">
                    <v:path arrowok="t" o:connecttype="custom" o:connectlocs="0,236;910,201;912,112;457,21;0,0;0,236;0,236" o:connectangles="0,0,0,0,0,0,0"/>
                  </v:shape>
                  <v:shape id="Freeform 907" o:spid="_x0000_s1816" style="position:absolute;left:4416;top:3377;width:1195;height:191;visibility:visible;mso-wrap-style:square;v-text-anchor:middle" coordsize="1221,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5sMA&#10;AADdAAAADwAAAGRycy9kb3ducmV2LnhtbERPS2vCQBC+C/6HZQRvulFs1egqVmjxUsTHxduQHZNg&#10;djbNbk3ir3eFQm/z8T1nuW5MIe5UudyygtEwAkGcWJ1zquB8+hzMQDiPrLGwTApacrBedTtLjLWt&#10;+UD3o09FCGEXo4LM+zKW0iUZGXRDWxIH7morgz7AKpW6wjqEm0KOo+hdGsw5NGRY0jaj5Hb8NQou&#10;LT/a89fH9We6nTA5uy+/671S/V6zWYDw1Ph/8Z97p8P86dscXt+EE+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5sMAAADdAAAADwAAAAAAAAAAAAAAAACYAgAAZHJzL2Rv&#10;d25yZXYueG1sUEsFBgAAAAAEAAQA9QAAAIgDAAAAAA==&#10;" path="m,227r9,26l189,253,352,21,492,40,633,267r580,10l1220,263,643,244,505,19,342,,181,227,,227e" fillcolor="#a13f00" stroked="f">
                    <v:path arrowok="t" o:connecttype="custom" o:connectlocs="0,107;9,120;181,120;338,10;472,19;607,126;1162,131;1169,124;616,115;483,9;328,0;173,107;0,107;0,107" o:connectangles="0,0,0,0,0,0,0,0,0,0,0,0,0,0"/>
                  </v:shape>
                  <v:shape id="Freeform 908" o:spid="_x0000_s1817" style="position:absolute;left:4584;top:3671;width:150;height:69;visibility:visible;mso-wrap-style:square;v-text-anchor:middle" coordsize="15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lk8YA&#10;AADdAAAADwAAAGRycy9kb3ducmV2LnhtbESPTWvCQBCG70L/wzKF3nS3HlRSV9FSoaAU/OjB25Ad&#10;k2B2Ns2uMf77zqHQ2wzzfjwzX/a+Vh21sQps4XVkQBHnwVVcWDgdN8MZqJiQHdaBycKDIiwXT4M5&#10;Zi7ceU/dIRVKQjhmaKFMqcm0jnlJHuMoNMRyu4TWY5K1LbRr8S7hvtZjYybaY8XSUGJD7yXl18PN&#10;S8l+a/z6++d63hXnaj3rPk63L2Pty3O/egOVqE//4j/3pxP86U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Ulk8YAAADdAAAADwAAAAAAAAAAAAAAAACYAgAAZHJz&#10;L2Rvd25yZXYueG1sUEsFBgAAAAAEAAQA9QAAAIsDAAAAAA==&#10;" path="m150,4l142,2,136,r-6,2l123,6r-6,4l111,8r-6,2l97,14r-1,6l94,25r,4l88,25,84,23r-4,l74,25r-4,6l68,37r,2l64,35,61,33r-5,2l51,39r-4,1l45,46,43,40r,-5l40,31r-5,2l33,33,29,31r-5,4l22,39r-4,3l14,50,6,59,2,69,,79r,7l2,93r6,6l18,97,29,93r12,3l56,97,70,96,88,93r9,-1l111,93r9,l134,96r8,-3l146,89r4,-1l150,79,146,69r,-10l148,54r2,-12l152,33r,-12l150,4e" fillcolor="#424200" stroked="f">
                    <v:path arrowok="t" o:connecttype="custom" o:connectlocs="144,2;136,1;130,0;125,1;119,3;113,5;107,4;101,5;93,7;92,10;90,12;90,14;84,12;80,11;76,11;72,12;68,14;66,18;66,19;62,17;59,16;54,17;49,19;45,19;43,22;41,19;41,17;38,14;33,16;31,16;27,14;24,17;22,19;18,20;14,24;6,28;2,33;0,38;0,41;2,44;8,47;18,46;27,44;39,46;54,46;68,46;84,44;93,43;107,44;116,44;128,46;136,44;140,42;144,42;144,38;140,33;140,28;142,26;144,20;146,16;146,10;144,2;144,2" o:connectangles="0,0,0,0,0,0,0,0,0,0,0,0,0,0,0,0,0,0,0,0,0,0,0,0,0,0,0,0,0,0,0,0,0,0,0,0,0,0,0,0,0,0,0,0,0,0,0,0,0,0,0,0,0,0,0,0,0,0,0,0,0,0,0"/>
                  </v:shape>
                  <v:group id="Group 909" o:spid="_x0000_s1818" style="position:absolute;left:4634;top:3532;width:1131;height:199" coordorigin="1343,4215" coordsize="1155,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shape id="Freeform 910" o:spid="_x0000_s1819" style="position:absolute;left:1406;top:4356;width:226;height:2;visibility:visible;mso-wrap-style:square;v-text-anchor:middle" coordsize="2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4zQsUA&#10;AADdAAAADwAAAGRycy9kb3ducmV2LnhtbERPTWvCQBC9F/oflin0UswmOWhNXUNRBBEvsYXS25Cd&#10;JtHsbMxuTfrvu4LgbR7vcxb5aFpxod41lhUkUQyCuLS64UrB58dm8grCeWSNrWVS8EcO8uXjwwIz&#10;bQcu6HLwlQgh7DJUUHvfZVK6siaDLrIdceB+bG/QB9hXUvc4hHDTyjSOp9Jgw6Ghxo5WNZWnw69R&#10;4HbzUzt8c5yuj8XLef+1PifFUannp/H9DYSn0d/FN/dWh/mzaQrXb8IJ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TjNCxQAAAN0AAAAPAAAAAAAAAAAAAAAAAJgCAABkcnMv&#10;ZG93bnJldi54bWxQSwUGAAAAAAQABAD1AAAAigMAAAAA&#10;" path="m,1l225,,,1e" filled="f" fillcolor="#810000" strokeweight="2.5pt">
                      <v:path arrowok="t" o:connecttype="custom" o:connectlocs="0,1;225,0;0,1" o:connectangles="0,0,0"/>
                    </v:shape>
                    <v:shape id="Freeform 911" o:spid="_x0000_s1820" style="position:absolute;left:1406;top:4354;width:228;height:5;visibility:visible;mso-wrap-style:square;v-text-anchor:middle" coordsize="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28zcEA&#10;AADdAAAADwAAAGRycy9kb3ducmV2LnhtbERPS2vCQBC+C/6HZYTezMYKaYmuIoLotSr0OmbHbDQ7&#10;G7LbPPrru4VCb/PxPWe9HWwtOmp95VjBIklBEBdOV1wquF4O83cQPiBrrB2TgpE8bDfTyRpz7Xr+&#10;oO4cShFD2OeowITQ5FL6wpBFn7iGOHJ311oMEbal1C32MdzW8jVNM2mx4thgsKG9oeJ5/rIKsv7R&#10;8fdY0HUY8Xj7XJbmsuuVepkNuxWIQEP4F/+5TzrOf8uW8PtNPEF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tvM3BAAAA3QAAAA8AAAAAAAAAAAAAAAAAmAIAAGRycy9kb3du&#10;cmV2LnhtbFBLBQYAAAAABAAEAPUAAACGAwAAAAA=&#10;" path="m,4l227,,,4e" filled="f" fillcolor="#810000" strokecolor="#a16252" strokeweight="2.5pt">
                      <v:path arrowok="t" o:connecttype="custom" o:connectlocs="0,4;227,0;0,4" o:connectangles="0,0,0"/>
                    </v:shape>
                    <v:shape id="Freeform 912" o:spid="_x0000_s1821" style="position:absolute;left:1385;top:4333;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NpGcQA&#10;AADdAAAADwAAAGRycy9kb3ducmV2LnhtbERPyWrDMBC9B/oPYgq9JXJDs7mRTQgpJDSHZoFeB2tq&#10;u7VGxlK9/H0UKPQ2j7fOOu1NJVpqXGlZwfMkAkGcWV1yruB6eRsvQTiPrLGyTAoGcpAmD6M1xtp2&#10;fKL27HMRQtjFqKDwvo6ldFlBBt3E1sSB+7KNQR9gk0vdYBfCTSWnUTSXBksODQXWtC0o+zn/GgWz&#10;4TBdDd+7z3ZB2w9J793pOMuVenrsN68gPPX+X/zn3uswfzF/gfs34QSZ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jaRnEAAAA3QAAAA8AAAAAAAAAAAAAAAAAmAIAAGRycy9k&#10;b3ducmV2LnhtbFBLBQYAAAAABAAEAPUAAACJAwAAAAA=&#10;" path="m,l,40,,e" filled="f" fillcolor="#810000" strokecolor="#7f604f" strokeweight="2.5pt">
                      <v:path arrowok="t" o:connecttype="custom" o:connectlocs="0,0;0,40;0,0" o:connectangles="0,0,0"/>
                    </v:shape>
                    <v:shape id="Freeform 913" o:spid="_x0000_s1822" style="position:absolute;left:1398;top:4356;width:1;height:56;visibility:visible;mso-wrap-style:square;v-text-anchor:middle"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vll8cA&#10;AADdAAAADwAAAGRycy9kb3ducmV2LnhtbESPzWrDMBCE74W+g9hCb43clvzgRDF1QsCHQnBacl6s&#10;jS1qrYylxE6evioUcttlZuebXWWjbcWFem8cK3idJCCIK6cN1wq+v3YvCxA+IGtsHZOCK3nI1o8P&#10;K0y1G7ikyyHUIoawT1FBE0KXSumrhiz6ieuIo3ZyvcUQ176WuschhttWviXJTFo0HAkNdrRpqPo5&#10;nG2EGFOV4/v2mHt/2+bD535xLPZKPT+NH0sQgcZwN/9fFzrWn8+m8PdNHEG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b5ZfHAAAA3QAAAA8AAAAAAAAAAAAAAAAAmAIAAGRy&#10;cy9kb3ducmV2LnhtbFBLBQYAAAAABAAEAPUAAACMAwAAAAA=&#10;" path="m,l,55,,e" filled="f" fillcolor="#810000" strokecolor="#7f604f" strokeweight="2.5pt">
                      <v:path arrowok="t" o:connecttype="custom" o:connectlocs="0,0;0,55;0,0" o:connectangles="0,0,0"/>
                    </v:shape>
                    <v:shape id="Freeform 914" o:spid="_x0000_s1823" style="position:absolute;left:1377;top:4386;width:1;height:24;visibility:visible;mso-wrap-style:square;v-text-anchor:middle" coordsize="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w3TMQA&#10;AADdAAAADwAAAGRycy9kb3ducmV2LnhtbERPTWvCQBC9F/wPyxR6KbpRIU1TVxGlVI9VEXobstNs&#10;muxsyG5j/PeuUOhtHu9zFqvBNqKnzleOFUwnCQjiwumKSwWn4/s4A+EDssbGMSm4kofVcvSwwFy7&#10;C39SfwiliCHsc1RgQmhzKX1hyKKfuJY4ct+usxgi7EqpO7zEcNvIWZKk0mLFscFgSxtDRX34tQoy&#10;85w1m6/XeUH1uj+n+635qH+Uenoc1m8gAg3hX/zn3uk4/yVN4f5NPEE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N0zEAAAA3QAAAA8AAAAAAAAAAAAAAAAAmAIAAGRycy9k&#10;b3ducmV2LnhtbFBLBQYAAAAABAAEAPUAAACJAwAAAAA=&#10;" path="m,l,23,,e" filled="f" fillcolor="#810000" strokecolor="#7f604f" strokeweight="2.5pt">
                      <v:path arrowok="t" o:connecttype="custom" o:connectlocs="0,0;0,23;0,0" o:connectangles="0,0,0"/>
                    </v:shape>
                    <v:shape id="Freeform 915" o:spid="_x0000_s1824" style="position:absolute;left:1753;top:4291;width:441;height:13;visibility:visible;mso-wrap-style:square;v-text-anchor:middle" coordsize="44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t8MA&#10;AADdAAAADwAAAGRycy9kb3ducmV2LnhtbERP3WrCMBS+H/gO4Qi7EU0dm5VqFBEGY0VknQ9waI5N&#10;sTkpTWbbt18GA+/Ox/d7tvvBNuJOna8dK1guEhDEpdM1Vwou3+/zNQgfkDU2jknBSB72u8nTFjPt&#10;ev6iexEqEUPYZ6jAhNBmUvrSkEW/cC1x5K6usxgi7CqpO+xjuG3kS5KspMWaY4PBlo6GylvxYxXk&#10;x3KWf/rbOPpk1rwZ69bn06tSz9PhsAERaAgP8b/7Q8f56SqFv2/iC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rCt8MAAADdAAAADwAAAAAAAAAAAAAAAACYAgAAZHJzL2Rv&#10;d25yZXYueG1sUEsFBgAAAAAEAAQA9QAAAIgDAAAAAA==&#10;" path="m,12l440,,,12e" filled="f" fillcolor="#810000" strokecolor="#522210" strokeweight="2.5pt">
                      <v:path arrowok="t" o:connecttype="custom" o:connectlocs="0,12;440,0;0,12" o:connectangles="0,0,0"/>
                    </v:shape>
                    <v:shape id="Freeform 916" o:spid="_x0000_s1825" style="position:absolute;left:1753;top:4329;width:443;height:18;visibility:visible;mso-wrap-style:square;v-text-anchor:middle" coordsize="44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8UzscA&#10;AADdAAAADwAAAGRycy9kb3ducmV2LnhtbESPT2vCQBDF74LfYZlCb7pJBSvRVWJB6angH1qP0+w0&#10;Cc3Ohuwa0376zqHgbYb35r3frDaDa1RPXag9G0inCSjiwtuaSwPn026yABUissXGMxn4oQCb9Xi0&#10;wsz6Gx+oP8ZSSQiHDA1UMbaZ1qGoyGGY+pZYtC/fOYyydqW2Hd4k3DX6KUnm2mHN0lBhSy8VFd/H&#10;qzPwm3+c9p+7WZumF/u+T8tD3bxtjXl8GPIlqEhDvJv/r1+t4D/PBVe+kRH0+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fFM7HAAAA3QAAAA8AAAAAAAAAAAAAAAAAmAIAAGRy&#10;cy9kb3ducmV2LnhtbFBLBQYAAAAABAAEAPUAAACMAwAAAAA=&#10;" path="m,17l442,,,17e" filled="f" fillcolor="#810000" strokecolor="#522210" strokeweight="2.5pt">
                      <v:path arrowok="t" o:connecttype="custom" o:connectlocs="0,17;442,0;0,17" o:connectangles="0,0,0"/>
                    </v:shape>
                    <v:shape id="Freeform 917" o:spid="_x0000_s1826" style="position:absolute;left:1753;top:4370;width:441;height:28;visibility:visible;mso-wrap-style:square;v-text-anchor:middle" coordsize="4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vexsMA&#10;AADdAAAADwAAAGRycy9kb3ducmV2LnhtbERPS2sCMRC+F/wPYQRvNWsPVlejaEFsKQVfF2/DZtxd&#10;TCZrEtftv28Khd7m43vOfNlZI1ryoXasYDTMQBAXTtdcKjgdN88TECEiazSOScE3BVguek9zzLV7&#10;8J7aQyxFCuGQo4IqxiaXMhQVWQxD1xAn7uK8xZigL6X2+Ejh1siXLBtLizWnhgobequouB7uVsGn&#10;HmVy87Fr3fF22Z6/1sabiVFq0O9WMxCRuvgv/nO/6zT/dTyF32/SC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vexsMAAADdAAAADwAAAAAAAAAAAAAAAACYAgAAZHJzL2Rv&#10;d25yZXYueG1sUEsFBgAAAAAEAAQA9QAAAIgDAAAAAA==&#10;" path="m,27l440,,,27e" filled="f" fillcolor="#810000" strokecolor="#522210" strokeweight="2.5pt">
                      <v:path arrowok="t" o:connecttype="custom" o:connectlocs="0,27;440,0;0,27" o:connectangles="0,0,0"/>
                    </v:shape>
                    <v:shape id="Freeform 918" o:spid="_x0000_s1827" style="position:absolute;left:1753;top:4287;width:441;height:13;visibility:visible;mso-wrap-style:square;v-text-anchor:middle" coordsize="44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TiTMYA&#10;AADdAAAADwAAAGRycy9kb3ducmV2LnhtbESPQWsCQQyF74L/YYjQi9RZRbRsHUUFxZuohfYYdtLd&#10;pTuZZWaq2/56cxC8JbyX974sVp1r1JVCrD0bGI8yUMSFtzWXBj4uu9c3UDEhW2w8k4E/irBa9nsL&#10;zK2/8Ymu51QqCeGYo4EqpTbXOhYVOYwj3xKL9u2DwyRrKLUNeJNw1+hJls20w5qlocKWthUVP+df&#10;Z2D/v5uU04Dj+Pm13Z+Gh3i8bApjXgbd+h1Uoi49zY/rgxX8+Vz4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TiTMYAAADdAAAADwAAAAAAAAAAAAAAAACYAgAAZHJz&#10;L2Rvd25yZXYueG1sUEsFBgAAAAAEAAQA9QAAAIsDAAAAAA==&#10;" path="m,12l440,,,12e" filled="f" fillcolor="#810000" strokecolor="#ffc281" strokeweight="2.5pt">
                      <v:path arrowok="t" o:connecttype="custom" o:connectlocs="0,12;440,0;0,12" o:connectangles="0,0,0"/>
                    </v:shape>
                    <v:shape id="Freeform 919" o:spid="_x0000_s1828" style="position:absolute;left:1753;top:4327;width:443;height:17;visibility:visible;mso-wrap-style:square;v-text-anchor:middle" coordsize="44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MlwMIA&#10;AADdAAAADwAAAGRycy9kb3ducmV2LnhtbERPS4vCMBC+C/sfwizsRTR1DyrVKIuysOhlfeF1bGbb&#10;YjMJTartvzcLgrf5+J4zX7amEjeqfWlZwWiYgCDOrC45V3A8fA+mIHxA1lhZJgUdeVgu3npzTLW9&#10;845u+5CLGMI+RQVFCC6V0mcFGfRD64gj92drgyHCOpe6xnsMN5X8TJKxNFhybCjQ0aqg7LpvjALn&#10;bGfPv6fNtasu+XZNDfW7RqmP9/ZrBiJQG17ip/tHx/mTyQj+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yXAwgAAAN0AAAAPAAAAAAAAAAAAAAAAAJgCAABkcnMvZG93&#10;bnJldi54bWxQSwUGAAAAAAQABAD1AAAAhwMAAAAA&#10;" path="m,16l442,,,16e" filled="f" fillcolor="#810000" strokecolor="#ffc281" strokeweight="2.5pt">
                      <v:path arrowok="t" o:connecttype="custom" o:connectlocs="0,16;442,0;0,16" o:connectangles="0,0,0"/>
                    </v:shape>
                    <v:shape id="Freeform 920" o:spid="_x0000_s1829" style="position:absolute;left:1753;top:4367;width:441;height:28;visibility:visible;mso-wrap-style:square;v-text-anchor:middle" coordsize="44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KAsMcA&#10;AADdAAAADwAAAGRycy9kb3ducmV2LnhtbESPQWsCMRCF7wX/QxihF9FsPaisRpFSS4u9uAribdiM&#10;m9XNZElS3f77piD0NsN775s3i1VnG3EjH2rHCl5GGQji0umaKwWH/WY4AxEissbGMSn4oQCrZe9p&#10;gbl2d97RrYiVSBAOOSowMba5lKE0ZDGMXEuctLPzFmNafSW1x3uC20aOs2wiLdacLhhs6dVQeS2+&#10;baK8N9vT4FgUm0n3dqm+rtuj+fRKPfe79RxEpC7+mx/pD53qT6dj+PsmjS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ygLDHAAAA3QAAAA8AAAAAAAAAAAAAAAAAmAIAAGRy&#10;cy9kb3ducmV2LnhtbFBLBQYAAAAABAAEAPUAAACMAwAAAAA=&#10;" path="m,27l440,,,27e" filled="f" fillcolor="#810000" strokecolor="#ffc281" strokeweight="2.5pt">
                      <v:path arrowok="t" o:connecttype="custom" o:connectlocs="0,27;440,0;0,27" o:connectangles="0,0,0"/>
                    </v:shape>
                    <v:shape id="Freeform 921" o:spid="_x0000_s1830" style="position:absolute;left:1756;top:4289;width:440;height:13;visibility:visible;mso-wrap-style:square;v-text-anchor:middle" coordsize="44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7QJcMA&#10;AADdAAAADwAAAGRycy9kb3ducmV2LnhtbESPT2sCMRDF74LfIYzgTbNWcGU1ShFaxZv/7sNmutl2&#10;M9km0d1++0Yo9DbDe/N+b9bb3jbiQT7UjhXMphkI4tLpmisF18vbZAkiRGSNjWNS8EMBtpvhYI2F&#10;dh2f6HGOlUghHApUYGJsCylDachimLqWOGkfzluMafWV1B67FG4b+ZJlC2mx5kQw2NLOUPl1vtvE&#10;5cvt82bf99fcaF9zd5xX8Vup8ah/XYGI1Md/89/1Qaf6eT6H5zdpB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7QJcMAAADdAAAADwAAAAAAAAAAAAAAAACYAgAAZHJzL2Rv&#10;d25yZXYueG1sUEsFBgAAAAAEAAQA9QAAAIgDAAAAAA==&#10;" path="m,12l439,,,12e" filled="f" fillcolor="#810000" strokecolor="#a1a100" strokeweight="2.5pt">
                      <v:path arrowok="t" o:connecttype="custom" o:connectlocs="0,12;439,0;0,12" o:connectangles="0,0,0"/>
                    </v:shape>
                    <v:shape id="Freeform 922" o:spid="_x0000_s1831" style="position:absolute;left:1753;top:4327;width:443;height:19;visibility:visible;mso-wrap-style:square;v-text-anchor:middle" coordsize="4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d58QA&#10;AADdAAAADwAAAGRycy9kb3ducmV2LnhtbERPTWsCMRC9C/6HMEJvmrUUV1ajiLTSg5eqUHobNrOb&#10;xc1km0R3/fdNodDbPN7nrLeDbcWdfGgcK5jPMhDEpdMN1wou57fpEkSIyBpbx6TgQQG2m/FojYV2&#10;PX/Q/RRrkUI4FKjAxNgVUobSkMUwcx1x4irnLcYEfS21xz6F21Y+Z9lCWmw4NRjsaG+ovJ5uVsHh&#10;63X+6H11rr7N8Fnm+VJesqNST5NhtwIRaYj/4j/3u07z8/wFfr9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AHefEAAAA3QAAAA8AAAAAAAAAAAAAAAAAmAIAAGRycy9k&#10;b3ducmV2LnhtbFBLBQYAAAAABAAEAPUAAACJAwAAAAA=&#10;" path="m,18l442,,,18e" filled="f" fillcolor="#810000" strokecolor="#a1a100" strokeweight="2.5pt">
                      <v:path arrowok="t" o:connecttype="custom" o:connectlocs="0,18;442,0;0,18" o:connectangles="0,0,0"/>
                    </v:shape>
                    <v:shape id="Freeform 923" o:spid="_x0000_s1832" style="position:absolute;left:1756;top:4368;width:438;height:29;visibility:visible;mso-wrap-style:square;v-text-anchor:middle" coordsize="43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uCMIA&#10;AADdAAAADwAAAGRycy9kb3ducmV2LnhtbERPS4vCMBC+C/sfwix4s+n66tI1ioiCBy/WPexxbMa2&#10;bDMpTaz13xtB8DYf33MWq97UoqPWVZYVfEUxCOLc6ooLBb+n3egbhPPIGmvLpOBODlbLj8ECU21v&#10;fKQu84UIIexSVFB636RSurwkgy6yDXHgLrY16ANsC6lbvIVwU8txHM+lwYpDQ4kNbUrK/7OrUTD9&#10;c1ZPzmc/yaZmy8mhO64vnVLDz379A8JT79/il3uvw/wkmcHzm3C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AS4IwgAAAN0AAAAPAAAAAAAAAAAAAAAAAJgCAABkcnMvZG93&#10;bnJldi54bWxQSwUGAAAAAAQABAD1AAAAhwMAAAAA&#10;" path="m,28l437,,,28e" filled="f" fillcolor="#810000" strokecolor="#a1a100" strokeweight="2.5pt">
                      <v:path arrowok="t" o:connecttype="custom" o:connectlocs="0,28;437,0;0,28" o:connectangles="0,0,0"/>
                    </v:shape>
                    <v:shape id="Freeform 924" o:spid="_x0000_s1833" style="position:absolute;left:1437;top:4240;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MvlcQA&#10;AADdAAAADwAAAGRycy9kb3ducmV2LnhtbERPS4vCMBC+L/gfwgheFk0VtFqNIuJj8ebj4HFoxrba&#10;TEoTtbu/fiMs7G0+vufMFo0pxZNqV1hW0O9FIIhTqwvOFJxPm+4YhPPIGkvLpOCbHCzmrY8ZJtq+&#10;+EDPo89ECGGXoILc+yqR0qU5GXQ9WxEH7mprgz7AOpO6xlcIN6UcRNFIGiw4NORY0Sqn9H58GAU/&#10;++E+LoZ3Ize79aX/OdnedDZQqtNullMQnhr/L/5zf+kwP45H8P4mnC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L5XEAAAA3QAAAA8AAAAAAAAAAAAAAAAAmAIAAGRycy9k&#10;b3ducmV2LnhtbFBLBQYAAAAABAAEAPUAAACJAwAAAAA=&#10;" path="m,l,178,,e" filled="f" fillcolor="#810000" strokeweight="2.5pt">
                      <v:path arrowok="t" o:connecttype="custom" o:connectlocs="0,0;0,178;0,0" o:connectangles="0,0,0"/>
                    </v:shape>
                    <v:shape id="Freeform 925" o:spid="_x0000_s1834" style="position:absolute;left:1470;top:4240;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DsUA&#10;AADdAAAADwAAAGRycy9kb3ducmV2LnhtbERPTWvCQBC9F/wPyxS8lGZjwKbGrCKlavFW24PHITsm&#10;qdnZkF1j9Nd3C0Jv83ifky8H04ieOldbVjCJYhDEhdU1lwq+v9bPryCcR9bYWCYFV3KwXIwecsy0&#10;vfAn9XtfihDCLkMFlfdtJqUrKjLoItsSB+5oO4M+wK6UusNLCDeNTOL4RRqsOTRU2NJbRcVpfzYK&#10;brvpLq2nJyPX2/fD5Gm2+dFlotT4cVjNQXga/L/47v7QYX6apvD3TTh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b4oOxQAAAN0AAAAPAAAAAAAAAAAAAAAAAJgCAABkcnMv&#10;ZG93bnJldi54bWxQSwUGAAAAAAQABAD1AAAAigMAAAAA&#10;" path="m,l,178,,e" filled="f" fillcolor="#810000" strokeweight="2.5pt">
                      <v:path arrowok="t" o:connecttype="custom" o:connectlocs="0,0;0,178;0,0" o:connectangles="0,0,0"/>
                    </v:shape>
                    <v:shape id="Freeform 926" o:spid="_x0000_s1835" style="position:absolute;left:1544;top:4237;width:1;height:180;visibility:visible;mso-wrap-style:square;v-text-anchor:middle" coordsize="1,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LcsYA&#10;AADdAAAADwAAAGRycy9kb3ducmV2LnhtbESPQUvDQBCF70L/wzIFb3ZjD6bEbostBERBMSr1OGbH&#10;bDA7G3bXNv575yD0NsN789436+3kB3WkmPrABq4XBSjiNtieOwNvr/XVClTKyBaHwGTglxJsN7OL&#10;NVY2nPiFjk3ulIRwqtCAy3mstE6tI49pEUZi0b5C9JhljZ22EU8S7ge9LIob7bFnaXA40t5R+938&#10;eAP1Ex7iwzt/pPq5GR4/y507rHbGXM6nu1tQmaZ8Nv9f31vBL0vBlW9kB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bLcsYAAADdAAAADwAAAAAAAAAAAAAAAACYAgAAZHJz&#10;L2Rvd25yZXYueG1sUEsFBgAAAAAEAAQA9QAAAIsDAAAAAA==&#10;" path="m,l,179,,e" filled="f" fillcolor="#810000" strokeweight="2.5pt">
                      <v:path arrowok="t" o:connecttype="custom" o:connectlocs="0,0;0,179;0,0" o:connectangles="0,0,0"/>
                    </v:shape>
                    <v:shape id="Freeform 927" o:spid="_x0000_s1836" style="position:absolute;left:1577;top:4240;width:1;height:177;visibility:visible;mso-wrap-style:square;v-text-anchor:middle" coordsize="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29RsYA&#10;AADdAAAADwAAAGRycy9kb3ducmV2LnhtbERPS2sCMRC+F/wPYYReRLOt4GNrFFuQFi/is/Q2bKab&#10;xc1k3aS69dc3QsHbfHzPmcwaW4oz1b5wrOCpl4AgzpwuOFew2y66IxA+IGssHZOCX/Iwm7YeJphq&#10;d+E1nTchFzGEfYoKTAhVKqXPDFn0PVcRR+7b1RZDhHUudY2XGG5L+ZwkA2mx4NhgsKI3Q9lx82MV&#10;7Jf7z8HhvbMIq+uy//Vqsv6pM1Lqsd3MX0AEasJd/O/+0HH+cDiG2zfxBD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429RsYAAADdAAAADwAAAAAAAAAAAAAAAACYAgAAZHJz&#10;L2Rvd25yZXYueG1sUEsFBgAAAAAEAAQA9QAAAIsDAAAAAA==&#10;" path="m,l,176,,e" filled="f" fillcolor="#810000" strokeweight="2.5pt">
                      <v:path arrowok="t" o:connecttype="custom" o:connectlocs="0,0;0,176;0,0" o:connectangles="0,0,0"/>
                    </v:shape>
                    <v:shape id="Freeform 928" o:spid="_x0000_s1837" style="position:absolute;left:1439;top:4240;width:1;height:177;visibility:visible;mso-wrap-style:square;v-text-anchor:middle" coordsize="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5zsMgA&#10;AADdAAAADwAAAGRycy9kb3ducmV2LnhtbESPQWvCQBCF74X+h2UKvZS6sQW1qasUQaqXorEUj9Ps&#10;NEmbnQ3ZVdd/3zkI3mZ4b977ZjpPrlVH6kPj2cBwkIEiLr1tuDLwuVs+TkCFiGyx9UwGzhRgPru9&#10;mWJu/Ym3dCxipSSEQ44G6hi7XOtQ1uQwDHxHLNqP7x1GWftK2x5PEu5a/ZRlI+2wYWmosaNFTeVf&#10;cXAGHtLHfr/a8PehWO++xu8v29/lczLm/i69vYKKlOLVfLleWcEfT4RfvpER9Ow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DnOwyAAAAN0AAAAPAAAAAAAAAAAAAAAAAJgCAABk&#10;cnMvZG93bnJldi54bWxQSwUGAAAAAAQABAD1AAAAjQMAAAAA&#10;" path="m,l,176,,e" filled="f" fillcolor="#810000" strokecolor="#a16252" strokeweight="2.5pt">
                      <v:path arrowok="t" o:connecttype="custom" o:connectlocs="0,0;0,176;0,0" o:connectangles="0,0,0"/>
                    </v:shape>
                    <v:shape id="Freeform 929" o:spid="_x0000_s1838" style="position:absolute;left:1472;top:4240;width:1;height:177;visibility:visible;mso-wrap-style:square;v-text-anchor:middle" coordsize="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WK8UA&#10;AADdAAAADwAAAGRycy9kb3ducmV2LnhtbERPS2sCMRC+F/wPYYReimZtwcfWKCJI9SJ1LcXjuJnu&#10;bruZLJuo8d8boeBtPr7nTOfB1OJMrassKxj0ExDEudUVFwq+9qveGITzyBpry6TgSg7ms87TFFNt&#10;L7yjc+YLEUPYpaig9L5JpXR5SQZd3zbEkfuxrUEfYVtI3eIlhptavibJUBqsODaU2NCypPwvOxkF&#10;L2F7OKw/+XjKNvvv0cdk97t6C0o9d8PiHYSn4B/if/dax/mj8QDu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tYrxQAAAN0AAAAPAAAAAAAAAAAAAAAAAJgCAABkcnMv&#10;ZG93bnJldi54bWxQSwUGAAAAAAQABAD1AAAAigMAAAAA&#10;" path="m,l,176,,e" filled="f" fillcolor="#810000" strokecolor="#a16252" strokeweight="2.5pt">
                      <v:path arrowok="t" o:connecttype="custom" o:connectlocs="0,0;0,176;0,0" o:connectangles="0,0,0"/>
                    </v:shape>
                    <v:shape id="Freeform 930" o:spid="_x0000_s1839" style="position:absolute;left:1544;top:4237;width:1;height:179;visibility:visible;mso-wrap-style:square;v-text-anchor:middle" coordsize="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0r8QA&#10;AADdAAAADwAAAGRycy9kb3ducmV2LnhtbERPS2vCQBC+F/oflil4qxtFNEY3UkqrXjw0KuhtyE4e&#10;mJ0N2TWm/75bKPQ2H99z1pvBNKKnztWWFUzGEQji3OqaSwWn4+drDMJ5ZI2NZVLwTQ426fPTGhNt&#10;H/xFfeZLEULYJaig8r5NpHR5RQbd2LbEgStsZ9AH2JVSd/gI4aaR0yiaS4M1h4YKW3qvKL9ld6Ng&#10;d9hm/XH3gdezmc2KON8vDsuLUqOX4W0FwtPg/8V/7r0O8xfxFH6/CSfI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fNK/EAAAA3QAAAA8AAAAAAAAAAAAAAAAAmAIAAGRycy9k&#10;b3ducmV2LnhtbFBLBQYAAAAABAAEAPUAAACJAwAAAAA=&#10;" path="m,l,178,,e" filled="f" fillcolor="#810000" strokecolor="#a16252" strokeweight="2.5pt">
                      <v:path arrowok="t" o:connecttype="custom" o:connectlocs="0,0;0,178;0,0" o:connectangles="0,0,0"/>
                    </v:shape>
                    <v:shape id="Freeform 931" o:spid="_x0000_s1840" style="position:absolute;left:1577;top:4240;width:1;height:176;visibility:visible;mso-wrap-style:square;v-text-anchor:middle" coordsize="1,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C3ycMA&#10;AADdAAAADwAAAGRycy9kb3ducmV2LnhtbERPTYvCMBC9L/gfwgheFk1VUKlGEUEQQWFdQbwNydgW&#10;m0ltoq3/frOwsLd5vM9ZrFpbihfVvnCsYDhIQBBrZwrOFJy/t/0ZCB+QDZaOScGbPKyWnY8FpsY1&#10;/EWvU8hEDGGfooI8hCqV0uucLPqBq4gjd3O1xRBhnUlTYxPDbSlHSTKRFguODTlWtMlJ309Pq6A6&#10;Hq7H8jKUk+fnQzf68t7raaFUr9uu5yACteFf/OfemTh/OhvD7zfxB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C3ycMAAADdAAAADwAAAAAAAAAAAAAAAACYAgAAZHJzL2Rv&#10;d25yZXYueG1sUEsFBgAAAAAEAAQA9QAAAIgDAAAAAA==&#10;" path="m,l,175,,e" filled="f" fillcolor="#810000" strokecolor="#a16252" strokeweight="2.5pt">
                      <v:path arrowok="t" o:connecttype="custom" o:connectlocs="0,0;0,175;0,0" o:connectangles="0,0,0"/>
                    </v:shape>
                    <v:shape id="Freeform 932" o:spid="_x0000_s1841" style="position:absolute;left:1622;top:4339;width:1;height:71;visibility:visible;mso-wrap-style:square;v-text-anchor:middle" coordsize="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Lrb4A&#10;AADdAAAADwAAAGRycy9kb3ducmV2LnhtbERPTYvCMBC9C/6HMII3TRVRqUYRQfCo7kKvQzM2ZZtJ&#10;t4lt/fdGELzN433Odt/bSrTU+NKxgtk0AUGcO11yoeD35zRZg/ABWWPlmBQ8ycN+NxxsMdWu4yu1&#10;t1CIGMI+RQUmhDqV0ueGLPqpq4kjd3eNxRBhU0jdYBfDbSXnSbKUFkuODQZrOhrK/24PqyC3D20v&#10;WZeszq79z57XnvzCKDUe9YcNiEB9+Io/7rOO81frBby/iSfI3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l2C62+AAAA3QAAAA8AAAAAAAAAAAAAAAAAmAIAAGRycy9kb3ducmV2&#10;LnhtbFBLBQYAAAAABAAEAPUAAACDAwAAAAA=&#10;" path="m,70l,,,70e" filled="f" fillcolor="#810000" strokecolor="#7f604f" strokeweight="2.5pt">
                      <v:path arrowok="t" o:connecttype="custom" o:connectlocs="0,70;0,0;0,70" o:connectangles="0,0,0"/>
                    </v:shape>
                    <v:shape id="Freeform 933" o:spid="_x0000_s1842" style="position:absolute;left:1637;top:4323;width:1;height:47;visibility:visible;mso-wrap-style:square;v-text-anchor:middle" coordsize="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8NC8IA&#10;AADdAAAADwAAAGRycy9kb3ducmV2LnhtbERPS2sCMRC+F/wPYQRvNWuldVmNIsJK6aXUB16HZNxd&#10;3UyWJNXtv28KBW/z8T1nseptK27kQ+NYwWScgSDWzjRcKTjsy+ccRIjIBlvHpOCHAqyWg6cFFsbd&#10;+Ytuu1iJFMKhQAV1jF0hZdA1WQxj1xEn7uy8xZigr6TxeE/htpUvWfYmLTacGmrsaFOTvu6+rQJe&#10;nyr7qf3xI05Pl3zK5ZZ1qdRo2K/nICL18SH+d7+bNH+Wv8LfN+kE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w0LwgAAAN0AAAAPAAAAAAAAAAAAAAAAAJgCAABkcnMvZG93&#10;bnJldi54bWxQSwUGAAAAAAQABAD1AAAAhwMAAAAA&#10;" path="m,46l,,,46e" filled="f" fillcolor="#810000" strokecolor="#7f604f" strokeweight="2.5pt">
                      <v:path arrowok="t" o:connecttype="custom" o:connectlocs="0,46;0,0;0,46" o:connectangles="0,0,0"/>
                    </v:shape>
                    <v:shape id="Freeform 934" o:spid="_x0000_s1843" style="position:absolute;left:1514;top:4319;width:1;height:41;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G0D8MA&#10;AADdAAAADwAAAGRycy9kb3ducmV2LnhtbERPS2vCQBC+C/0PyxS86aaCj6auUqSCogejhV6H7DRJ&#10;m50N2TWPf+8Kgrf5+J6zXHemFA3VrrCs4G0cgSBOrS44U/B92Y4WIJxH1lhaJgU9OVivXgZLjLVt&#10;OaHm7DMRQtjFqCD3voqldGlOBt3YVsSB+7W1QR9gnUldYxvCTSknUTSTBgsODTlWtMkp/T9fjYJp&#10;v5+8939fP82cNidJhzY5TjOlhq/d5wcIT51/ih/unQ7z54sZ3L8JJ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G0D8MAAADdAAAADwAAAAAAAAAAAAAAAACYAgAAZHJzL2Rv&#10;d25yZXYueG1sUEsFBgAAAAAEAAQA9QAAAIgDAAAAAA==&#10;" path="m,l,40,,e" filled="f" fillcolor="#810000" strokecolor="#7f604f" strokeweight="2.5pt">
                      <v:path arrowok="t" o:connecttype="custom" o:connectlocs="0,0;0,40;0,0" o:connectangles="0,0,0"/>
                    </v:shape>
                    <v:shape id="Freeform 935" o:spid="_x0000_s1844" style="position:absolute;left:1509;top:4359;width:1;height:25;visibility:visible;mso-wrap-style:square;v-text-anchor:middle" coordsize="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HugMIA&#10;AADdAAAADwAAAGRycy9kb3ducmV2LnhtbERPTYvCMBC9C/sfwix4s2k9qHSNIrILoiCoC+txaMam&#10;bjMpTdT6740geJvH+5zpvLO1uFLrK8cKsiQFQVw4XXGp4PfwM5iA8AFZY+2YFNzJw3z20Ztirt2N&#10;d3Tdh1LEEPY5KjAhNLmUvjBk0SeuIY7cybUWQ4RtKXWLtxhuazlM05G0WHFsMNjQ0lDxv79YBeG0&#10;Xf+V59WRzpt1etyYbPtdZUr1P7vFF4hAXXiLX+6VjvPHkzE8v4kn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Ie6AwgAAAN0AAAAPAAAAAAAAAAAAAAAAAJgCAABkcnMvZG93&#10;bnJldi54bWxQSwUGAAAAAAQABAD1AAAAhwMAAAAA&#10;" path="m,l,24,,e" filled="f" fillcolor="#810000" strokecolor="#7f604f" strokeweight="2.5pt">
                      <v:path arrowok="t" o:connecttype="custom" o:connectlocs="0,0;0,24;0,0" o:connectangles="0,0,0"/>
                    </v:shape>
                    <v:shape id="Freeform 936" o:spid="_x0000_s1845" style="position:absolute;left:1753;top:4247;width:427;height:207;visibility:visible;mso-wrap-style:square;v-text-anchor:middle" coordsize="42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FDMcA&#10;AADdAAAADwAAAGRycy9kb3ducmV2LnhtbESP0U7CQBBF3038h82Y8CZbISgpLMQoEmJiGrEfMOkO&#10;bWN3tu6uUPh65sHEt5ncO/eeWa4H16kjhdh6NvAwzkARV962XBsov97u56BiQrbYeSYDZ4qwXt3e&#10;LDG3/sSfdNynWkkIxxwNNCn1udaxashhHPueWLSDDw6TrKHWNuBJwl2nJ1n2qB22LA0N9vTSUPW9&#10;/3UG3l8vYRqmP+VkVmyrsnbF5kMXxozuhucFqERD+jf/Xe+s4D/NBVe+kRH06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4RQzHAAAA3QAAAA8AAAAAAAAAAAAAAAAAmAIAAGRy&#10;cy9kb3ducmV2LnhtbFBLBQYAAAAABAAEAPUAAACMAwAAAAA=&#10;" path="m,l,206,426,173,426,6,,e" fillcolor="#a16252" stroked="f">
                      <v:path arrowok="t" o:connecttype="custom" o:connectlocs="0,0;0,206;426,173;426,6;0,0;0,0" o:connectangles="0,0,0,0,0,0"/>
                    </v:shape>
                    <v:roundrect id="AutoShape 937" o:spid="_x0000_s1846" style="position:absolute;left:2177;top:4253;width:44;height:3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z6SsQA&#10;AADdAAAADwAAAGRycy9kb3ducmV2LnhtbERPTWvCQBC9C/6HZYTedFOhmqSuItKqFw/GFnocsmM2&#10;NTsbsqvGf98tFHqbx/ucxaq3jbhR52vHCp4nCQji0umaKwUfp/dxCsIHZI2NY1LwIA+r5XCwwFy7&#10;Ox/pVoRKxBD2OSowIbS5lL40ZNFPXEscubPrLIYIu0rqDu8x3DZymiQzabHm2GCwpY2h8lJcrYL0&#10;7aU4ZHzebfan7+3j8mmyLzoq9TTq168gAvXhX/zn3us4f55m8PtNPEE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c+krEAAAA3QAAAA8AAAAAAAAAAAAAAAAAmAIAAGRycy9k&#10;b3ducmV2LnhtbFBLBQYAAAAABAAEAPUAAACJAwAAAAA=&#10;" fillcolor="#ff8100" stroked="f">
                      <v:textbox inset="0,0,0,0"/>
                    </v:roundrect>
                    <v:shape id="Freeform 938" o:spid="_x0000_s1847" style="position:absolute;left:1753;top:4240;width:427;height:52;visibility:visible;mso-wrap-style:square;v-text-anchor:middle" coordsize="42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uoe8QA&#10;AADdAAAADwAAAGRycy9kb3ducmV2LnhtbESPzW7CQAyE75V4h5WRuJVNONCSsqAKFIS48fMAVtZN&#10;oma9UXZDAk+PD5V6szXjmc/r7egadacu1J4NpPMEFHHhbc2lgds1f/8EFSKyxcYzGXhQgO1m8rbG&#10;zPqBz3S/xFJJCIcMDVQxtpnWoajIYZj7lli0H985jLJ2pbYdDhLuGr1IkqV2WLM0VNjSrqLi99I7&#10;A8fDc9/3uT+RPlG6HNLcndvGmNl0/P4CFWmM/+a/66MV/I+V8Ms3MoLe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rqHvEAAAA3QAAAA8AAAAAAAAAAAAAAAAAmAIAAGRycy9k&#10;b3ducmV2LnhtbFBLBQYAAAAABAAEAPUAAACJAwAAAAA=&#10;" path="m,l426,9r,32l,51,,e" fillcolor="#7f604f" stroked="f">
                      <v:path arrowok="t" o:connecttype="custom" o:connectlocs="0,0;426,9;426,41;0,51;0,0;0,0" o:connectangles="0,0,0,0,0,0"/>
                    </v:shape>
                    <v:shape id="Freeform 939" o:spid="_x0000_s1848" style="position:absolute;left:1749;top:4245;width:8;height:213;visibility:visible;mso-wrap-style:square;v-text-anchor:middle" coordsize="8,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3SKsMA&#10;AADdAAAADwAAAGRycy9kb3ducmV2LnhtbERP3UrDMBS+H/gO4QjebekEdavNhgqKyKS69QEOyVlb&#10;bE5KErv49mYgeHc+vt9TbZMdxEQ+9I4VLBcFCGLtTM+tgubwPF+BCBHZ4OCYFPxQgO3mYlZhadyJ&#10;P2nax1bkEA4lKuhiHEspg+7IYli4kThzR+ctxgx9K43HUw63g7wuiltpsefc0OFITx3pr/23VfDu&#10;65uwS+lx9WZ13bzUR/3RTkpdXaaHexCRUvwX/7lfTZ5/t17C+Zt8gt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3SKsMAAADdAAAADwAAAAAAAAAAAAAAAACYAgAAZHJzL2Rv&#10;d25yZXYueG1sUEsFBgAAAAAEAAQA9QAAAIgDAAAAAA==&#10;" path="m7,6r,202l,212,,,7,6e" fillcolor="#a1a100" stroked="f">
                      <v:path arrowok="t" o:connecttype="custom" o:connectlocs="7,6;7,208;0,212;0,0;7,6;7,6" o:connectangles="0,0,0,0,0,0"/>
                    </v:shape>
                    <v:shape id="Freeform 940" o:spid="_x0000_s1849" style="position:absolute;left:2177;top:4281;width:5;height:144;visibility:visible;mso-wrap-style:square;v-text-anchor:middle" coordsize="5,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4pcYA&#10;AADdAAAADwAAAGRycy9kb3ducmV2LnhtbERPO2/CMBDeK/EfrENiqRqHDNCGGAQtIBaGhj7WU3wk&#10;EfE5ig2E/voaqVK3+/Q9L1v0phEX6lxtWcE4ikEQF1bXXCr4OGyenkE4j6yxsUwKbuRgMR88ZJhq&#10;e+V3uuS+FCGEXYoKKu/bVEpXVGTQRbYlDtzRdgZ9gF0pdYfXEG4amcTxRBqsOTRU2NJrRcUpPxsF&#10;B7c+Lbe3z/23W309JrvpW7zPf5QaDfvlDISn3v+L/9w7HeZPXxK4fxNO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4pcYAAADdAAAADwAAAAAAAAAAAAAAAACYAgAAZHJz&#10;L2Rvd25yZXYueG1sUEsFBgAAAAAEAAQA9QAAAIsDAAAAAA==&#10;" path="m,139r4,4l4,,,,,139e" fillcolor="#ff8100" stroked="f">
                      <v:path arrowok="t" o:connecttype="custom" o:connectlocs="0,139;4,143;4,0;0,0;0,139;0,139" o:connectangles="0,0,0,0,0,0"/>
                    </v:shape>
                    <v:shape id="Freeform 941" o:spid="_x0000_s1850" style="position:absolute;left:2177;top:4261;width:5;height:21;visibility:visible;mso-wrap-style:square;v-text-anchor:middle" coordsize="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2fGsUA&#10;AADdAAAADwAAAGRycy9kb3ducmV2LnhtbERPTWvCQBC9C/0PyxS8SN2oYNvUTSiFQikUMY0Hb0N2&#10;moRkZ2N2NfHfuwXB2zze52zS0bTiTL2rLStYzCMQxIXVNZcK8t/PpxcQziNrbC2Tggs5SJOHyQZj&#10;bQfe0TnzpQgh7GJUUHnfxVK6oiKDbm474sD92d6gD7Avpe5xCOGmlcsoWkuDNYeGCjv6qKhospNR&#10;sNtmq4Msh+Ny+2Nnfmxys/9ulJo+ju9vIDyN/i6+ub90mP/8uoL/b8IJMr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Z8axQAAAN0AAAAPAAAAAAAAAAAAAAAAAJgCAABkcnMv&#10;ZG93bnJldi54bWxQSwUGAAAAAAQABAD1AAAAigMAAAAA&#10;" path="m,20r4,l4,,,,,20e" fillcolor="#a16252" stroked="f">
                      <v:path arrowok="t" o:connecttype="custom" o:connectlocs="0,20;4,20;4,0;0,0;0,20;0,20" o:connectangles="0,0,0,0,0,0"/>
                    </v:shape>
                    <v:shape id="Freeform 942" o:spid="_x0000_s1851" style="position:absolute;left:1951;top:4422;width:34;height:11;visibility:visible;mso-wrap-style:square;v-text-anchor:middle" coordsize="3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T88UA&#10;AADdAAAADwAAAGRycy9kb3ducmV2LnhtbERPTWsCMRC9C/6HMAUvolmlaN0axVakpYfCqojHcTPu&#10;Lm4mSxJ1+++bgtDbPN7nzJetqcWNnK8sKxgNExDEudUVFwr2u83gBYQPyBpry6TghzwsF93OHFNt&#10;75zRbRsKEUPYp6igDKFJpfR5SQb90DbEkTtbZzBE6AqpHd5juKnlOEkm0mDFsaHEht5Lyi/bq1Hg&#10;Pla5M4fp+nR0o2z2fc2+zv03pXpP7eoVRKA2/Isf7k8d509nz/D3TTx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y9PzxQAAAN0AAAAPAAAAAAAAAAAAAAAAAJgCAABkcnMv&#10;ZG93bnJldi54bWxQSwUGAAAAAAQABAD1AAAAigMAAAAA&#10;" path="m,4r8,6l28,7,33,,28,,26,4,11,6,6,2,,4e" fillcolor="#522210" stroked="f">
                      <v:path arrowok="t" o:connecttype="custom" o:connectlocs="0,4;8,10;28,7;33,0;28,0;26,4;11,6;6,2;0,4;0,4" o:connectangles="0,0,0,0,0,0,0,0,0,0"/>
                    </v:shape>
                    <v:shape id="Freeform 943" o:spid="_x0000_s1852" style="position:absolute;left:1949;top:4422;width:36;height:8;visibility:visible;mso-wrap-style:square;v-text-anchor:middle" coordsize="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vkTsMA&#10;AADdAAAADwAAAGRycy9kb3ducmV2LnhtbERPS2sCMRC+C/6HMAUvUrNaurWrUUpF1Jsv6HXYjJul&#10;yWTZRN3++6ZQ8DYf33Pmy85ZcaM21J4VjEcZCOLS65orBefT+nkKIkRkjdYzKfihAMtFvzfHQvs7&#10;H+h2jJVIIRwKVGBibAopQ2nIYRj5hjhxF986jAm2ldQt3lO4s3KSZbl0WHNqMNjQp6Hy+3h1Cuxm&#10;163yPZnpepjHF7vdcL37Umrw1H3MQETq4kP8797qNP/t/RX+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vkTsMAAADdAAAADwAAAAAAAAAAAAAAAACYAgAAZHJzL2Rv&#10;d25yZXYueG1sUEsFBgAAAAAEAAQA9QAAAIgDAAAAAA==&#10;" path="m,2l10,7,30,6,35,,30,,28,2,13,4,6,,,2e" fillcolor="silver" stroked="f">
                      <v:path arrowok="t" o:connecttype="custom" o:connectlocs="0,2;10,7;30,6;35,0;30,0;28,2;13,4;6,0;0,2;0,2" o:connectangles="0,0,0,0,0,0,0,0,0,0"/>
                    </v:shape>
                    <v:shape id="Freeform 944" o:spid="_x0000_s1853" style="position:absolute;left:1749;top:4420;width:435;height:38;visibility:visible;mso-wrap-style:square;v-text-anchor:middle" coordsize="43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1i+8MA&#10;AADdAAAADwAAAGRycy9kb3ducmV2LnhtbERPzYrCMBC+L+w7hFnwsmiqQl2rUYooLuxBdH2AsRnb&#10;YjMpSdT69htB2Nt8fL8zX3amETdyvrasYDhIQBAXVtdcKjj+bvpfIHxA1thYJgUP8rBcvL/NMdP2&#10;znu6HUIpYgj7DBVUIbSZlL6oyKAf2JY4cmfrDIYIXSm1w3sMN40cJUkqDdYcGypsaVVRcTlcjQK2&#10;ZZrvHJ/Hn21+Kk6Py3j7s1aq99HlMxCBuvAvfrm/dZw/mabw/C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1i+8MAAADdAAAADwAAAAAAAAAAAAAAAACYAgAAZHJzL2Rv&#10;d25yZXYueG1sUEsFBgAAAAAEAAQA9QAAAIgDAAAAAA==&#10;" path="m4,33l430,r4,4l,37,4,33e" fillcolor="#412000" stroked="f">
                      <v:path arrowok="t" o:connecttype="custom" o:connectlocs="4,33;430,0;434,4;0,37;4,33;4,33" o:connectangles="0,0,0,0,0,0"/>
                    </v:shape>
                    <v:shape id="Freeform 945" o:spid="_x0000_s1854" style="position:absolute;left:1343;top:4220;width:313;height:209;visibility:visible;mso-wrap-style:square;v-text-anchor:middle" coordsize="313,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SxoMQA&#10;AADdAAAADwAAAGRycy9kb3ducmV2LnhtbERPTWvCQBC9C/0PyxR6EbOpiMbUVYpUsKfQ6MXbmB2T&#10;0Oxsmt0m6b/vFoTe5vE+Z7MbTSN66lxtWcFzFIMgLqyuuVRwPh1mCQjnkTU2lknBDznYbR8mG0y1&#10;HfiD+tyXIoSwS1FB5X2bSumKigy6yLbEgbvZzqAPsCul7nAI4aaR8zheSoM1h4YKW9pXVHzm30ZB&#10;cmOTfV2y7P1tuqjtdb7HRZYr9fQ4vr6A8DT6f/HdfdRh/mq9gr9vwgl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UsaDEAAAA3QAAAA8AAAAAAAAAAAAAAAAAmAIAAGRycy9k&#10;b3ducmV2LnhtbFBLBQYAAAAABAAEAPUAAACJAwAAAAA=&#10;" path="m,l312,r,17l292,17r,164l312,181r,17l,208,,191r18,l18,20,,20,,e" fillcolor="#412000" stroked="f">
                      <v:path arrowok="t" o:connecttype="custom" o:connectlocs="0,0;312,0;312,17;292,17;292,181;312,181;312,198;0,208;0,191;18,191;18,20;0,20;0,0;0,0" o:connectangles="0,0,0,0,0,0,0,0,0,0,0,0,0,0"/>
                    </v:shape>
                    <v:shape id="Freeform 946" o:spid="_x0000_s1855" style="position:absolute;left:1350;top:4215;width:311;height:208;visibility:visible;mso-wrap-style:square;v-text-anchor:middle" coordsize="311,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6Wk8MA&#10;AADdAAAADwAAAGRycy9kb3ducmV2LnhtbESPzW4CMQyE75V4h8hIvZUsRS10ISBAKuLKj3p2N+7u&#10;isRZJSksb48PlXqzNeOZz4tV7526UkxtYAPjUQGKuAq25drA+fT5MgOVMrJFF5gM3CnBajl4WmBp&#10;w40PdD3mWkkIpxINNDl3pdapashjGoWOWLSfED1mWWOtbcSbhHunX4viXXtsWRoa7GjbUHU5/noD&#10;2u0wfcX9W8+TbzvbBHfY7Jwxz8N+PQeVqc//5r/rvRX86Yfgyjcyg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6Wk8MAAADdAAAADwAAAAAAAAAAAAAAAACYAgAAZHJzL2Rv&#10;d25yZXYueG1sUEsFBgAAAAAEAAQA9QAAAIgDAAAAAA==&#10;" path="m,2l310,r,17l293,17r,165l310,182r,16l,207,,192r17,l17,20,,20,,2e" fillcolor="#ffc281" stroked="f">
                      <v:path arrowok="t" o:connecttype="custom" o:connectlocs="0,2;310,0;310,17;293,17;293,182;310,182;310,198;0,207;0,192;17,192;17,20;0,20;0,2;0,2" o:connectangles="0,0,0,0,0,0,0,0,0,0,0,0,0,0"/>
                    </v:shape>
                    <v:shape id="Freeform 947" o:spid="_x0000_s1856" style="position:absolute;left:1409;top:4237;width:93;height:165;visibility:visible;mso-wrap-style:square;v-text-anchor:middle" coordsize="9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4rGcUA&#10;AADdAAAADwAAAGRycy9kb3ducmV2LnhtbERP22oCMRB9F/yHMIW+abYXb6tRSqFQSkVcL/g4bMbd&#10;2M1k2UTd/n1TEHybw7nObNHaSlyo8caxgqd+AoI4d9pwoWC7+eiNQfiArLFyTAp+ycNi3u3MMNXu&#10;ymu6ZKEQMYR9igrKEOpUSp+XZNH3XU0cuaNrLIYIm0LqBq8x3FbyOUmG0qLh2FBiTe8l5T/Z2SpY&#10;G3l6+V59bY+09Jv97mDOr4NMqceH9m0KIlAb7uKb+1PH+aPJB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isZxQAAAN0AAAAPAAAAAAAAAAAAAAAAAJgCAABkcnMv&#10;ZG93bnJldi54bWxQSwUGAAAAAAQABAD1AAAAigMAAAAA&#10;" path="m,3l92,r,162l,164,,3e" fillcolor="#522210" stroked="f">
                      <v:path arrowok="t" o:connecttype="custom" o:connectlocs="0,3;92,0;92,162;0,164;0,3;0,3" o:connectangles="0,0,0,0,0,0"/>
                    </v:shape>
                    <v:shape id="Freeform 948" o:spid="_x0000_s1857" style="position:absolute;left:1404;top:4249;width:88;height:149;visibility:visible;mso-wrap-style:square;v-text-anchor:middle" coordsize="8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fScUA&#10;AADdAAAADwAAAGRycy9kb3ducmV2LnhtbESP3WrCQBCF7wu+wzKCd3W3KkVSV6mWVKEg+PMAQ3ZM&#10;QrOzMbvV9O2di0LvZjhnzvlmsep9o27UxTqwhZexAUVcBFdzaeF8yp/noGJCdtgEJgu/FGG1HDwt&#10;MHPhzge6HVOpJIRjhhaqlNpM61hU5DGOQ0ss2iV0HpOsXaldh3cJ942eGPOqPdYsDRW2tKmo+D7+&#10;eAvr65YmX2a6OeefM95/1JxfWrZ2NOzf30Al6tO/+e965wR/boRfvpER9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h9JxQAAAN0AAAAPAAAAAAAAAAAAAAAAAJgCAABkcnMv&#10;ZG93bnJldi54bWxQSwUGAAAAAAQABAD1AAAAigMAAAAA&#10;" path="m,l87,r,148l,148,,e" fillcolor="#b1b1d2" stroked="f">
                      <v:path arrowok="t" o:connecttype="custom" o:connectlocs="0,0;87,0;87,148;0,148;0,0;0,0" o:connectangles="0,0,0,0,0,0"/>
                    </v:shape>
                    <v:shape id="Freeform 949" o:spid="_x0000_s1858" style="position:absolute;left:1517;top:4235;width:94;height:165;visibility:visible;mso-wrap-style:square;v-text-anchor:middle" coordsize="94,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Q3qMIA&#10;AADdAAAADwAAAGRycy9kb3ducmV2LnhtbERPTUvDQBC9C/6HZQRvdrc9SIjdliBYCr20sSjehuyY&#10;DWZnQnbbpv++Kwje5vE+Z7meQq/ONMZO2MJ8ZkARN+I6bi0c39+eClAxITvshcnClSKsV/d3Syyd&#10;XPhA5zq1KodwLNGCT2kotY6Np4BxJgNx5r5lDJgyHFvtRrzk8NDrhTHPOmDHucHjQK+emp/6FCxs&#10;K1ft5PNr035cxZ/qoxR7I9Y+PkzVC6hEU/oX/7m3Ls8vzBx+v8kn6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tDeowgAAAN0AAAAPAAAAAAAAAAAAAAAAAJgCAABkcnMvZG93&#10;bnJldi54bWxQSwUGAAAAAAQABAD1AAAAhwMAAAAA&#10;" path="m,2l93,r,162l,164,,2e" fillcolor="#522210" stroked="f">
                      <v:path arrowok="t" o:connecttype="custom" o:connectlocs="0,2;93,0;93,162;0,164;0,2;0,2" o:connectangles="0,0,0,0,0,0"/>
                    </v:shape>
                    <v:shape id="Freeform 950" o:spid="_x0000_s1859" style="position:absolute;left:1510;top:4245;width:89;height:153;visibility:visible;mso-wrap-style:square;v-text-anchor:middle" coordsize="89,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LSn8AA&#10;AADdAAAADwAAAGRycy9kb3ducmV2LnhtbERPTYvCMBC9C/sfwix401RBka5RZEHwJuoqeBua2abY&#10;TLpJrNVfb4QFb/N4nzNfdrYWLflQOVYwGmYgiAunKy4V/BzWgxmIEJE11o5JwZ0CLBcfvTnm2t14&#10;R+0+liKFcMhRgYmxyaUMhSGLYega4sT9Om8xJuhLqT3eUrit5TjLptJixanBYEPfhorL/moVSH7Q&#10;xm/P3P6dzGTKzW4Uj51S/c9u9QUiUhff4n/3Rqf5s2wMr2/SCX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oLSn8AAAADdAAAADwAAAAAAAAAAAAAAAACYAgAAZHJzL2Rvd25y&#10;ZXYueG1sUEsFBgAAAAAEAAQA9QAAAIUDAAAAAA==&#10;" path="m,2l88,r,151l,152,,2e" fillcolor="#b1b1d2" stroked="f">
                      <v:path arrowok="t" o:connecttype="custom" o:connectlocs="0,2;88,0;88,151;0,152;0,2;0,2" o:connectangles="0,0,0,0,0,0"/>
                    </v:shape>
                    <v:shape id="Freeform 951" o:spid="_x0000_s1860" style="position:absolute;left:1363;top:4234;width:287;height:172;visibility:visible;mso-wrap-style:square;v-text-anchor:middle" coordsize="287,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nXZcEA&#10;AADdAAAADwAAAGRycy9kb3ducmV2LnhtbERPTWsCMRC9F/wPYYTeatYVyrIaRQShPdlaEbwNm3Gz&#10;uJmsSdT03zeFQm/zeJ+zWCXbizv50DlWMJ0UIIgbpztuFRy+ti8ViBCRNfaOScE3BVgtR08LrLV7&#10;8Cfd97EVOYRDjQpMjEMtZWgMWQwTNxBn7uy8xZihb6X2+MjhtpdlUbxKix3nBoMDbQw1l/3NKuBu&#10;2FXl+/H0UaarT8bdAjlS6nmc1nMQkVL8F/+533SeXxUz+P0mny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512XBAAAA3QAAAA8AAAAAAAAAAAAAAAAAmAIAAGRycy9kb3du&#10;cmV2LnhtbFBLBQYAAAAABAAEAPUAAACGAwAAAAA=&#10;" path="m,1r43,l43,167r93,-2l136,r18,l154,165r89,-2l243,r43,l286,167,,171,,1e" fillcolor="#824200" stroked="f">
                      <v:path arrowok="t" o:connecttype="custom" o:connectlocs="0,1;43,1;43,167;136,165;136,0;154,0;154,165;243,163;243,0;286,0;286,167;0,171;0,1;0,1" o:connectangles="0,0,0,0,0,0,0,0,0,0,0,0,0,0"/>
                    </v:shape>
                    <v:shape id="Freeform 952" o:spid="_x0000_s1861" style="position:absolute;left:1367;top:4232;width:286;height:174;visibility:visible;mso-wrap-style:square;v-text-anchor:middle" coordsize="286,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TwZMIA&#10;AADdAAAADwAAAGRycy9kb3ducmV2LnhtbERPTWvCQBC9C/0PyxR6002lFEndiEgF6U0teB2z0yRk&#10;dzZmxyT9991Cobd5vM9Zbybv1EB9bAIbeF5koIjLYBuuDHye9/MVqCjIFl1gMvBNETbFw2yNuQ0j&#10;H2k4SaVSCMccDdQiXa51LGvyGBehI07cV+g9SoJ9pW2PYwr3Ti+z7FV7bDg11NjRrqayPd29gcve&#10;yVm7ILf3j+vldmyr62EYjXl6nLZvoIQm+Rf/uQ82zV9lL/D7TTpB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9PBkwgAAAN0AAAAPAAAAAAAAAAAAAAAAAJgCAABkcnMvZG93&#10;bnJldi54bWxQSwUGAAAAAAQABAD1AAAAhwMAAAAA&#10;" path="m,2r41,l42,169r92,-2l134,r20,l154,165r87,l241,r44,l285,169,,173,,2e" fillcolor="#a16252" stroked="f">
                      <v:path arrowok="t" o:connecttype="custom" o:connectlocs="0,2;41,2;42,169;134,167;134,0;154,0;154,165;241,165;241,0;285,0;285,169;0,173;0,2;0,2" o:connectangles="0,0,0,0,0,0,0,0,0,0,0,0,0,0"/>
                    </v:shape>
                    <v:shape id="Freeform 953" o:spid="_x0000_s1862" style="position:absolute;left:2212;top:4323;width:286;height:127;visibility:visible;mso-wrap-style:square;v-text-anchor:middle" coordsize="28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eQT8IA&#10;AADdAAAADwAAAGRycy9kb3ducmV2LnhtbERP22oCMRB9F/oPYQq+adKCZVmNooWCloJ4+YBhM24W&#10;N5Mlibr69U2h4NscznVmi9614kohNp41vI0VCOLKm4ZrDcfD16gAEROywdYzabhThMX8ZTDD0vgb&#10;7+i6T7XIIRxL1GBT6kopY2XJYRz7jjhzJx8cpgxDLU3AWw53rXxX6kM6bDg3WOzo01J13l+chpVT&#10;dtWut03Rb0/Luto8vn/CQevha7+cgkjUp6f43702eX6hJvD3TT5Bz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5BPwgAAAN0AAAAPAAAAAAAAAAAAAAAAAJgCAABkcnMvZG93&#10;bnJldi54bWxQSwUGAAAAAAQABAD1AAAAhwMAAAAA&#10;" path="m5,6l19,2,31,,44,4,56,8r11,5l79,10r12,3l103,16r6,7l110,33r3,3l122,33r6,-4l135,29r12,4l158,38r,8l159,48r6,-4l171,42r11,2l190,48r8,4l204,60r2,-10l207,44r6,-4l223,42r2,-2l233,38r10,6l248,50r7,3l260,63r16,11l283,88r2,11l285,109r-4,9l271,126r-20,-4l231,120r-24,l180,122r-27,-2l124,118r-19,-2l77,118r-17,2l35,120,21,118,11,115,4,110,8,99,13,88,11,74,9,67,4,53,2,40,,24,5,6e" fillcolor="lime" stroked="f">
                      <v:path arrowok="t" o:connecttype="custom" o:connectlocs="5,6;19,2;31,0;44,4;56,8;67,13;79,10;91,13;103,16;109,23;110,33;113,36;122,33;128,29;135,29;147,33;158,38;158,46;159,48;165,44;171,42;182,44;190,48;198,52;204,60;206,50;207,44;213,40;223,42;225,40;233,38;243,44;248,50;255,53;260,63;276,74;283,88;285,99;285,109;281,118;271,126;251,122;231,120;207,120;180,122;153,120;124,118;105,116;77,118;60,120;35,120;21,118;11,115;4,110;8,99;13,88;11,74;9,67;4,53;2,40;0,24;5,6;5,6" o:connectangles="0,0,0,0,0,0,0,0,0,0,0,0,0,0,0,0,0,0,0,0,0,0,0,0,0,0,0,0,0,0,0,0,0,0,0,0,0,0,0,0,0,0,0,0,0,0,0,0,0,0,0,0,0,0,0,0,0,0,0,0,0,0,0"/>
                    </v:shape>
                    <v:shape id="Freeform 954" o:spid="_x0000_s1863" style="position:absolute;left:2204;top:4327;width:286;height:125;visibility:visible;mso-wrap-style:square;v-text-anchor:middle" coordsize="286,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HDb8IA&#10;AADdAAAADwAAAGRycy9kb3ducmV2LnhtbERPTYvCMBC9L/gfwgje1lRBKdUoIlT2ssi6InobmrEt&#10;NpOQRK3/frOwsLd5vM9ZrnvTiQf50FpWMBlnIIgrq1uuFRy/y/ccRIjIGjvLpOBFAdarwdsSC22f&#10;/EWPQ6xFCuFQoIImRldIGaqGDIaxdcSJu1pvMCboa6k9PlO46eQ0y+bSYMupoUFH24aq2+FuFJTu&#10;cp/tP8PZS3N2eShPR9xNlRoN+80CRKQ+/ov/3B86zc+zOfx+k06Q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ocNvwgAAAN0AAAAPAAAAAAAAAAAAAAAAAJgCAABkcnMvZG93&#10;bnJldi54bWxQSwUGAAAAAAQABAD1AAAAhwMAAAAA&#10;" path="m5,6l17,,31,,43,2,56,6r10,6l78,9r11,3l101,15r8,5l109,30r2,6l121,30r8,-1l134,27r11,3l155,36r2,10l159,48r4,-6l171,42r10,l188,46r8,3l202,57r2,-8l206,42r8,-4l221,42r4,-2l231,38r10,4l247,48r5,5l259,61r15,13l281,88r4,11l285,106r-4,10l270,124r-19,-2l229,118r-23,2l179,122r-27,-2l123,116r-20,l75,116r-18,2l33,120,19,118r-7,-4l4,111,5,97r7,-9l12,74,8,67,4,53,,40,,25,5,6e" fillcolor="#82823f" stroked="f">
                      <v:path arrowok="t" o:connecttype="custom" o:connectlocs="5,6;17,0;31,0;43,2;56,6;66,12;78,9;89,12;101,15;109,20;109,30;111,36;121,30;129,29;134,27;145,30;155,36;157,46;159,48;163,42;171,42;181,42;188,46;196,49;202,57;204,49;206,42;214,38;221,42;225,40;231,38;241,42;247,48;252,53;259,61;274,74;281,88;285,99;285,106;281,116;270,124;251,122;229,118;206,120;179,122;152,120;123,116;103,116;75,116;57,118;33,120;19,118;12,114;4,111;5,97;12,88;12,74;8,67;4,53;0,40;0,25;5,6;5,6" o:connectangles="0,0,0,0,0,0,0,0,0,0,0,0,0,0,0,0,0,0,0,0,0,0,0,0,0,0,0,0,0,0,0,0,0,0,0,0,0,0,0,0,0,0,0,0,0,0,0,0,0,0,0,0,0,0,0,0,0,0,0,0,0,0,0"/>
                    </v:shape>
                    <v:shape id="Freeform 955" o:spid="_x0000_s1864" style="position:absolute;left:2318;top:4361;width:153;height:100;visibility:visible;mso-wrap-style:square;v-text-anchor:middle" coordsize="15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fMEcYA&#10;AADdAAAADwAAAGRycy9kb3ducmV2LnhtbESPT2vCQBDF74LfYRmhN92thzakrlJFQWgR/HfwNmSn&#10;STA7G7NrTL+9KwjeZnhv3u/NZNbZSrTU+NKxhveRAkGcOVNyruGwXw0TED4gG6wck4Z/8jCb9nsT&#10;TI278ZbaXchFDGGfooYihDqV0mcFWfQjVxNH7c81FkNcm1yaBm8x3FZyrNSHtFhyJBRY06Kg7Ly7&#10;2gjZ/ig7P17Op9/8VM6Tdnm4bpTWb4Pu+wtEoC68zM/rtYn1E/UJj2/iCH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fMEcYAAADdAAAADwAAAAAAAAAAAAAAAACYAgAAZHJz&#10;L2Rvd25yZXYueG1sUEsFBgAAAAAEAAQA9QAAAIsDAAAAAA==&#10;" path="m4,6l11,2,16,r8,2l29,6r7,4l41,8r8,2l55,14r4,5l59,25r2,5l65,25r4,-2l72,23r6,2l84,30r,6l86,38r2,-3l92,35r6,l101,38r4,2l109,46r,-6l111,35r4,-5l119,35r2,-2l125,30r4,5l133,40r4,4l138,50r8,9l152,71r,9l152,86r-2,8l145,99,134,97,123,96r-12,l96,97,82,96,67,94,57,92,41,94,31,96r-13,l12,96,7,92,3,88,4,78,7,71,7,59,4,54,3,44,,33,,22,4,6e" fillcolor="#424200" stroked="f">
                      <v:path arrowok="t" o:connecttype="custom" o:connectlocs="4,6;11,2;16,0;24,2;29,6;36,10;41,8;49,10;55,14;59,19;59,25;61,30;65,25;69,23;72,23;78,25;84,30;84,36;86,38;88,35;92,35;98,35;101,38;105,40;109,46;109,40;111,35;115,30;119,35;121,33;125,30;129,35;133,40;137,44;138,50;146,59;152,71;152,80;152,86;150,94;145,99;134,97;123,96;111,96;96,97;82,96;67,94;57,92;41,94;31,96;18,96;12,96;7,92;3,88;4,78;7,71;7,59;4,54;3,44;0,33;0,22;4,6;4,6" o:connectangles="0,0,0,0,0,0,0,0,0,0,0,0,0,0,0,0,0,0,0,0,0,0,0,0,0,0,0,0,0,0,0,0,0,0,0,0,0,0,0,0,0,0,0,0,0,0,0,0,0,0,0,0,0,0,0,0,0,0,0,0,0,0,0"/>
                    </v:shape>
                    <v:shape id="Freeform 956" o:spid="_x0000_s1865" style="position:absolute;left:2227;top:4359;width:153;height:99;visibility:visible;mso-wrap-style:square;v-text-anchor:middle" coordsize="15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HUBcYA&#10;AADdAAAADwAAAGRycy9kb3ducmV2LnhtbESPzWoCQRCE7wHfYWjBi8TZNSCycRRRoh6E4M8DNDu9&#10;P8lOz7Iz0fXt7UPAWzdVXfX1YtW7Rt2oC7VnA+kkAUWce1tzaeB6+XqfgwoR2WLjmQw8KMBqOXhb&#10;YGb9nU90O8dSSQiHDA1UMbaZ1iGvyGGY+JZYtMJ3DqOsXalth3cJd42eJslMO6xZGipsaVNR/nv+&#10;cwaK8rDf/aQf43R3HR/T2eZ7v6XCmNGwX3+CitTHl/n/+mAFf54IrnwjI+jl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HUBcYAAADdAAAADwAAAAAAAAAAAAAAAACYAgAAZHJz&#10;L2Rvd25yZXYueG1sUEsFBgAAAAAEAAQA9QAAAIsDAAAAAA==&#10;" path="m148,4l143,r-7,l129,2r-7,2l116,10,111,8r-8,2l98,12r-4,5l94,25r,4l88,25,84,24,80,21r-6,4l69,29r,8l66,38,64,35,61,32r-6,3l50,37r-3,3l43,46r,-6l41,35,39,31r-6,1l33,31r-4,l24,32r-4,6l16,42r-2,6l6,57,,69,,79r,5l2,92r6,6l18,96,29,94r12,l57,96,71,94,86,92r9,l111,92r9,2l134,94r6,l146,90r4,-4l148,76r-2,-7l146,57r2,-5l150,42r2,-11l152,19,148,4e" fillcolor="lime" stroked="f">
                      <v:path arrowok="t" o:connecttype="custom" o:connectlocs="148,4;143,0;136,0;129,2;122,4;116,10;111,8;103,10;98,12;94,17;94,25;94,29;88,25;84,24;80,21;74,25;69,29;69,37;66,38;64,35;61,32;55,35;50,37;47,40;43,46;43,40;41,35;39,31;33,32;33,31;29,31;24,32;20,38;16,42;14,48;6,57;0,69;0,79;0,84;2,92;8,98;18,96;29,94;41,94;57,96;71,94;86,92;95,92;111,92;120,94;134,94;140,94;146,90;150,86;148,76;146,69;146,57;148,52;150,42;152,31;152,19;148,4;148,4" o:connectangles="0,0,0,0,0,0,0,0,0,0,0,0,0,0,0,0,0,0,0,0,0,0,0,0,0,0,0,0,0,0,0,0,0,0,0,0,0,0,0,0,0,0,0,0,0,0,0,0,0,0,0,0,0,0,0,0,0,0,0,0,0,0,0"/>
                    </v:shape>
                    <v:shape id="Freeform 957" o:spid="_x0000_s1866" style="position:absolute;left:1587;top:4403;width:153;height:100;visibility:visible;mso-wrap-style:square;v-text-anchor:middle" coordsize="15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9+MYA&#10;AADdAAAADwAAAGRycy9kb3ducmV2LnhtbESPT2vCQBDF74LfYRmhN92th5KmrlJFQagI/jt4G7LT&#10;JJidjdk1pt/eFQreZnhv3u/NZNbZSrTU+NKxhveRAkGcOVNyruF4WA0TED4gG6wck4Y/8jCb9nsT&#10;TI27847afchFDGGfooYihDqV0mcFWfQjVxNH7dc1FkNcm1yaBu8x3FZyrNSHtFhyJBRY06Kg7LK/&#10;2QjZ/Sg7P10v501+LudJuzzetkrrt0H3/QUiUBde5v/rtYn1E/UJz2/iCH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T9+MYAAADdAAAADwAAAAAAAAAAAAAAAACYAgAAZHJz&#10;L2Rvd25yZXYueG1sUEsFBgAAAAAEAAQA9QAAAIsDAAAAAA==&#10;" path="m3,6l9,2,15,r6,2l28,6r7,4l40,10r8,l54,13r2,6l58,25r,4l64,25r4,-2l71,23r7,2l81,30r1,6l82,38r4,-3l91,35r6,l101,38r3,2l108,46r,-6l108,35r4,-5l118,35r,-3l122,30r5,5l131,38r3,6l138,50r7,9l148,70r4,8l152,86r-4,8l143,99r-9,-2l122,95r-12,l94,97,81,95,65,94,56,92,40,94,30,95r-13,l11,94,5,92,1,87,3,78,5,70,5,59,3,54,1,44,,32,,21,3,6e" fillcolor="#424200" stroked="f">
                      <v:path arrowok="t" o:connecttype="custom" o:connectlocs="3,6;9,2;15,0;21,2;28,6;35,10;40,10;48,10;54,13;56,19;58,25;58,29;64,25;68,23;71,23;78,25;81,30;82,36;82,38;86,35;91,35;97,35;101,38;104,40;108,46;108,40;108,35;112,30;118,35;118,32;122,30;127,35;131,38;134,44;138,50;145,59;148,70;152,78;152,86;148,94;143,99;134,97;122,95;110,95;94,97;81,95;65,94;56,92;40,94;30,95;17,95;11,94;5,92;1,87;3,78;5,70;5,59;3,54;1,44;0,32;0,21;3,6;3,6" o:connectangles="0,0,0,0,0,0,0,0,0,0,0,0,0,0,0,0,0,0,0,0,0,0,0,0,0,0,0,0,0,0,0,0,0,0,0,0,0,0,0,0,0,0,0,0,0,0,0,0,0,0,0,0,0,0,0,0,0,0,0,0,0,0,0"/>
                    </v:shape>
                    <v:shape id="Freeform 958" o:spid="_x0000_s1867" style="position:absolute;left:1420;top:4409;width:113;height:96;visibility:visible;mso-wrap-style:square;v-text-anchor:middle" coordsize="11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RGMUA&#10;AADdAAAADwAAAGRycy9kb3ducmV2LnhtbESPT2vCQBDF70K/wzKFXkQ3tlYkukopFOzRP9TrmB2T&#10;2Oxs2N2a+O07B8HbDO/Ne79ZrnvXqCuFWHs2MBlnoIgLb2suDRz2X6M5qJiQLTaeycCNIqxXT4Ml&#10;5tZ3vKXrLpVKQjjmaKBKqc21jkVFDuPYt8SinX1wmGQNpbYBOwl3jX7Nspl2WLM0VNjSZ0XF7+7P&#10;GeiG4efwvTkOMZ6ml9v7+a3eMhvz8tx/LEAl6tPDfL/eWMGfT4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FEYxQAAAN0AAAAPAAAAAAAAAAAAAAAAAJgCAABkcnMv&#10;ZG93bnJldi54bWxQSwUGAAAAAAQABAD1AAAAigMAAAAA&#10;" path="m110,6l105,2,99,,94,4,89,6,85,9r-4,l75,9r-4,4l70,19r-2,5l68,29,63,24,61,23r-4,l54,24r-4,5l50,36r-2,2l46,34,45,32r-4,2l36,38r-3,2l33,46,30,40r,-6l27,30r-2,2l23,32,21,30r-4,4l16,38r-4,4l9,48,3,57,,68r,8l,84r,7l5,95r8,-2l21,91r8,2l41,93r11,l63,91r7,-2l81,91r8,l99,93r6,-2l106,88r4,-2l108,76r-2,-8l106,57r2,-6l110,42r,-10l112,20,110,6e" fillcolor="lime" stroked="f">
                      <v:path arrowok="t" o:connecttype="custom" o:connectlocs="110,6;105,2;99,0;94,4;89,6;85,9;81,9;75,9;71,13;70,19;68,24;68,29;63,24;61,23;57,23;54,24;50,29;50,36;48,38;46,34;45,32;41,34;36,38;33,40;33,46;30,40;30,34;27,30;25,32;23,32;21,30;17,34;16,38;12,42;9,48;3,57;0,68;0,76;0,84;0,91;5,95;13,93;21,91;29,93;41,93;52,93;63,91;70,89;81,91;89,91;99,93;105,91;106,88;110,86;108,76;106,68;106,57;108,51;110,42;110,32;112,20;110,6;110,6" o:connectangles="0,0,0,0,0,0,0,0,0,0,0,0,0,0,0,0,0,0,0,0,0,0,0,0,0,0,0,0,0,0,0,0,0,0,0,0,0,0,0,0,0,0,0,0,0,0,0,0,0,0,0,0,0,0,0,0,0,0,0,0,0,0,0"/>
                    </v:shape>
                    <v:shape id="Freeform 959" o:spid="_x0000_s1868" style="position:absolute;left:1503;top:4409;width:113;height:96;visibility:visible;mso-wrap-style:square;v-text-anchor:middle" coordsize="11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T0g8IA&#10;AADdAAAADwAAAGRycy9kb3ducmV2LnhtbERPTYvCMBC9L+x/CLPgRTStuiLVKMvCgh51Ra9jM7bV&#10;ZlKSrK3/3gjC3ubxPmex6kwtbuR8ZVlBOkxAEOdWV1wo2P/+DGYgfEDWWFsmBXfysFq+vy0w07bl&#10;Ld12oRAxhH2GCsoQmkxKn5dk0A9tQxy5s3UGQ4SukNphG8NNLUdJMpUGK44NJTb0XVJ+3f0ZBW3f&#10;Hfab9bGP/jS53D/P42rLrFTvo/uagwjUhX/xy73Wcf4sTeH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PSDwgAAAN0AAAAPAAAAAAAAAAAAAAAAAJgCAABkcnMvZG93&#10;bnJldi54bWxQSwUGAAAAAAQABAD1AAAAhwMAAAAA&#10;" path="m2,6l7,2,14,r4,2l23,6r4,3l31,7r5,2l41,13r1,4l42,24r3,5l48,24r4,-1l54,23r4,1l62,29r,7l64,38r2,-4l68,32r4,2l76,36r2,4l80,46r1,-6l81,34r4,-4l87,32r2,-2l91,30r4,2l97,38r4,4l103,48r6,9l112,67r,9l112,84r,7l107,95,99,93,91,91r-7,2l72,93r-12,l48,91,42,89,31,91r-8,l14,91r-7,l6,88,2,84,4,74,6,67,6,57,4,51,2,42,,30,,19,2,6e" fillcolor="lime" stroked="f">
                      <v:path arrowok="t" o:connecttype="custom" o:connectlocs="2,6;7,2;14,0;18,2;23,6;27,9;31,7;36,9;41,13;42,17;42,24;45,29;48,24;52,23;54,23;58,24;62,29;62,36;64,38;66,34;68,32;72,34;76,36;78,40;80,46;81,40;81,34;85,30;87,32;89,30;91,30;95,32;97,38;101,42;103,48;109,57;112,67;112,76;112,84;112,91;107,95;99,93;91,91;84,93;72,93;60,93;48,91;42,89;31,91;23,91;14,91;7,91;6,88;2,84;4,74;6,67;6,57;4,51;2,42;0,30;0,19;2,6;2,6" o:connectangles="0,0,0,0,0,0,0,0,0,0,0,0,0,0,0,0,0,0,0,0,0,0,0,0,0,0,0,0,0,0,0,0,0,0,0,0,0,0,0,0,0,0,0,0,0,0,0,0,0,0,0,0,0,0,0,0,0,0,0,0,0,0,0"/>
                    </v:shape>
                  </v:group>
                  <v:shape id="Freeform 960" o:spid="_x0000_s1869" style="position:absolute;left:4379;top:3735;width:205;height:19;visibility:visible;mso-wrap-style:square;v-text-anchor:middle" coordsize="21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v76MQA&#10;AADdAAAADwAAAGRycy9kb3ducmV2LnhtbERPTWsCMRC9C/6HMEIvolmFiq5GEaFQCwW1pdTbsBk3&#10;i8lku4m67a83hUJv83ifs1i1zoorNaHyrGA0zEAQF15XXCp4f3saTEGEiKzReiYF3xRgtex2Fphr&#10;f+M9XQ+xFCmEQ44KTIx1LmUoDDkMQ18TJ+7kG4cxwaaUusFbCndWjrNsIh1WnBoM1rQxVJwPF6fg&#10;p6i2M/P69dinj88j7aL1LxOr1EOvXc9BRGrjv/jP/azT/OloDL/fpB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7++jEAAAA3QAAAA8AAAAAAAAAAAAAAAAAmAIAAGRycy9k&#10;b3ducmV2LnhtbFBLBQYAAAAABAAEAPUAAACJAwAAAAA=&#10;" path="m,19l209,r,11l,27,,19e" fillcolor="silver" stroked="f">
                    <v:path arrowok="t" o:connecttype="custom" o:connectlocs="0,9;199,0;199,5;0,12;0,9;0,9" o:connectangles="0,0,0,0,0,0"/>
                  </v:shape>
                  <v:shape id="Freeform 961" o:spid="_x0000_s1870" style="position:absolute;left:4437;top:3745;width:193;height:22;visibility:visible;mso-wrap-style:square;v-text-anchor:middle" coordsize="19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FFBcUA&#10;AADdAAAADwAAAGRycy9kb3ducmV2LnhtbERP22rCQBB9F/oPyxR804213lJXqUVBFARvtI9DdppE&#10;s7Mhu9X4911B8G0O5zrjaW0KcaHK5ZYVdNoRCOLE6pxTBYf9ojUE4TyyxsIyKbiRg+nkpTHGWNsr&#10;b+my86kIIexiVJB5X8ZSuiQjg65tS+LA/drKoA+wSqWu8BrCTSHfoqgvDeYcGjIs6Suj5Lz7Mwo2&#10;x+N67XsDe9r8nL7fZ6PzfEVzpZqv9ecHCE+1f4of7qUO84edLty/CS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UUFxQAAAN0AAAAPAAAAAAAAAAAAAAAAAJgCAABkcnMv&#10;ZG93bnJldi54bWxQSwUGAAAAAAQABAD1AAAAigMAAAAA&#10;" path="m,19l197,r,10l,30,,19e" fillcolor="silver" stroked="f">
                    <v:path arrowok="t" o:connecttype="custom" o:connectlocs="0,9;187,0;187,5;0,15;0,9;0,9" o:connectangles="0,0,0,0,0,0"/>
                  </v:shape>
                  <v:shape id="Freeform 962" o:spid="_x0000_s1871" style="position:absolute;left:4492;top:3759;width:185;height:23;visibility:visible;mso-wrap-style:square;v-text-anchor:middle" coordsize="18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HfsIA&#10;AADdAAAADwAAAGRycy9kb3ducmV2LnhtbERPS4vCMBC+C/sfwizsTdOKSOkapSwrCuvFx+J1bMa2&#10;2ExKE23990YQvM3H95zZoje1uFHrKssK4lEEgji3uuJCwWG/HCYgnEfWWFsmBXdysJh/DGaYatvx&#10;lm47X4gQwi5FBaX3TSqly0sy6Ea2IQ7c2bYGfYBtIXWLXQg3tRxH0VQarDg0lNjQT0n5ZXc1Cq7/&#10;cbK5nFbH7jcr/rKjd1Iuc6W+PvvsG4Sn3r/FL/dah/lJPIH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Dcd+wgAAAN0AAAAPAAAAAAAAAAAAAAAAAJgCAABkcnMvZG93&#10;bnJldi54bWxQSwUGAAAAAAQABAD1AAAAhwMAAAAA&#10;" path="m,21l187,r,13l,34,,21e" fillcolor="silver" stroked="f">
                    <v:path arrowok="t" o:connecttype="custom" o:connectlocs="0,9;181,0;181,6;0,14;0,9;0,9" o:connectangles="0,0,0,0,0,0"/>
                  </v:shape>
                  <v:shape id="Freeform 963" o:spid="_x0000_s1872" style="position:absolute;left:4395;top:3547;width:42;height:195;visibility:visible;mso-wrap-style:square;v-text-anchor:middle" coordsize="43,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MnosQA&#10;AADdAAAADwAAAGRycy9kb3ducmV2LnhtbERPS4vCMBC+L/gfwgheRFNlFekaRQXZXhR8wO5xaGbb&#10;YjOpTVbjv98Iwt7m43vOfBlMLW7UusqygtEwAUGcW11xoeB82g5mIJxH1lhbJgUPcrBcdN7mmGp7&#10;5wPdjr4QMYRdigpK75tUSpeXZNANbUMcuR/bGvQRtoXULd5juKnlOEmm0mDFsaHEhjYl5Zfjr1Gw&#10;2+9M1n+8f60vrvpcZ/3wfc2DUr1uWH2A8BT8v/jlznScPxtN4PlNPEE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TJ6LEAAAA3QAAAA8AAAAAAAAAAAAAAAAAmAIAAGRycy9k&#10;b3ducmV2LnhtbFBLBQYAAAAABAAEAPUAAACJAwAAAAA=&#10;" path="m42,284l,274,,,42,r,284e" fillcolor="#a1a100" stroked="f">
                    <v:path arrowok="t" o:connecttype="custom" o:connectlocs="40,133;0,128;0,0;40,0;40,133;40,133" o:connectangles="0,0,0,0,0,0"/>
                  </v:shape>
                  <v:roundrect id="AutoShape 964" o:spid="_x0000_s1873" style="position:absolute;left:3930;top:3012;width:2256;height:1381;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HucQA&#10;AADdAAAADwAAAGRycy9kb3ducmV2LnhtbERPTYvCMBC9C/6HMMJeRFP3IFqNIoLLHjxYd0G9jc3Y&#10;FptJbaLWf28Ewds83udM540pxY1qV1hWMOhHIIhTqwvOFPz/rXojEM4jaywtk4IHOZjP2q0pxtre&#10;OaHb1mcihLCLUUHufRVL6dKcDLq+rYgDd7K1QR9gnUld4z2Em1J+R9FQGiw4NORY0TKn9Ly9GgWr&#10;8pJsfsyhO94l181ZrpfpcV8o9dVpFhMQnhr/Eb/dvzrMHw2G8PomnC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Tx7nEAAAA3QAAAA8AAAAAAAAAAAAAAAAAmAIAAGRycy9k&#10;b3ducmV2LnhtbFBLBQYAAAAABAAEAPUAAACJAwAAAAA=&#10;" filled="f" fillcolor="#810000">
                    <v:textbox inset="0,0,0,0"/>
                  </v:roundrect>
                  <v:shape id="Freeform 965" o:spid="_x0000_s1874" style="position:absolute;left:3994;top:3357;width:568;height:375;visibility:visible;mso-wrap-style:square;v-text-anchor:middle" coordsize="580,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DMUA&#10;AADdAAAADwAAAGRycy9kb3ducmV2LnhtbERPTWvCQBC9C/0PyxS8iG7sQW3qKkUpKBSxqT30Nman&#10;ydLsbMiuJvbXu4LQ2zze58yXna3EmRpvHCsYjxIQxLnThgsFh8+34QyED8gaK8ek4EIelouH3hxT&#10;7Vr+oHMWChFD2KeooAyhTqX0eUkW/cjVxJH7cY3FEGFTSN1gG8NtJZ+SZCItGo4NJda0Kin/zU5W&#10;gfwy2+/j4IitT3br57/9ux2YXKn+Y/f6AiJQF/7Fd/dGx/mz8RRu38QT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W0MxQAAAN0AAAAPAAAAAAAAAAAAAAAAAJgCAABkcnMv&#10;ZG93bnJldi54bWxQSwUGAAAAAAQABAD1AAAAigMAAAAA&#10;" path="m,460r579,88l579,211,208,,,375r,85e" fillcolor="#ffc281" stroked="f">
                    <v:path arrowok="t" o:connecttype="custom" o:connectlocs="0,214;555,255;555,98;200,0;0,175;0,214;0,214" o:connectangles="0,0,0,0,0,0,0"/>
                  </v:shape>
                  <v:shape id="Freeform 966" o:spid="_x0000_s1875" style="position:absolute;left:4116;top:3684;width:377;height:98;visibility:visible;mso-wrap-style:square;v-text-anchor:middle" coordsize="38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ITsUA&#10;AADdAAAADwAAAGRycy9kb3ducmV2LnhtbESPQWvDMAyF74X9B6PBbq2T0XUlrVvGoDR0p3U77Chi&#10;NQ6L5RA7afbvq8OgN4n39N6n7X7yrRqpj01gA/kiA0VcBdtwbeD76zBfg4oJ2WIbmAz8UYT97mG2&#10;xcKGK3/SeE61khCOBRpwKXWF1rFy5DEuQkcs2iX0HpOsfa1tj1cJ961+zrKV9tiwNDjs6N1R9Xse&#10;vIFTmf8cBzu+4FDboxtel6P7KI15epzeNqASTelu/r8ureCvc8GVb2QEv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0hOxQAAAN0AAAAPAAAAAAAAAAAAAAAAAJgCAABkcnMv&#10;ZG93bnJldi54bWxQSwUGAAAAAAQABAD1AAAAigMAAAAA&#10;" path="m,l384,142r,-23l199,39,,e" fillcolor="gray" stroked="f">
                    <v:path arrowok="t" o:connecttype="custom" o:connectlocs="0,0;368,66;368,56;191,19;0,0;0,0" o:connectangles="0,0,0,0,0,0"/>
                  </v:shape>
                  <v:shape id="Freeform 967" o:spid="_x0000_s1876" style="position:absolute;left:4336;top:3566;width:86;height:150;visibility:visible;mso-wrap-style:square;v-text-anchor:middle" coordsize="8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2GssUA&#10;AADdAAAADwAAAGRycy9kb3ducmV2LnhtbERPS2vCQBC+F/oflil4q5tYWmzqGkQasQUPPih6G7LT&#10;JJidDdk1if++WxC8zcf3nFk6mFp01LrKsoJ4HIEgzq2uuFBw2GfPUxDOI2usLZOCKzlI548PM0y0&#10;7XlL3c4XIoSwS1BB6X2TSOnykgy6sW2IA/drW4M+wLaQusU+hJtaTqLoTRqsODSU2NCypPy8uxgF&#10;dtP0183q9P16+NxmP3r5svg6slKjp2HxAcLT4O/im3utw/xp/A7/34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HYayxQAAAN0AAAAPAAAAAAAAAAAAAAAAAJgCAABkcnMv&#10;ZG93bnJldi54bWxQSwUGAAAAAAQABAD1AAAAigMAAAAA&#10;" path="m,206r85,13l64,,,206e" fillcolor="#824200" stroked="f">
                    <v:path arrowok="t" o:connecttype="custom" o:connectlocs="0,95;85,102;64,0;0,95;0,95" o:connectangles="0,0,0,0,0"/>
                  </v:shape>
                  <v:shape id="Freeform 968" o:spid="_x0000_s1877" style="position:absolute;left:4101;top:3680;width:576;height:102;visibility:visible;mso-wrap-style:square;v-text-anchor:middle" coordsize="58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KJv8cA&#10;AADdAAAADwAAAGRycy9kb3ducmV2LnhtbESPQWvCQBCF70L/wzKF3nRTC1VSVykFqTn0UBW1tyE7&#10;JsHd2ZBdNf77zkHwNsN78943s0XvnbpQF5vABl5HGSjiMtiGKwPbzXI4BRUTskUXmAzcKMJi/jSY&#10;YW7DlX/psk6VkhCOORqoU2pzrWNZk8c4Ci2xaMfQeUyydpW2HV4l3Ds9zrJ37bFhaaixpa+aytP6&#10;7A0sv5Pbu91ksn3z/U9xOPzdQlEY8/Lcf36AStSnh/l+vbKCPx0Lv3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ib/HAAAA3QAAAA8AAAAAAAAAAAAAAAAAmAIAAGRy&#10;cy9kb3ducmV2LnhtbFBLBQYAAAAABAAEAPUAAACMAwAAAAA=&#10;" path="m,l468,72r25,7l493,89r45,6l538,105r49,9l587,127,400,148r,-13l342,125r,-11l284,105r,-8l,e" fillcolor="#a2a2a2" stroked="f">
                    <v:path arrowok="t" o:connecttype="custom" o:connectlocs="0,0;449,34;473,37;473,42;516,44;516,49;563,53;563,60;384,69;384,63;328,59;328,53;272,49;272,45;0,0;0,0" o:connectangles="0,0,0,0,0,0,0,0,0,0,0,0,0,0,0,0"/>
                  </v:shape>
                  <v:shape id="Freeform 969" o:spid="_x0000_s1878" style="position:absolute;left:3994;top:3369;width:565;height:286;visibility:visible;mso-wrap-style:square;v-text-anchor:middle" coordsize="578,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OxmcMA&#10;AADdAAAADwAAAGRycy9kb3ducmV2LnhtbERP22rCQBB9L/gPywh9q5tYFI2uIqUB65O3DxizYxLN&#10;zsbsqqlf3y0Ivs3hXGc6b00lbtS40rKCuBeBIM6sLjlXsN+lHyMQziNrrCyTgl9yMJ913qaYaHvn&#10;Dd22PhchhF2CCgrv60RKlxVk0PVsTRy4o20M+gCbXOoG7yHcVLIfRUNpsOTQUGBNXwVl5+3VKFh/&#10;6/NmMB78HFJ5OX3Gj0uWypVS7912MQHhqfUv8dO91GH+qB/D/zfh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OxmcMAAADdAAAADwAAAAAAAAAAAAAAAACYAgAAZHJzL2Rv&#10;d25yZXYueG1sUEsFBgAAAAAEAAQA9QAAAIgDAAAAAA==&#10;" path="m,331l184,,577,253r,74l474,417r,-151l434,266,412,200,191,46r,26l167,89,163,78,,373,,331e" fillcolor="#a16252" stroked="f">
                    <v:path arrowok="t" o:connecttype="custom" o:connectlocs="0,155;176,0;551,118;551,153;453,195;453,125;414,125;394,94;183,21;183,34;159,42;155,36;0,174;0,155;0,155" o:connectangles="0,0,0,0,0,0,0,0,0,0,0,0,0,0,0"/>
                  </v:shape>
                  <v:shape id="Freeform 970" o:spid="_x0000_s1879" style="position:absolute;left:4137;top:3341;width:1474;height:217;visibility:visible;mso-wrap-style:square;v-text-anchor:middle" coordsize="1506,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28UA&#10;AADdAAAADwAAAGRycy9kb3ducmV2LnhtbERPTWvCQBC9F/wPywi9lLppDiWkrhIUQUEPag/tbchO&#10;s2mzsyE7avrvu4VCb/N4nzNfjr5TVxpiG9jA0ywDRVwH23Jj4PW8eSxARUG22AUmA98UYbmY3M2x&#10;tOHGR7qepFEphGOJBpxIX2oda0ce4yz0xIn7CINHSXBotB3wlsJ9p/Mse9YeW04NDntaOaq/Thdv&#10;YO2k2L9xdfx83xy2l2onu4f9wZj76Vi9gBIa5V/8597aNL/Ic/j9Jp2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4f/bxQAAAN0AAAAPAAAAAAAAAAAAAAAAAJgCAABkcnMv&#10;ZG93bnJldi54bWxQSwUGAAAAAAQABAD1AAAAigMAAAAA&#10;" path="m,l900,102r605,212l285,278r-5,-56l315,222,,e" fillcolor="#824200" stroked="f">
                    <v:path arrowok="t" o:connecttype="custom" o:connectlocs="0,0;862,48;1442,149;273,132;268,105;301,105;0,0;0,0" o:connectangles="0,0,0,0,0,0,0,0"/>
                  </v:shape>
                  <v:shape id="Picture 971" o:spid="_x0000_s1880" type="#_x0000_t75" style="position:absolute;left:5346;top:3041;width:549;height:482;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TZ37CAAAA3QAAAA8AAABkcnMvZG93bnJldi54bWxET91qwjAUvh/4DuEMvJvpKmyuM4qIjsmg&#10;sLoHODTHtticlCRqfPtFELw7H9/vmS+j6cWZnO8sK3idZCCIa6s7bhT87bcvMxA+IGvsLZOCK3lY&#10;LkZPcyy0vfAvnavQiBTCvkAFbQhDIaWvWzLoJ3YgTtzBOoMhQddI7fCSwk0v8yx7kwY7Tg0tDrRu&#10;qT5WJ6PAd3o3/HxdN64szXsVy/xjH41S4+e4+gQRKIaH+O7+1mn+LJ/C7Zt0glz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k2d+wgAAAN0AAAAPAAAAAAAAAAAAAAAAAJ8C&#10;AABkcnMvZG93bnJldi54bWxQSwUGAAAAAAQABAD3AAAAjgMAAAAA&#10;" fillcolor="#810000">
                    <v:imagedata r:id="rId57" o:title=""/>
                    <o:lock v:ext="edit" aspectratio="f"/>
                  </v:shape>
                  <v:shape id="Freeform 972" o:spid="_x0000_s1881" style="position:absolute;left:4109;top:3579;width:81;height:112;visibility:visible;mso-wrap-style:square;v-text-anchor:middle" coordsize="83,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g79MQA&#10;AADdAAAADwAAAGRycy9kb3ducmV2LnhtbERPS2vCQBC+F/wPywi9NRuttDG6iihib0WbQ49DdkzS&#10;ZmdDds3j33cFobf5+J6z3g6mFh21rrKsYBbFIIhzqysuFGRfx5cEhPPIGmvLpGAkB9vN5GmNqbY9&#10;n6m7+EKEEHYpKii9b1IpXV6SQRfZhjhwV9sa9AG2hdQt9iHc1HIex2/SYMWhocSG9iXlv5ebUZD0&#10;5+thqePPbEHj4X22e/1Jvk9KPU+H3QqEp8H/ix/uDx3mJ/MF3L8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IO/TEAAAA3QAAAA8AAAAAAAAAAAAAAAAAmAIAAGRycy9k&#10;b3ducmV2LnhtbFBLBQYAAAAABAAEAPUAAACJAwAAAAA=&#10;" path="m,l82,r,163l,151,,e" fillcolor="#a16252" stroked="f">
                    <v:path arrowok="t" o:connecttype="custom" o:connectlocs="0,0;78,0;78,76;0,70;0,0;0,0" o:connectangles="0,0,0,0,0,0"/>
                  </v:shape>
                  <v:shape id="Freeform 973" o:spid="_x0000_s1882" style="position:absolute;left:4116;top:3584;width:68;height:107;visibility:visible;mso-wrap-style:square;v-text-anchor:middle" coordsize="70,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ohZMEA&#10;AADdAAAADwAAAGRycy9kb3ducmV2LnhtbERPTYvCMBC9C/6HMMLeNFVWKdUosiAs60Wt4HVoxjbY&#10;TEoStfvvjbCwt3m8z1ltetuKB/lgHCuYTjIQxJXThmsF53I3zkGEiKyxdUwKfinAZj0crLDQ7slH&#10;epxiLVIIhwIVNDF2hZShashimLiOOHFX5y3GBH0ttcdnCretnGXZQlo0nBoa7Oiroep2ulsF5rKX&#10;xt8vB5tfy908O+v880cr9THqt0sQkfr4L/5zf+s0P5/N4f1NOk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aIWTBAAAA3QAAAA8AAAAAAAAAAAAAAAAAmAIAAGRycy9kb3du&#10;cmV2LnhtbFBLBQYAAAAABAAEAPUAAACGAwAAAAA=&#10;" path="m,144l,,69,r,156e" filled="f" fillcolor="#810000" strokecolor="#522210" strokeweight="2.5pt">
                    <v:path arrowok="t" o:connecttype="custom" o:connectlocs="0,67;0,0;65,0;65,72" o:connectangles="0,0,0,0"/>
                  </v:shape>
                  <v:shape id="Freeform 974" o:spid="_x0000_s1883" style="position:absolute;left:4707;top:3491;width:0;height:79;visibility:visible;mso-wrap-style:square;v-text-anchor:middle"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ELocMA&#10;AADdAAAADwAAAGRycy9kb3ducmV2LnhtbERPTYvCMBC9L/gfwgje1lQP4lajiCB0LytbRfA2NGNb&#10;bCaxibX66zcLC3ubx/uc5bo3jeio9bVlBZNxAoK4sLrmUsHxsHufg/ABWWNjmRQ8ycN6NXhbYqrt&#10;g7+py0MpYgj7FBVUIbhUSl9UZNCPrSOO3MW2BkOEbSl1i48Ybho5TZKZNFhzbKjQ0bai4prfjYJL&#10;1uGJ9x+4u7vs051vh/yrfik1GvabBYhAffgX/7kzHefPpzP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ELocMAAADdAAAADwAAAAAAAAAAAAAAAACYAgAAZHJzL2Rv&#10;d25yZXYueG1sUEsFBgAAAAAEAAQA9QAAAIgDAAAAAA==&#10;" path="m,l,113,,e" filled="f" fillcolor="#810000" strokecolor="#a16252" strokeweight="2.5pt">
                    <v:path arrowok="t" o:connecttype="custom" o:connectlocs="0,0;0,54;0,0" o:connectangles="0,0,0"/>
                  </v:shape>
                  <v:shape id="Freeform 975" o:spid="_x0000_s1884" style="position:absolute;left:4695;top:3570;width:217;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Eg8UA&#10;AADdAAAADwAAAGRycy9kb3ducmV2LnhtbERPTWvCQBC9C/6HZYTe6iZWWolughEKUumhqZT2NmTH&#10;JJidDdltTP+9KxS8zeN9ziYbTSsG6l1jWUE8j0AQl1Y3XCk4fr4+rkA4j6yxtUwK/shBlk4nG0y0&#10;vfAHDYWvRAhhl6CC2vsukdKVNRl0c9sRB+5ke4M+wL6SusdLCDetXETRszTYcGiosaNdTeW5+DUK&#10;vg62e8sPT/ttnB/zpftZxsP7t1IPs3G7BuFp9Hfxv3uvw/zV4gVu34QTZH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NcSDxQAAAN0AAAAPAAAAAAAAAAAAAAAAAJgCAABkcnMv&#10;ZG93bnJldi54bWxQSwUGAAAAAAQABAD1AAAAigMAAAAA&#10;" path="m,l221,,,e" filled="f" fillcolor="#810000" strokeweight="2.5pt">
                    <v:path arrowok="t" o:connecttype="custom" o:connectlocs="0,0;211,0;0,0" o:connectangles="0,0,0"/>
                  </v:shape>
                  <v:shape id="Freeform 976" o:spid="_x0000_s1885" style="position:absolute;left:4698;top:3600;width:217;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pQ8ccA&#10;AADdAAAADwAAAGRycy9kb3ducmV2LnhtbESPQWvCQBCF74X+h2UKvdVNrBSJrmIKgigeaqW0tyE7&#10;JqHZ2ZBdY/z3zkHwNsN789438+XgGtVTF2rPBtJRAoq48Lbm0sDxe/02BRUissXGMxm4UoDl4vlp&#10;jpn1F/6i/hBLJSEcMjRQxdhmWoeiIodh5Fti0U6+cxhl7UptO7xIuGv0OEk+tMOapaHClj4rKv4P&#10;Z2fgZ+fbbb5736zS/JhPwt8k7fe/xry+DKsZqEhDfJjv1xsr+NOx4Mo3MoJ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qUPHHAAAA3QAAAA8AAAAAAAAAAAAAAAAAmAIAAGRy&#10;cy9kb3ducmV2LnhtbFBLBQYAAAAABAAEAPUAAACMAwAAAAA=&#10;" path="m,l221,,,e" filled="f" fillcolor="#810000" strokeweight="2.5pt">
                    <v:path arrowok="t" o:connecttype="custom" o:connectlocs="0,0;211,0;0,0" o:connectangles="0,0,0"/>
                  </v:shape>
                  <v:shape id="Freeform 977" o:spid="_x0000_s1886" style="position:absolute;left:4698;top:3569;width:217;height:1;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A/scMA&#10;AADdAAAADwAAAGRycy9kb3ducmV2LnhtbERP32vCMBB+H/g/hBP2NlMriOmMooJu7GXoBsO3o7k1&#10;pc2lNFG7/94MBnu7j+/nLdeDa8WV+lB71jCdZCCIS29qrjR8fuyfFiBCRDbYeiYNPxRgvRo9LLEw&#10;/sZHup5iJVIIhwI12Bi7QspQWnIYJr4jTty37x3GBPtKmh5vKdy1Ms+yuXRYc2qw2NHOUtmcLk7D&#10;e/5SKdU056/Z+e2oCJU9bI3Wj+Nh8wwi0hD/xX/uV5PmL3IFv9+kE+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A/scMAAADdAAAADwAAAAAAAAAAAAAAAACYAgAAZHJzL2Rv&#10;d25yZXYueG1sUEsFBgAAAAAEAAQA9QAAAIgDAAAAAA==&#10;" path="m,l221,,,e" filled="f" fillcolor="#810000" strokecolor="#a16252" strokeweight="2.5pt">
                    <v:path arrowok="t" o:connecttype="custom" o:connectlocs="0,0;211,0;0,0" o:connectangles="0,0,0"/>
                  </v:shape>
                  <v:shape id="Freeform 978" o:spid="_x0000_s1887" style="position:absolute;left:4698;top:3598;width:217;height:2;visibility:visible;mso-wrap-style:square;v-text-anchor:middle"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A8ccA&#10;AADdAAAADwAAAGRycy9kb3ducmV2LnhtbESPzWvCQBDF7wX/h2UKvdVNFYqJrqKFfuCl+AHibciO&#10;2ZDsbMhuNf3vOwehtxnem/d+s1gNvlVX6mMd2MDLOANFXAZbc2XgeHh/noGKCdliG5gM/FKE1XL0&#10;sMDChhvv6LpPlZIQjgUacCl1hdaxdOQxjkNHLNol9B6TrH2lbY83CfetnmTZq/ZYszQ47OjNUdns&#10;f7yB78lnledNcz5Nz9tdTpi7j4015ulxWM9BJRrSv/l+/WUFfzYVfvlGR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DAPHHAAAA3QAAAA8AAAAAAAAAAAAAAAAAmAIAAGRy&#10;cy9kb3ducmV2LnhtbFBLBQYAAAAABAAEAPUAAACMAwAAAAA=&#10;" path="m,l221,,,e" filled="f" fillcolor="#810000" strokecolor="#a16252" strokeweight="2.5pt">
                    <v:path arrowok="t" o:connecttype="custom" o:connectlocs="0,0;211,0;0,0" o:connectangles="0,0,0"/>
                  </v:shape>
                  <v:shape id="Freeform 979" o:spid="_x0000_s1888" style="position:absolute;left:4670;top:3552;width:0;height:49;visibility:visible;mso-wrap-style:square;v-text-anchor:middle" coordsize="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q1GMYA&#10;AADdAAAADwAAAGRycy9kb3ducmV2LnhtbERPTWvCQBC9F/wPywi9lGaTCirRTSilpQXxoJbgcciO&#10;SUh2NmS3Mf77bqHgbR7vc7b5ZDox0uAaywqSKAZBXFrdcKXg+/TxvAbhPLLGzjIpuJGDPJs9bDHV&#10;9soHGo++EiGEXYoKau/7VEpX1mTQRbYnDtzFDgZ9gEMl9YDXEG46+RLHS2mw4dBQY09vNZXt8cco&#10;WO7a/fmyW6wO+9v7WBQr9/l0cko9zqfXDQhPk7+L/91fOsxfLxL4+yac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q1GMYAAADdAAAADwAAAAAAAAAAAAAAAACYAgAAZHJz&#10;L2Rvd25yZXYueG1sUEsFBgAAAAAEAAQA9QAAAIsDAAAAAA==&#10;" path="m,l,71,,e" filled="f" fillcolor="#810000" strokecolor="#7f604f" strokeweight="2.5pt">
                    <v:path arrowok="t" o:connecttype="custom" o:connectlocs="0,0;0,33;0,0" o:connectangles="0,0,0"/>
                  </v:shape>
                  <v:shape id="Freeform 980" o:spid="_x0000_s1889" style="position:absolute;left:4685;top:3579;width:2;height:32;visibility:visible;mso-wrap-style:square;v-text-anchor:middle" coordsize="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5p7MEA&#10;AADdAAAADwAAAGRycy9kb3ducmV2LnhtbERPzWoCMRC+F3yHMIK3mtVCldUoKgiCh9ZtH2BIxs3i&#10;ZrIk6bq+vSkUepuP73fW28G1oqcQG88KZtMCBLH2puFawffX8XUJIiZkg61nUvCgCNvN6GWNpfF3&#10;vlBfpVrkEI4lKrApdaWUUVtyGKe+I87c1QeHKcNQSxPwnsNdK+dF8S4dNpwbLHZ0sKRv1Y9T8On6&#10;42Whq7NZ7MPehkp3H6eo1GQ87FYgEg3pX/znPpk8f/k2h99v8gl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uaezBAAAA3QAAAA8AAAAAAAAAAAAAAAAAmAIAAGRycy9kb3du&#10;cmV2LnhtbFBLBQYAAAAABAAEAPUAAACGAwAAAAA=&#10;" path="m,l,45,,e" filled="f" fillcolor="#810000" strokecolor="#7f604f" strokeweight="2.5pt">
                    <v:path arrowok="t" o:connecttype="custom" o:connectlocs="0,0;0,22;0,0" o:connectangles="0,0,0"/>
                  </v:shape>
                  <v:shape id="Freeform 981" o:spid="_x0000_s1890" style="position:absolute;left:4786;top:3460;width:2;height:92;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wooMIA&#10;AADdAAAADwAAAGRycy9kb3ducmV2LnhtbERPTUvDQBC9C/6HZQQv0m60IG3stkhBCEQPpnofdqfZ&#10;YHY2ZKdp/PeuIHibx/uc7X4OvZpoTF1kA/fLAhSxja7j1sDH8WWxBpUE2WEfmQx8U4L97vpqi6WL&#10;F36nqZFW5RBOJRrwIkOpdbKeAqZlHIgzd4pjQMlwbLUb8ZLDQ68fiuJRB+w4N3gc6ODJfjXnYODV&#10;dnX9Wdm7dN7IW+2r6SDNyZjbm/n5CZTQLP/iP3fl8vz1agW/3+QT9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CigwgAAAN0AAAAPAAAAAAAAAAAAAAAAAJgCAABkcnMvZG93&#10;bnJldi54bWxQSwUGAAAAAAQABAD1AAAAhwMAAAAA&#10;" path="m,l,133,,e" filled="f" fillcolor="#810000" strokecolor="#a16252" strokeweight="2.5pt">
                    <v:path arrowok="t" o:connecttype="custom" o:connectlocs="0,0;0,62;0,0" o:connectangles="0,0,0"/>
                  </v:shape>
                  <v:shape id="Freeform 982" o:spid="_x0000_s1891" style="position:absolute;left:4768;top:3462;width:2;height:91;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w1MMA&#10;AADdAAAADwAAAGRycy9kb3ducmV2LnhtbERPS0vDQBC+C/6HZQQvYjc+kDZ2W6QgBKKHRnsfdqfZ&#10;YHY2ZKdp/PeuIHibj+856+0cejXRmLrIBu4WBShiG13HrYHPj9fbJagkyA77yGTgmxJsN5cXayxd&#10;PPOepkZalUM4lWjAiwyl1sl6CpgWcSDO3DGOASXDsdVuxHMOD72+L4onHbDj3OBxoJ0n+9WcgoE3&#10;29X1obI36bSS99pX006aozHXV/PLMyihWf7Ff+7K5fnLh0f4/Sa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Ww1MMAAADdAAAADwAAAAAAAAAAAAAAAACYAgAAZHJzL2Rv&#10;d25yZXYueG1sUEsFBgAAAAAEAAQA9QAAAIgDAAAAAA==&#10;" path="m,l,133,,e" filled="f" fillcolor="#810000" strokecolor="#a16252" strokeweight="2.5pt">
                    <v:path arrowok="t" o:connecttype="custom" o:connectlocs="0,0;0,61;0,0" o:connectangles="0,0,0"/>
                  </v:shape>
                  <v:shape id="Freeform 983" o:spid="_x0000_s1892" style="position:absolute;left:4746;top:3466;width:2;height:92;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kVT8MA&#10;AADdAAAADwAAAGRycy9kb3ducmV2LnhtbERPTUvDQBC9C/6HZQQvYjcqShu7LVIQAtFDo70Pu9Ns&#10;MDsbstM0/ntXELzN433OejuHXk00pi6ygbtFAYrYRtdxa+Dz4/V2CSoJssM+Mhn4pgTbzeXFGksX&#10;z7ynqZFW5RBOJRrwIkOpdbKeAqZFHIgzd4xjQMlwbLUb8ZzDQ6/vi+JJB+w4N3gcaOfJfjWnYODN&#10;dnV9qOxNOq3kvfbVtJPmaMz11fzyDEpoln/xn7tyef7y4RF+v8kn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kVT8MAAADdAAAADwAAAAAAAAAAAAAAAACYAgAAZHJzL2Rv&#10;d25yZXYueG1sUEsFBgAAAAAEAAQA9QAAAIgDAAAAAA==&#10;" path="m,l,133,,e" filled="f" fillcolor="#810000" strokecolor="#a16252" strokeweight="2.5pt">
                    <v:path arrowok="t" o:connecttype="custom" o:connectlocs="0,0;0,62;0,0" o:connectangles="0,0,0"/>
                  </v:shape>
                  <v:shape id="Freeform 984" o:spid="_x0000_s1893" style="position:absolute;left:4728;top:3475;width:2;height:93;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LOMIA&#10;AADdAAAADwAAAGRycy9kb3ducmV2LnhtbERPTUvDQBC9C/6HZQQv0m5UKG3stkhBCEQPpnofdqfZ&#10;YHY2ZKdp/PeuIHibx/uc7X4OvZpoTF1kA/fLAhSxja7j1sDH8WWxBpUE2WEfmQx8U4L97vpqi6WL&#10;F36nqZFW5RBOJRrwIkOpdbKeAqZlHIgzd4pjQMlwbLUb8ZLDQ68fimKlA3acGzwOdPBkv5pzMPBq&#10;u7r+rOxdOm/krfbVdJDmZMztzfz8BEpoln/xn7tyef76cQW/3+QT9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e4s4wgAAAN0AAAAPAAAAAAAAAAAAAAAAAJgCAABkcnMvZG93&#10;bnJldi54bWxQSwUGAAAAAAQABAD1AAAAhwMAAAAA&#10;" path="m,l,133,,e" filled="f" fillcolor="#810000" strokecolor="#a16252" strokeweight="2.5pt">
                    <v:path arrowok="t" o:connecttype="custom" o:connectlocs="0,0;0,64;0,0" o:connectangles="0,0,0"/>
                  </v:shape>
                  <v:shape id="Freeform 985" o:spid="_x0000_s1894" style="position:absolute;left:4808;top:3460;width:1;height:93;visibility:visible;mso-wrap-style:square;v-text-anchor:middle"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vcUA&#10;AADdAAAADwAAAGRycy9kb3ducmV2LnhtbERPTWvCQBC9F/wPyxR6azYqREldpSilooiYemhv0+w0&#10;CWZn0+wa47/vFgRv83ifM1v0phYdta6yrGAYxSCIc6srLhQcP96epyCcR9ZYWyYFV3KwmA8eZphq&#10;e+EDdZkvRAhhl6KC0vsmldLlJRl0kW2IA/djW4M+wLaQusVLCDe1HMVxIg1WHBpKbGhZUn7KzkZB&#10;877ajbfDb7sfma/PjSuS4+R3o9TTY//6AsJT7+/im3utw/zpeAL/34QT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kf+9xQAAAN0AAAAPAAAAAAAAAAAAAAAAAJgCAABkcnMv&#10;ZG93bnJldi54bWxQSwUGAAAAAAQABAD1AAAAigMAAAAA&#10;" path="m,l,135,,e" filled="f" fillcolor="#810000" strokecolor="#a16252" strokeweight="2.5pt">
                    <v:path arrowok="t" o:connecttype="custom" o:connectlocs="0,0;0,63;0,0" o:connectangles="0,0,0"/>
                  </v:shape>
                  <v:shape id="Freeform 986" o:spid="_x0000_s1895" style="position:absolute;left:4829;top:3465;width:2;height:91;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i60cUA&#10;AADdAAAADwAAAGRycy9kb3ducmV2LnhtbESPQUvDQBCF74L/YRmhF7EbFaTGbosUhED0YNreh91p&#10;NpidDdlpmv579yB4m+G9ee+b9XYOvZpoTF1kA4/LAhSxja7j1sBh//GwApUE2WEfmQxcKcF2c3uz&#10;xtLFC3/T1EircginEg14kaHUOllPAdMyDsRZO8UxoOR1bLUb8ZLDQ6+fiuJFB+w4N3gcaOfJ/jTn&#10;YODTdnV9rOx9Or/KV+2raSfNyZjF3fz+Bkpoln/z33XlMv7qOePmb/I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LrRxQAAAN0AAAAPAAAAAAAAAAAAAAAAAJgCAABkcnMv&#10;ZG93bnJldi54bWxQSwUGAAAAAAQABAD1AAAAigMAAAAA&#10;" path="m,l,133,,e" filled="f" fillcolor="#810000" strokecolor="#a16252" strokeweight="2.5pt">
                    <v:path arrowok="t" o:connecttype="custom" o:connectlocs="0,0;0,61;0,0" o:connectangles="0,0,0"/>
                  </v:shape>
                  <v:shape id="Freeform 987" o:spid="_x0000_s1896" style="position:absolute;left:4849;top:3473;width:1;height:93;visibility:visible;mso-wrap-style:square;v-text-anchor:middle" coordsize="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fSsIA&#10;AADdAAAADwAAAGRycy9kb3ducmV2LnhtbERPTUvDQBC9C/6HZQpexG5UkDZ2W6QgBKIHU70Pu9Ns&#10;aHY2ZKdp/PeuIHibx/uczW4OvZpoTF1kA/fLAhSxja7j1sDn4fVuBSoJssM+Mhn4pgS77fXVBksX&#10;L/xBUyOtyiGcSjTgRYZS62Q9BUzLOBBn7hjHgJLh2Go34iWHh14/FMWTDthxbvA40N6TPTXnYODN&#10;dnX9VdnbdF7Le+2raS/N0ZibxfzyDEpoln/xn7tyef7qcQ2/3+QT9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5B9KwgAAAN0AAAAPAAAAAAAAAAAAAAAAAJgCAABkcnMvZG93&#10;bnJldi54bWxQSwUGAAAAAAQABAD1AAAAhwMAAAAA&#10;" path="m,l,133,,e" filled="f" fillcolor="#810000" strokecolor="#a16252" strokeweight="2.5pt">
                    <v:path arrowok="t" o:connecttype="custom" o:connectlocs="0,0;0,64;0,0" o:connectangles="0,0,0"/>
                  </v:shape>
                  <v:shape id="Freeform 988" o:spid="_x0000_s1897" style="position:absolute;left:4869;top:3487;width:2;height:78;visibility:visible;mso-wrap-style:square;v-text-anchor:middle" coordsize="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vT7sYA&#10;AADdAAAADwAAAGRycy9kb3ducmV2LnhtbESPT0vDQBDF7wW/wzKCt3ajiNTYTRGhEC+KaRG8DdnJ&#10;H8zOrtltGv30zqHQ2wzvzXu/2WxnN6iJxth7NnC7ykAR19723Bo47HfLNaiYkC0OnsnAL0XYFleL&#10;DebWn/iDpiq1SkI45migSynkWse6I4dx5QOxaI0fHSZZx1bbEU8S7gZ9l2UP2mHP0tBhoJeO6u/q&#10;6Aw05YSf/P6Iu2MoX8PXz7566/+Mubmen59AJZrTxXy+Lq3gr++FX76REXT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vT7sYAAADdAAAADwAAAAAAAAAAAAAAAACYAgAAZHJz&#10;L2Rvd25yZXYueG1sUEsFBgAAAAAEAAQA9QAAAIsDAAAAAA==&#10;" path="m,l,113,,e" filled="f" fillcolor="#810000" strokecolor="#a16252" strokeweight="2.5pt">
                    <v:path arrowok="t" o:connecttype="custom" o:connectlocs="0,0;0,53;0,0" o:connectangles="0,0,0"/>
                  </v:shape>
                  <v:shape id="Freeform 989" o:spid="_x0000_s1898" style="position:absolute;left:4911;top:3577;width:1;height:27;visibility:visible;mso-wrap-style:square;v-text-anchor:middle" coordsize="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Ct8QA&#10;AADdAAAADwAAAGRycy9kb3ducmV2LnhtbERPS2vCQBC+F/oflil4q5uIVk3dSBEFSz34gl6H7DRJ&#10;m50N2TWPf98tFLzNx/ec1bo3lWipcaVlBfE4AkGcWV1yruB62T0vQDiPrLGyTAoGcrBOHx9WmGjb&#10;8Ynas89FCGGXoILC+zqR0mUFGXRjWxMH7ss2Bn2ATS51g10IN5WcRNGLNFhyaCiwpk1B2c/5ZhTM&#10;hvfJcvjefrZz2hwlfXSnwyxXavTUv72C8NT7u/jfvddh/mIaw9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VArfEAAAA3QAAAA8AAAAAAAAAAAAAAAAAmAIAAGRycy9k&#10;b3ducmV2LnhtbFBLBQYAAAAABAAEAPUAAACJAwAAAAA=&#10;" path="m,40l,,,40e" filled="f" fillcolor="#810000" strokecolor="#7f604f" strokeweight="2.5pt">
                    <v:path arrowok="t" o:connecttype="custom" o:connectlocs="0,17;0,0;0,17" o:connectangles="0,0,0"/>
                  </v:shape>
                  <v:shape id="Freeform 990" o:spid="_x0000_s1899" style="position:absolute;left:4926;top:3552;width:1;height:37;visibility:visible;mso-wrap-style:square;v-text-anchor:middle" coordsize="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75vcIA&#10;AADdAAAADwAAAGRycy9kb3ducmV2LnhtbERPS4vCMBC+C/sfwix403S1SKlGWXyAHn2w7nFoxra7&#10;zaQ0Udt/bwTB23x8z5ktWlOJGzWutKzgaxiBIM6sLjlXcDpuBgkI55E1VpZJQUcOFvOP3gxTbe+8&#10;p9vB5yKEsEtRQeF9nUrpsoIMuqGtiQN3sY1BH2CTS93gPYSbSo6iaCINlhwaCqxpWVD2f7gaBecy&#10;/tmvfFLTeB3z5u/c7X5PnVL9z/Z7CsJT69/il3urw/wkHsHzm3C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Lvm9wgAAAN0AAAAPAAAAAAAAAAAAAAAAAJgCAABkcnMvZG93&#10;bnJldi54bWxQSwUGAAAAAAQABAD1AAAAhwMAAAAA&#10;" path="m,54l,,,54e" filled="f" fillcolor="#810000" strokecolor="#7f604f" strokeweight="2.5pt">
                    <v:path arrowok="t" o:connecttype="custom" o:connectlocs="0,24;0,0;0,24" o:connectangles="0,0,0"/>
                  </v:shape>
                  <v:shape id="Freeform 991" o:spid="_x0000_s1900" style="position:absolute;left:4905;top:3549;width:0;height:17;visibility:visible;mso-wrap-style:square;v-text-anchor:middle" coordsize="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YueMIA&#10;AADdAAAADwAAAGRycy9kb3ducmV2LnhtbERPS2sCMRC+F/ofwgi91UTbiqxGKUIflELRevE2bMbd&#10;xc1kSUbd/vtGELzNx/ec+bL3rTpRTE1gC6OhAUVcBtdwZWH7+/Y4BZUE2WEbmCz8UYLl4v5ujoUL&#10;Z17TaSOVyiGcCrRQi3SF1qmsyWMaho44c/sQPUqGsdIu4jmH+1aPjZlojw3nhho7WtVUHjZHb8HE&#10;43uaRPPzRev9h5SSdubl29qHQf86AyXUy018dX+6PH/6/ASXb/IJe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Ni54wgAAAN0AAAAPAAAAAAAAAAAAAAAAAJgCAABkcnMvZG93&#10;bnJldi54bWxQSwUGAAAAAAQABAD1AAAAhwMAAAAA&#10;" path="m,22l,,,22e" filled="f" fillcolor="#810000" strokecolor="#7f604f" strokeweight="2.5pt">
                    <v:path arrowok="t" o:connecttype="custom" o:connectlocs="0,12;0,0;0,12" o:connectangles="0,0,0"/>
                  </v:shape>
                  <v:shape id="Freeform 992" o:spid="_x0000_s1901" style="position:absolute;left:4796;top:3555;width:2;height:42;visibility:visible;mso-wrap-style:square;v-text-anchor:middle" coordsize="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P3MMA&#10;AADdAAAADwAAAGRycy9kb3ducmV2LnhtbERPTWvCQBC9F/oflil4aza1UkJ0FakWPCilRvE6ZMck&#10;mJ0N2TWJ/94VhN7m8T5nthhMLTpqXWVZwUcUgyDOra64UHDIft4TEM4ja6wtk4IbOVjMX19mmGrb&#10;8x91e1+IEMIuRQWl900qpctLMugi2xAH7mxbgz7AtpC6xT6Em1qO4/hLGqw4NJTY0HdJ+WV/NQrq&#10;7RHl6tAnfNpla7fOflefslNq9DYspyA8Df5f/HRvdJifTCbw+Cac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DP3MMAAADdAAAADwAAAAAAAAAAAAAAAACYAgAAZHJzL2Rv&#10;d25yZXYueG1sUEsFBgAAAAAEAAQA9QAAAIgDAAAAAA==&#10;" path="m,l,61,,e" filled="f" fillcolor="#810000" strokecolor="#7f604f" strokeweight="2.5pt">
                    <v:path arrowok="t" o:connecttype="custom" o:connectlocs="0,0;0,28;0,0" o:connectangles="0,0,0"/>
                  </v:shape>
                  <v:shape id="Freeform 993" o:spid="_x0000_s1902" style="position:absolute;left:4559;top:3376;width:493;height:218;visibility:visible;mso-wrap-style:square;v-text-anchor:middle" coordsize="504,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FcMMA&#10;AADdAAAADwAAAGRycy9kb3ducmV2LnhtbERPTWsCMRC9F/ofwgi9SM22VVm2RlktpXpU2/uwGTer&#10;m0nYRF3/fVMQepvH+5zZoretuFAXGscKXkYZCOLK6YZrBd/7z+ccRIjIGlvHpOBGARbzx4cZFtpd&#10;eUuXXaxFCuFQoAIToy+kDJUhi2HkPHHiDq6zGBPsaqk7vKZw28rXLJtKiw2nBoOeVoaq0+5sFRzz&#10;zd4Pex+X7Vu5vf2Y8vz1USv1NOjLdxCR+vgvvrvXOs3PxxP4+yad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aFcMMAAADdAAAADwAAAAAAAAAAAAAAAACYAgAAZHJzL2Rv&#10;d25yZXYueG1sUEsFBgAAAAAEAAQA9QAAAIgDAAAAAA==&#10;" path="m,241r,76l66,317r47,-72l383,245r,36l503,281,340,13,170,,35,245,,241e" fillcolor="#ff8100" stroked="f">
                    <v:path arrowok="t" o:connecttype="custom" o:connectlocs="0,113;0,149;64,149;109,115;367,115;367,132;481,132;326,6;162,0;33,115;0,113;0,113" o:connectangles="0,0,0,0,0,0,0,0,0,0,0,0"/>
                  </v:shape>
                  <v:shape id="Freeform 994" o:spid="_x0000_s1903" style="position:absolute;left:4749;top:3319;width:162;height:71;visibility:visible;mso-wrap-style:square;v-text-anchor:middle" coordsize="165,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ytYMIA&#10;AADdAAAADwAAAGRycy9kb3ducmV2LnhtbERP32vCMBB+H/g/hBP2NlOdSNcZZQzm9uiq09ejuTXF&#10;5lKSrNb/3ggD3+7j+3nL9WBb0ZMPjWMF00kGgrhyuuFawX738ZSDCBFZY+uYFFwowHo1elhiod2Z&#10;v6kvYy1SCIcCFZgYu0LKUBmyGCauI07cr/MWY4K+ltrjOYXbVs6ybCEtNpwaDHb0bqg6lX9WwdFs&#10;fnzYvISyP8z25eWZqdt+KvU4Ht5eQUQa4l387/7SaX4+X8Dtm3SCX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PK1gwgAAAN0AAAAPAAAAAAAAAAAAAAAAAJgCAABkcnMvZG93&#10;bnJldi54bWxQSwUGAAAAAAQABAD1AAAAhwMAAAAA&#10;" path="m32,l,83r164,19l32,e" fillcolor="#7f604f" stroked="f">
                    <v:path arrowok="t" o:connecttype="custom" o:connectlocs="30,0;0,39;158,48;30,0;30,0" o:connectangles="0,0,0,0,0"/>
                  </v:shape>
                  <v:shape id="Freeform 995" o:spid="_x0000_s1904" style="position:absolute;left:4520;top:3319;width:262;height:215;visibility:visible;mso-wrap-style:square;v-text-anchor:middle" coordsize="269,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SQKsMA&#10;AADdAAAADwAAAGRycy9kb3ducmV2LnhtbERP32vCMBB+H+x/CCf4MmY6KZtUo4zBYIKCOvd+JGdb&#10;bC5dkrX1vzeCsLf7+H7eYjXYRnTkQ+1YwcskA0Gsnam5VHD8/nyegQgR2WDjmBRcKMBq+fiwwMK4&#10;nvfUHWIpUgiHAhVUMbaFlEFXZDFMXEucuJPzFmOCvpTGY5/CbSOnWfYqLdacGips6aMifT78WQW9&#10;WWdy86SP+tdvt/k533U/p51S49HwPgcRaYj/4rv7y6T5s/wNbt+k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SQKsMAAADdAAAADwAAAAAAAAAAAAAAAACYAgAAZHJzL2Rv&#10;d25yZXYueG1sUEsFBgAAAAAEAAQA9QAAAIgDAAAAAA==&#10;" path="m268,l240,82,76,312,,95,268,e" fillcolor="#522210" stroked="f">
                    <v:path arrowok="t" o:connecttype="custom" o:connectlocs="254,0;228,38;72,147;0,45;254,0;254,0" o:connectangles="0,0,0,0,0,0"/>
                  </v:shape>
                  <v:shape id="Freeform 996" o:spid="_x0000_s1905" style="position:absolute;left:4859;top:3402;width:189;height:157;visibility:visible;mso-wrap-style:square;v-text-anchor:middle" coordsize="193,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k6ccMA&#10;AADdAAAADwAAAGRycy9kb3ducmV2LnhtbESPTWvCQBCG74X+h2UKvemmUmpIXUUKiuCp0UtvQ3ZM&#10;gtnZsLvG5N87B6G3Geb9eGa1GV2nBgqx9WzgY56BIq68bbk2cD7tZjmomJAtdp7JwEQRNuvXlxUW&#10;1t/5l4Yy1UpCOBZooEmpL7SOVUMO49z3xHK7+OAwyRpqbQPeJdx1epFlX9phy9LQYE8/DVXX8uak&#10;ZMjL5W3MtosyHv/CPrbTbpiMeX8bt9+gEo3pX/x0H6zg55+CK9/ICH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k6ccMAAADdAAAADwAAAAAAAAAAAAAAAACYAgAAZHJzL2Rv&#10;d25yZXYueG1sUEsFBgAAAAAEAAQA9QAAAIgDAAAAAA==&#10;" path="m50,l,20,124,229r68,l50,e" fillcolor="#a16252" stroked="f">
                    <v:path arrowok="t" o:connecttype="custom" o:connectlocs="48,0;0,10;118,106;184,106;48,0;48,0" o:connectangles="0,0,0,0,0,0"/>
                  </v:shape>
                  <v:shape id="Freeform 997" o:spid="_x0000_s1906" style="position:absolute;left:4738;top:3386;width:170;height:30;visibility:visible;mso-wrap-style:square;v-text-anchor:middle" coordsize="17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wZncIA&#10;AADdAAAADwAAAGRycy9kb3ducmV2LnhtbERPS4vCMBC+L/gfwgje1tQHa61GKQuCBy9rRTwOzdhW&#10;m0lpslr99WZhwdt8fM9ZrjtTixu1rrKsYDSMQBDnVldcKDhkm88YhPPIGmvLpOBBDtar3scSE23v&#10;/EO3vS9ECGGXoILS+yaR0uUlGXRD2xAH7mxbgz7AtpC6xXsIN7UcR9GXNFhxaCixoe+S8uv+1yjI&#10;zINO2W6WHnHmnhztLvEkfSo16HfpAoSnzr/F/+6tDvPj6Rz+vgkn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TBmdwgAAAN0AAAAPAAAAAAAAAAAAAAAAAJgCAABkcnMvZG93&#10;bnJldi54bWxQSwUGAAAAAAQABAD1AAAAhwMAAAAA&#10;" path="m173,24l124,42,,32,25,,173,24e" fillcolor="#824200" stroked="f">
                    <v:path arrowok="t" o:connecttype="custom" o:connectlocs="165,12;118,20;0,15;23,0;165,12;165,12" o:connectangles="0,0,0,0,0,0"/>
                  </v:shape>
                  <v:oval id="Oval 998" o:spid="_x0000_s1907" style="position:absolute;left:4667;top:3445;width:238;height:1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Nc6sUA&#10;AADdAAAADwAAAGRycy9kb3ducmV2LnhtbESP0WrDMAxF3wf9B6PC3lang46S1S2lMNZC6Fi2D9Bi&#10;NQ6N5WB7afb308NgbxL36t6jzW7yvRoppi6wgeWiAEXcBNtxa+Dz4+VhDSplZIt9YDLwQwl229nd&#10;BksbbvxOY51bJSGcSjTgch5KrVPjyGNahIFYtEuIHrOssdU24k3Cfa8fi+JJe+xYGhwOdHDUXOtv&#10;b6CKb1+ndN5HfG2q5C7V4Twea2Pu59P+GVSmKf+b/66PVvDXK+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1zqxQAAAN0AAAAPAAAAAAAAAAAAAAAAAJgCAABkcnMv&#10;ZG93bnJldi54bWxQSwUGAAAAAAQABAD1AAAAigMAAAAA&#10;" fillcolor="#522210" stroked="f">
                    <v:textbox inset="0,0,0,0"/>
                  </v:oval>
                  <v:oval id="Oval 999" o:spid="_x0000_s1908" style="position:absolute;left:4673;top:3447;width:238;height:1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L1iMMA&#10;AADdAAAADwAAAGRycy9kb3ducmV2LnhtbERPS4vCMBC+C/6HMMLeNFV0kWoU8QF7WWF9oMehGdti&#10;M6lN1lZ/vREW9jYf33Om88YU4k6Vyy0r6PciEMSJ1TmnCg77TXcMwnlkjYVlUvAgB/NZuzXFWNua&#10;f+i+86kIIexiVJB5X8ZSuiQjg65nS+LAXWxl0AdYpVJXWIdwU8hBFH1KgzmHhgxLWmaUXHe/RsHK&#10;pHq4lOfnOh89t+ub+a6PJ63UR6dZTEB4avy/+M/9pcP88agP72/CCX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L1iMMAAADdAAAADwAAAAAAAAAAAAAAAACYAgAAZHJzL2Rv&#10;d25yZXYueG1sUEsFBgAAAAAEAAQA9QAAAIgDAAAAAA==&#10;" fillcolor="#ffc281" stroked="f">
                    <v:textbox inset="0,0,0,0"/>
                  </v:oval>
                  <v:oval id="Oval 1000" o:spid="_x0000_s1909" style="position:absolute;left:4695;top:3460;width:202;height: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ry58IA&#10;AADdAAAADwAAAGRycy9kb3ducmV2LnhtbERP24rCMBB9F/Yfwgj7IjZVWNGuUWRBWF8ULx8wbWbb&#10;YjMpSdT27zeC4NscznWW68404k7O15YVTJIUBHFhdc2lgst5O56D8AFZY2OZFPTkYb36GCwx0/bB&#10;R7qfQiliCPsMFVQhtJmUvqjIoE9sSxy5P+sMhghdKbXDRww3jZym6UwarDk2VNjST0XF9XQzCkaL&#10;dFEWh91+3+e7Tdew6yeXXKnPYbf5BhGoC2/xy/2r4/z51xSe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vLnwgAAAN0AAAAPAAAAAAAAAAAAAAAAAJgCAABkcnMvZG93&#10;bnJldi54bWxQSwUGAAAAAAQABAD1AAAAhwMAAAAA&#10;" fillcolor="#a16252" stroked="f">
                    <v:textbox inset="0,0,0,0"/>
                  </v:oval>
                  <v:oval id="Oval 1001" o:spid="_x0000_s1910" style="position:absolute;left:4688;top:3460;width:202;height: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J5MIA&#10;AADdAAAADwAAAGRycy9kb3ducmV2LnhtbERPS4vCMBC+L/gfwgheFk1XWZFqFHFd2Jvvg7exGdti&#10;MylJ1PrvjbDgbT6+50xmjanEjZwvLSv46iUgiDOrS84V7He/3REIH5A1VpZJwYM8zKatjwmm2t55&#10;Q7dtyEUMYZ+igiKEOpXSZwUZ9D1bE0fubJ3BEKHLpXZ4j+Gmkv0kGUqDJceGAmtaFJRdtlej4LD5&#10;1MejOTn5M6/X8pGtlnm1UqrTbuZjEIGa8Bb/u/90nD/6HsDrm3iCn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pYnkwgAAAN0AAAAPAAAAAAAAAAAAAAAAAJgCAABkcnMvZG93&#10;bnJldi54bWxQSwUGAAAAAAQABAD1AAAAhwMAAAAA&#10;" fillcolor="#824200" stroked="f">
                    <v:textbox inset="0,0,0,0"/>
                  </v:oval>
                  <v:shape id="Freeform 1002" o:spid="_x0000_s1911" style="position:absolute;left:4688;top:3457;width:205;height:87;visibility:visible;mso-wrap-style:square;v-text-anchor:middle" coordsize="210,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qfMUA&#10;AADdAAAADwAAAGRycy9kb3ducmV2LnhtbERPTWvCQBC9F/wPywi9iG5a2xJSVxGhoIJgrSC9Ddkx&#10;CWZnk+yaxH/vFoTe5vE+Z7boTSlaalxhWcHLJAJBnFpdcKbg+PM1jkE4j6yxtEwKbuRgMR88zTDR&#10;tuNvag8+EyGEXYIKcu+rREqX5mTQTWxFHLizbQz6AJtM6ga7EG5K+RpFH9JgwaEhx4pWOaWXw9Uo&#10;WK/6YxxNq3Y3qq/77rfenjaXWqnnYb/8BOGp9//ih3utw/z4/Q3+vgkn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Kp8xQAAAN0AAAAPAAAAAAAAAAAAAAAAAJgCAABkcnMv&#10;ZG93bnJldi54bWxQSwUGAAAAAAQABAD1AAAAigMAAAAA&#10;" path="m1,110l,103,,97,,95r,2l,101r,5l,110r,5l,120r,3l,125r,1l,123r,-5l,108,2,84,9,62,19,44,32,28,48,16,65,8,84,3,104,r19,3l142,8r18,8l176,28r13,16l200,62r6,22l209,108e" filled="f" fillcolor="#810000" strokecolor="#a16252" strokeweight="2.5pt">
                    <v:path arrowok="t" o:connecttype="custom" o:connectlocs="1,51;0,49;0,45;0,45;0,45;0,45;0,47;0,50;0,51;0,54;0,56;0,58;0,59;0,59;0,58;0,55;0,51;2,40;9,29;19,21;30,13;46,8;62,3;80,1;100,0;117,1;136,3;152,8;168,13;181,21;190,29;196,40;199,51" o:connectangles="0,0,0,0,0,0,0,0,0,0,0,0,0,0,0,0,0,0,0,0,0,0,0,0,0,0,0,0,0,0,0,0,0"/>
                  </v:shape>
                  <v:shape id="Freeform 1003" o:spid="_x0000_s1912" style="position:absolute;left:3946;top:3351;width:246;height:271;visibility:visible;mso-wrap-style:square;v-text-anchor:middle" coordsize="251,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9A78IA&#10;AADdAAAADwAAAGRycy9kb3ducmV2LnhtbERPTYvCMBC9L/gfwgje1lShi1SjLAvCCoJavXgbktm2&#10;bjMpSVbrvzcLgrd5vM9ZrHrbiiv50DhWMBlnIIi1Mw1XCk7H9fsMRIjIBlvHpOBOAVbLwdsCC+Nu&#10;fKBrGSuRQjgUqKCOsSukDLomi2HsOuLE/ThvMSboK2k83lK4beU0yz6kxYZTQ40dfdWkf8s/q+Bw&#10;9NPLxTHfd3q3LfX2fN5vcqVGw/5zDiJSH1/ip/vbpPmzPIf/b9IJ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f0DvwgAAAN0AAAAPAAAAAAAAAAAAAAAAAJgCAABkcnMvZG93&#10;bnJldi54bWxQSwUGAAAAAAQABAD1AAAAhwMAAAAA&#10;" path="m,394r52,l250,38,198,,,394e" fillcolor="#ffbf18" stroked="f">
                    <v:path arrowok="t" o:connecttype="custom" o:connectlocs="0,185;50,185;240,18;190,0;0,185;0,185" o:connectangles="0,0,0,0,0,0"/>
                  </v:shape>
                  <v:shape id="Freeform 1004" o:spid="_x0000_s1913" style="position:absolute;left:3939;top:3341;width:520;height:281;visibility:visible;mso-wrap-style:square;v-text-anchor:middle" coordsize="532,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BwicMA&#10;AADdAAAADwAAAGRycy9kb3ducmV2LnhtbERPPWvDMBDdA/0P4grdErkBJ8aJbEqg0Klt7CzZDuti&#10;mVgnx1Id999XhUK3e7zP25ez7cVEo+8cK3heJSCIG6c7bhWc6tdlBsIHZI29Y1LwTR7K4mGxx1y7&#10;Ox9pqkIrYgj7HBWYEIZcSt8YsuhXbiCO3MWNFkOEYyv1iPcYbnu5TpKNtNhxbDA40MFQc62+rIK2&#10;PvLZ40emt9WtWr9v08/JpEo9Pc4vOxCB5vAv/nO/6Tg/Szfw+008QR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7BwicMAAADdAAAADwAAAAAAAAAAAAAAAACYAgAAZHJzL2Rv&#10;d25yZXYueG1sUEsFBgAAAAAEAAQA9QAAAIgDAAAAAA==&#10;" path="m7,407l208,25,498,228r33,l205,,,390r7,17e" fillcolor="#a13f00" stroked="f">
                    <v:path arrowok="t" o:connecttype="custom" o:connectlocs="7,193;198,12;476,108;507,108;195,0;0,185;7,193;7,193" o:connectangles="0,0,0,0,0,0,0,0"/>
                  </v:shape>
                  <v:shape id="Freeform 1005" o:spid="_x0000_s1914" style="position:absolute;left:4352;top:3549;width:250;height:9;visibility:visible;mso-wrap-style:square;v-text-anchor:middle" coordsize="25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nrOcIA&#10;AADdAAAADwAAAGRycy9kb3ducmV2LnhtbERP22rCQBB9L/gPywi+1Y0F0xhdRQVLX1rw8gFDdkyC&#10;mdk0u8b077uFQt/mcK6z2gzcqJ46XzsxMJsmoEgKZ2spDVzOh+cMlA8oFhsnZOCbPGzWo6cV5tY9&#10;5Ej9KZQqhojP0UAVQptr7YuKGP3UtSSRu7qOMUTYldp2+Ijh3OiXJEk1Yy2xocKW9hUVt9OdDex4&#10;59PP1vWIX9mi+Ti8cXpkYybjYbsEFWgI/+I/97uN87P5K/x+E0/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qes5wgAAAN0AAAAPAAAAAAAAAAAAAAAAAJgCAABkcnMvZG93&#10;bnJldi54bWxQSwUGAAAAAAQABAD1AAAAhwMAAAAA&#10;" path="m,5l74,,254,1,74,11,,5e" fillcolor="#522210" stroked="f">
                    <v:path arrowok="t" o:connecttype="custom" o:connectlocs="0,3;72,0;244,1;72,6;0,3;0,3" o:connectangles="0,0,0,0,0,0"/>
                  </v:shape>
                  <v:shape id="Freeform 1006" o:spid="_x0000_s1915" style="position:absolute;left:4343;top:3494;width:77;height:45;visibility:visible;mso-wrap-style:square;v-text-anchor:middle" coordsize="7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xoPcYA&#10;AADdAAAADwAAAGRycy9kb3ducmV2LnhtbESPT2vCQBDF70K/wzJCb7pJwVZSNyIWpdfaID2O2ckf&#10;zM6m2VVjP33nUOhthvfmvd+s1qPr1JWG0Ho2kM4TUMSlty3XBorP3WwJKkRki51nMnCnAOv8YbLC&#10;zPobf9D1EGslIRwyNNDE2Gdah7Ihh2Hue2LRKj84jLIOtbYD3iTcdfopSZ61w5alocGetg2V58PF&#10;GWjHNP26H3+q77dtciK/ccXpZW/M43TcvIKKNMZ/89/1uxX85UJw5RsZQe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xoPcYAAADdAAAADwAAAAAAAAAAAAAAAACYAgAAZHJz&#10;L2Rvd25yZXYueG1sUEsFBgAAAAAEAAQA9QAAAIsDAAAAAA==&#10;" path="m,65l70,r8,56l,65e" fillcolor="#522210" stroked="f">
                    <v:path arrowok="t" o:connecttype="custom" o:connectlocs="0,30;66,0;74,26;0,30;0,30" o:connectangles="0,0,0,0,0"/>
                  </v:shape>
                  <v:shape id="Freeform 1007" o:spid="_x0000_s1916" style="position:absolute;left:4343;top:3532;width:85;height:21;visibility:visible;mso-wrap-style:square;v-text-anchor:middle" coordsize="8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CDU8QA&#10;AADdAAAADwAAAGRycy9kb3ducmV2LnhtbERPTWvCQBC9C/6HZQpeRDcJWDR1FSkIUvBQFc9jdpqE&#10;ZmfT3TWm/nq3UPA2j/c5y3VvGtGR87VlBek0AUFcWF1zqeB03E7mIHxA1thYJgW/5GG9Gg6WmGt7&#10;40/qDqEUMYR9jgqqENpcSl9UZNBPbUscuS/rDIYIXSm1w1sMN43MkuRVGqw5NlTY0ntFxffhahRk&#10;+nTfWze7X9Lx9pr9fKTnLkmVGr30mzcQgfrwFP+7dzrOn88W8PdNPEG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Ag1PEAAAA3QAAAA8AAAAAAAAAAAAAAAAAmAIAAGRycy9k&#10;b3ducmV2LnhtbFBLBQYAAAAABAAEAPUAAACJAwAAAAA=&#10;" path="m,9l78,r9,26l10,30,,9e" fillcolor="#824200" stroked="f">
                    <v:path arrowok="t" o:connecttype="custom" o:connectlocs="0,4;72,0;81,12;10,14;0,4;0,4" o:connectangles="0,0,0,0,0,0"/>
                  </v:shape>
                  <v:shape id="Freeform 1008" o:spid="_x0000_s1917" style="position:absolute;left:4104;top:3534;width:138;height:40;visibility:visible;mso-wrap-style:square;v-text-anchor:middle" coordsize="14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A3b8YA&#10;AADdAAAADwAAAGRycy9kb3ducmV2LnhtbESP3WrCQBCF7wu+wzJC7+pGWyREV9H+QCkI1foAQ3ZM&#10;gtnZmN3o9u07FwXvZjhnzvlmuU6uVVfqQ+PZwHSSgSIuvW24MnD8+XjKQYWIbLH1TAZ+KcB6NXpY&#10;YmH9jfd0PcRKSQiHAg3UMXaF1qGsyWGY+I5YtJPvHUZZ+0rbHm8S7lo9y7K5dtiwNNTY0WtN5fkw&#10;OAMv78N3+Xy8zPbV8NZtU8q+3O5szOM4bRagIqV4N/9ff1rBz+fCL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A3b8YAAADdAAAADwAAAAAAAAAAAAAAAACYAgAAZHJz&#10;L2Rvd25yZXYueG1sUEsFBgAAAAAEAAQA9QAAAIsDAAAAAA==&#10;" path="m,56l83,r58,56l,56e" fillcolor="#a13f00" stroked="f">
                    <v:path arrowok="t" o:connecttype="custom" o:connectlocs="0,27;79,0;133,27;0,27;0,27" o:connectangles="0,0,0,0,0"/>
                  </v:shape>
                  <v:shape id="Freeform 1009" o:spid="_x0000_s1918" style="position:absolute;left:4189;top:3577;width:56;height:39;visibility:visible;mso-wrap-style:square;v-text-anchor:middle"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WtAMQA&#10;AADdAAAADwAAAGRycy9kb3ducmV2LnhtbERPTWsCMRC9C/0PYQq9SM1aishqFJEKLZ7UovU2bMbN&#10;4mayJKm79dcbQehtHu9zpvPO1uJCPlSOFQwHGQjiwumKSwXfu9XrGESIyBprx6TgjwLMZ0+9Keba&#10;tbyhyzaWIoVwyFGBibHJpQyFIYth4BrixJ2ctxgT9KXUHtsUbmv5lmUjabHi1GCwoaWh4rz9tQre&#10;1z9tcTyYzUf/ut65pV+dv/a1Ui/P3WICIlIX/8UP96dO88ejIdy/SSf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rQDEAAAA3QAAAA8AAAAAAAAAAAAAAAAAmAIAAGRycy9k&#10;b3ducmV2LnhtbFBLBQYAAAAABAAEAPUAAACJAwAAAAA=&#10;" path="m,l,57,56,6,,e" fillcolor="#ff8100" stroked="f">
                    <v:path arrowok="t" o:connecttype="custom" o:connectlocs="0,0;0,26;54,3;0,0;0,0" o:connectangles="0,0,0,0,0"/>
                  </v:shape>
                  <v:shape id="Freeform 1010" o:spid="_x0000_s1919" style="position:absolute;left:4104;top:3572;width:141;height:9;visibility:visible;mso-wrap-style:square;v-text-anchor:middle" coordsize="14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xO4sEA&#10;AADdAAAADwAAAGRycy9kb3ducmV2LnhtbERPS4vCMBC+L/gfwgheFk2VpUo1iiwUPQk+Lt6GZmyK&#10;zaQ2Wa3/fiMI3ubje85i1dla3Kn1lWMF41ECgrhwuuJSwemYD2cgfEDWWDsmBU/ysFr2vhaYaffg&#10;Pd0PoRQxhH2GCkwITSalLwxZ9CPXEEfu4lqLIcK2lLrFRwy3tZwkSSotVhwbDDb0a6i4Hv6sAt64&#10;9MK7/LaTaX4209v45/tcKzXod+s5iEBd+Ijf7q2O82fpBF7fxB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sTuLBAAAA3QAAAA8AAAAAAAAAAAAAAAAAmAIAAGRycy9kb3du&#10;cmV2LnhtbFBLBQYAAAAABAAEAPUAAACGAwAAAAA=&#10;" path="m,l140,r4,10l6,10,,e" fillcolor="#522210" stroked="f">
                    <v:path arrowok="t" o:connecttype="custom" o:connectlocs="0,0;132,0;136,7;6,7;0,0;0,0" o:connectangles="0,0,0,0,0,0"/>
                  </v:shape>
                  <v:shape id="Freeform 1011" o:spid="_x0000_s1920" style="position:absolute;left:4109;top:3581;width:81;height:34;visibility:visible;mso-wrap-style:square;v-text-anchor:middle" coordsize="8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plScIA&#10;AADdAAAADwAAAGRycy9kb3ducmV2LnhtbERPTWsCMRC9F/wPYQreatYKVlajFHFRehCqgtdhM91d&#10;upmkSXTXf98Igrd5vM9ZrHrTiiv50FhWMB5lIIhLqxuuFJyOxdsMRIjIGlvLpOBGAVbLwcsCc207&#10;/qbrIVYihXDIUUEdo8ulDGVNBsPIOuLE/VhvMCboK6k9dinctPI9y6bSYMOpoUZH65rK38PFKNiM&#10;t26Lm7Ly5z/Xnb4uxf4DC6WGr/3nHESkPj7FD/dOp/mz6QTu36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CmVJwgAAAN0AAAAPAAAAAAAAAAAAAAAAAJgCAABkcnMvZG93&#10;bnJldi54bWxQSwUGAAAAAAQABAD1AAAAhwMAAAAA&#10;" path="m,l82,r,50l,50,,e" fillcolor="#7f604f" stroked="f">
                    <v:path arrowok="t" o:connecttype="custom" o:connectlocs="0,0;78,0;78,22;0,22;0,0;0,0" o:connectangles="0,0,0,0,0,0"/>
                  </v:shape>
                  <v:shape id="Freeform 1012" o:spid="_x0000_s1921" style="position:absolute;left:4123;top:3591;width:24;height:26;visibility:visible;mso-wrap-style:square;v-text-anchor:middle" coordsize="2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YhBMMA&#10;AADdAAAADwAAAGRycy9kb3ducmV2LnhtbERPzWrCQBC+C32HZQq9SN1YxNroKiJIcyumPsCQHZOY&#10;7GzcXWP69q5Q8DYf3++sNoNpRU/O15YVTCcJCOLC6ppLBcff/fsChA/IGlvLpOCPPGzWL6MVptre&#10;+EB9HkoRQ9inqKAKoUul9EVFBv3EdsSRO1lnMEToSqkd3mK4aeVHksylwZpjQ4Ud7SoqmvxqFGTn&#10;qWuyshnL2fn7R3b95fP4dVHq7XXYLkEEGsJT/O/OdJy/mM/g8U08Qa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YhBMMAAADdAAAADwAAAAAAAAAAAAAAAACYAgAAZHJzL2Rv&#10;d25yZXYueG1sUEsFBgAAAAAEAAQA9QAAAIgDAAAAAA==&#10;" path="m,l,38r25,e" filled="f" fillcolor="#810000" strokecolor="#a1a100" strokeweight="2.5pt">
                    <v:path arrowok="t" o:connecttype="custom" o:connectlocs="0,0;0,17;21,17" o:connectangles="0,0,0"/>
                  </v:shape>
                  <v:shape id="Freeform 1013" o:spid="_x0000_s1922" style="position:absolute;left:4123;top:3591;width:24;height:28;visibility:visible;mso-wrap-style:square;v-text-anchor:middle"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ZOrcQA&#10;AADdAAAADwAAAGRycy9kb3ducmV2LnhtbERPTWvCQBC9F/oflil4q7sWjCF1FbGIXipGPfQ4ZMck&#10;NjsbsluN/74rCN7m8T5nOu9tIy7U+dqxhtFQgSAunKm51HA8rN5TED4gG2wck4YbeZjPXl+mmBl3&#10;5Zwu+1CKGMI+Qw1VCG0mpS8qsuiHriWO3Ml1FkOEXSlNh9cYbhv5oVQiLdYcGypsaVlR8bv/sxq+&#10;v9x5nW+WYfGzGu3SYqsmu0RpPXjrF58gAvXhKX64NybOT5Mx3L+JJ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mTq3EAAAA3QAAAA8AAAAAAAAAAAAAAAAAmAIAAGRycy9k&#10;b3ducmV2LnhtbFBLBQYAAAAABAAEAPUAAACJAwAAAAA=&#10;" path="m,l,39r24,e" filled="f" fillcolor="#810000" strokecolor="#522210" strokeweight="2.5pt">
                    <v:path arrowok="t" o:connecttype="custom" o:connectlocs="0,0;0,19;22,19" o:connectangles="0,0,0"/>
                  </v:shape>
                  <v:shape id="Freeform 1014" o:spid="_x0000_s1923" style="position:absolute;left:4153;top:3591;width:25;height:26;visibility:visible;mso-wrap-style:square;v-text-anchor:middle" coordsize="26,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a6MMA&#10;AADdAAAADwAAAGRycy9kb3ducmV2LnhtbERP22rCQBB9L/gPyxT6UnRjkWhTVxGhNG/FywcM2WkS&#10;k52Nu2uMf+8KBd/mcK6zXA+mFT05X1tWMJ0kIIgLq2suFRwP3+MFCB+QNbaWScGNPKxXo5clZtpe&#10;eUf9PpQihrDPUEEVQpdJ6YuKDPqJ7Ygj92edwRChK6V2eI3hppUfSZJKgzXHhgo72lZUNPuLUZCf&#10;pq7Jy+Zdzk4/v7Lrz/Pj51mpt9dh8wUi0BCe4n93ruP8RZrC45t4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ga6MMAAADdAAAADwAAAAAAAAAAAAAAAACYAgAAZHJzL2Rv&#10;d25yZXYueG1sUEsFBgAAAAAEAAQA9QAAAIgDAAAAAA==&#10;" path="m,l,38r25,e" filled="f" fillcolor="#810000" strokecolor="#a1a100" strokeweight="2.5pt">
                    <v:path arrowok="t" o:connecttype="custom" o:connectlocs="0,0;0,17;23,17" o:connectangles="0,0,0"/>
                  </v:shape>
                  <v:shape id="Freeform 1015" o:spid="_x0000_s1924" style="position:absolute;left:4155;top:3591;width:25;height:28;visibility:visible;mso-wrap-style:square;v-text-anchor:middle" coordsize="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KFxsYA&#10;AADdAAAADwAAAGRycy9kb3ducmV2LnhtbESP0WrCQBBF3wv9h2UKvtVNBK1E11AEQSuUGv2AITtu&#10;QrOzIbsmab++WxB8m+HeuefOOh9tI3rqfO1YQTpNQBCXTtdsFFzOu9clCB+QNTaOScEPecg3z09r&#10;zLQb+ER9EYyIIewzVFCF0GZS+rIii37qWuKoXV1nMcS1M1J3OMRw28hZkiykxZojocKWthWV38XN&#10;Rsj+WBrztf1Mi+O8xcPh9/RxOys1eRnfVyACjeFhvl/vday/XLzB/zdxBL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KFxsYAAADdAAAADwAAAAAAAAAAAAAAAACYAgAAZHJz&#10;L2Rvd25yZXYueG1sUEsFBgAAAAAEAAQA9QAAAIsDAAAAAA==&#10;" path="m,l,39r26,e" filled="f" fillcolor="#810000" strokecolor="#522210" strokeweight="2.5pt">
                    <v:path arrowok="t" o:connecttype="custom" o:connectlocs="0,0;0,19;22,19" o:connectangles="0,0,0"/>
                  </v:shape>
                  <v:shape id="Freeform 1016" o:spid="_x0000_s1925" style="position:absolute;left:4122;top:3622;width:25;height:29;visibility:visible;mso-wrap-style:square;v-text-anchor:middle" coordsize="2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KwSMUA&#10;AADdAAAADwAAAGRycy9kb3ducmV2LnhtbESPQWvCQBCF7wX/wzKCt7pRMIToKqIIFbxoS8HbkB2T&#10;aHY2ZLea/PvOodDbDO/Ne9+sNr1r1JO6UHs2MJsmoIgLb2suDXx9Ht4zUCEiW2w8k4GBAmzWo7cV&#10;5ta/+EzPSyyVhHDI0UAVY5trHYqKHIapb4lFu/nOYZS1K7Xt8CXhrtHzJEm1w5qlocKWdhUVj8uP&#10;M0DZPT1dy2H2fa338yNnQ39eDMZMxv12CSpSH//Nf9cfVvCzVH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ArBIxQAAAN0AAAAPAAAAAAAAAAAAAAAAAJgCAABkcnMv&#10;ZG93bnJldi54bWxQSwUGAAAAAAQABAD1AAAAigMAAAAA&#10;" path="m,l,40r25,e" filled="f" fillcolor="#810000" strokecolor="#a1a100" strokeweight="2.5pt">
                    <v:path arrowok="t" o:connecttype="custom" o:connectlocs="0,0;0,20;23,20" o:connectangles="0,0,0"/>
                  </v:shape>
                  <v:shape id="Freeform 1017" o:spid="_x0000_s1926" style="position:absolute;left:4123;top:3623;width:24;height:28;visibility:visible;mso-wrap-style:square;v-text-anchor:middle" coordsize="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tEqMQA&#10;AADdAAAADwAAAGRycy9kb3ducmV2LnhtbERPPW/CMBDdK/EfrEPqVuwwpGnAoAiEYGkFtEPHU3wk&#10;aeNzFBtI/32NhMR2T+/z5svBtuJCvW8ca0gmCgRx6UzDlYavz81LBsIHZIOtY9LwRx6Wi9HTHHPj&#10;rnygyzFUIoawz1FDHUKXS+nLmiz6ieuII3dyvcUQYV9J0+M1httWTpVKpcWGY0ONHa1qKn+PZ6vh&#10;fe1+tofdKhTfm2SflR/qdZ8qrZ/HQzEDEWgID/HdvTNxfpa+we2beIJ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rRKjEAAAA3QAAAA8AAAAAAAAAAAAAAAAAmAIAAGRycy9k&#10;b3ducmV2LnhtbFBLBQYAAAAABAAEAPUAAACJAwAAAAA=&#10;" path="m,l,39r24,e" filled="f" fillcolor="#810000" strokecolor="#522210" strokeweight="2.5pt">
                    <v:path arrowok="t" o:connecttype="custom" o:connectlocs="0,0;0,19;22,19" o:connectangles="0,0,0"/>
                  </v:shape>
                  <v:shape id="Freeform 1018" o:spid="_x0000_s1927" style="position:absolute;left:4153;top:3622;width:24;height:29;visibility:visible;mso-wrap-style:square;v-text-anchor:middle" coordsize="2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0qk8YA&#10;AADdAAAADwAAAGRycy9kb3ducmV2LnhtbESPT2vCQBDF70K/wzJCb7pRqA3RVaSlYMGLfxC8Ddkx&#10;iWZnQ3bV5Nt3DkJvM7w37/1msepcrR7Uhsqzgck4AUWce1txYeB4+BmloEJEtlh7JgM9BVgt3wYL&#10;zKx/8o4e+1goCeGQoYEyxibTOuQlOQxj3xCLdvGtwyhrW2jb4lPCXa2nSTLTDiuWhhIb+iopv+3v&#10;zgCl19n2XPST07n6nv5y2ne7j96Y92G3noOK1MV/8+t6YwU//RR++UZG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0qk8YAAADdAAAADwAAAAAAAAAAAAAAAACYAgAAZHJz&#10;L2Rvd25yZXYueG1sUEsFBgAAAAAEAAQA9QAAAIsDAAAAAA==&#10;" path="m,l,40r25,e" filled="f" fillcolor="#810000" strokecolor="#a1a100" strokeweight="2.5pt">
                    <v:path arrowok="t" o:connecttype="custom" o:connectlocs="0,0;0,20;21,20" o:connectangles="0,0,0"/>
                  </v:shape>
                  <v:shape id="Freeform 1019" o:spid="_x0000_s1928" style="position:absolute;left:4153;top:3623;width:27;height:28;visibility:visible;mso-wrap-style:square;v-text-anchor:middle" coordsize="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u9MUA&#10;AADdAAAADwAAAGRycy9kb3ducmV2LnhtbESP3YrCMBCF74V9hzAL3mlawR+qURZhQVcQrT7A0Mym&#10;ZZtJaaLWfXojCN7NcM6c78xi1dlaXKn1lWMF6TABQVw4XbFRcD59D2YgfEDWWDsmBXfysFp+9BaY&#10;aXfjI13zYEQMYZ+hgjKEJpPSFyVZ9EPXEEft17UWQ1xbI3WLtxhuazlKkom0WHEklNjQuqTiL7/Y&#10;CNnsCmMO632a78YNbrf/x5/LSan+Z/c1BxGoC2/z63qjY/3ZNIXnN3EE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70xQAAAN0AAAAPAAAAAAAAAAAAAAAAAJgCAABkcnMv&#10;ZG93bnJldi54bWxQSwUGAAAAAAQABAD1AAAAigMAAAAA&#10;" path="m,l,39r26,e" filled="f" fillcolor="#810000" strokecolor="#522210" strokeweight="2.5pt">
                    <v:path arrowok="t" o:connecttype="custom" o:connectlocs="0,0;0,19;26,19" o:connectangles="0,0,0"/>
                  </v:shape>
                  <v:shape id="Freeform 1020" o:spid="_x0000_s1929" style="position:absolute;left:4229;top:3611;width:83;height:61;visibility:visible;mso-wrap-style:square;v-text-anchor:middle" coordsize="8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mo7MQA&#10;AADdAAAADwAAAGRycy9kb3ducmV2LnhtbERPTWvCQBC9F/wPywi91Y0WokQ3oQqFnoqN9uBtujsm&#10;odnZkF1j6q/vFgre5vE+Z1OMthUD9b5xrGA+S0AQa2carhQcD69PKxA+IBtsHZOCH/JQ5JOHDWbG&#10;XfmDhjJUIoawz1BBHUKXSel1TRb9zHXEkTu73mKIsK+k6fEaw20rF0mSSosNx4YaO9rVpL/Li1Xw&#10;qYdtdVrqw36entKSvy63Z35X6nE6vqxBBBrDXfzvfjNx/mq5gL9v4gk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pqOzEAAAA3QAAAA8AAAAAAAAAAAAAAAAAmAIAAGRycy9k&#10;b3ducmV2LnhtbFBLBQYAAAAABAAEAPUAAACJAwAAAAA=&#10;" path="m,l85,r,89l,84,,e" fillcolor="#824200" stroked="f">
                    <v:path arrowok="t" o:connecttype="custom" o:connectlocs="0,0;79,0;79,41;0,39;0,0;0,0" o:connectangles="0,0,0,0,0,0"/>
                  </v:shape>
                  <v:roundrect id="AutoShape 1021" o:spid="_x0000_s1930" style="position:absolute;left:4234;top:3613;width:35;height:26;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FLsUA&#10;AADdAAAADwAAAGRycy9kb3ducmV2LnhtbERPS2sCMRC+F/ofwhS8FM224oPVKKVQ9OBBrSjexmTc&#10;XbqZLJuoq7/eCEJv8/E9ZzxtbCnOVPvCsYKPTgKCWDtTcKZg8/vTHoLwAdlg6ZgUXMnDdPL6MsbU&#10;uAuv6LwOmYgh7FNUkIdQpVJ6nZNF33EVceSOrrYYIqwzaWq8xHBbys8k6UuLBceGHCv6zkn/rU9W&#10;gV5ur33azw7J4b2nsdrubotdV6nWW/M1AhGoCf/ip3tu4vzhoAuPb+IJcn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wUuxQAAAN0AAAAPAAAAAAAAAAAAAAAAAJgCAABkcnMv&#10;ZG93bnJldi54bWxQSwUGAAAAAAQABAD1AAAAigMAAAAA&#10;" fillcolor="#006062" stroked="f">
                    <v:textbox inset="0,0,0,0"/>
                  </v:roundrect>
                  <v:shape id="Freeform 1022" o:spid="_x0000_s1931" style="position:absolute;left:4234;top:3642;width:32;height:23;visibility:visible;mso-wrap-style:square;v-text-anchor:middle"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y8MUA&#10;AADdAAAADwAAAGRycy9kb3ducmV2LnhtbESPQW/CMAyF75P4D5GRdhvp2ICqkFZoEhKXHcbG3TSm&#10;qdY4pclI9++XSUjcbL3n9z1vqtF24kqDbx0reJ5lIIhrp1tuFHx97p5yED4ga+wck4Jf8lCVk4cN&#10;FtpF/qDrITQihbAvUIEJoS+k9LUhi37meuKknd1gMaR1aKQeMKZw28l5li2lxZYTwWBPb4bq78OP&#10;TVzjuzbuT7x9P8bF7mWRX1z0Sj1Ox+0aRKAx3M23671O9fPVK/x/k0aQ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vLwxQAAAN0AAAAPAAAAAAAAAAAAAAAAAJgCAABkcnMv&#10;ZG93bnJldi54bWxQSwUGAAAAAAQABAD1AAAAigMAAAAA&#10;" path="m,l33,r,34l,32,,e" fillcolor="#006062" stroked="f">
                    <v:path arrowok="t" o:connecttype="custom" o:connectlocs="0,0;29,0;29,14;0,14;0,0;0,0" o:connectangles="0,0,0,0,0,0"/>
                  </v:shape>
                  <v:roundrect id="AutoShape 1023" o:spid="_x0000_s1932" style="position:absolute;left:4272;top:3613;width:36;height:26;flip:y;visibility:visible;mso-wrap-style:square;v-text-anchor:middle" arcsize="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4wcYA&#10;AADdAAAADwAAAGRycy9kb3ducmV2LnhtbERPS2vCQBC+C/0PyxR6Ed1o8UHMKkUQPfTQWlG8TXbH&#10;JDQ7G7Jbjf313UKht/n4npOtOluLK7W+cqxgNExAEGtnKi4UHD42gzkIH5AN1o5JwZ08rJYPvQxT&#10;4278Ttd9KEQMYZ+igjKEJpXS65Is+qFriCN3ca3FEGFbSNPiLYbbWo6TZCotVhwbSmxoXZL+3H9Z&#10;BfrteJ/SeZsneX+isTmevl9Pz0o9PXYvCxCBuvAv/nPvTJw/n03g95t4gl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44wcYAAADdAAAADwAAAAAAAAAAAAAAAACYAgAAZHJz&#10;L2Rvd25yZXYueG1sUEsFBgAAAAAEAAQA9QAAAIsDAAAAAA==&#10;" fillcolor="#006062" stroked="f">
                    <v:textbox inset="0,0,0,0"/>
                  </v:roundrect>
                  <v:shape id="Freeform 1024" o:spid="_x0000_s1933" style="position:absolute;left:4272;top:3642;width:34;height:26;visibility:visible;mso-wrap-style:square;v-text-anchor:middle" coordsize="3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2acEA&#10;AADdAAAADwAAAGRycy9kb3ducmV2LnhtbERPzYrCMBC+L/gOYQRva+oeulqNpSiCB2Hx5wHGZmyL&#10;zaQ0WRvf3ggLe5uP73dWeTCteFDvGssKZtMEBHFpdcOVgst59zkH4TyyxtYyKXiSg3w9+lhhpu3A&#10;R3qcfCViCLsMFdTed5mUrqzJoJvajjhyN9sb9BH2ldQ9DjHctPIrSVJpsOHYUGNHm5rK++nXKAjP&#10;Q0mLInC1wWFx/UHctsdUqck4FEsQnoL/F/+59zrOn3+n8P4mni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BNmnBAAAA3QAAAA8AAAAAAAAAAAAAAAAAmAIAAGRycy9kb3du&#10;cmV2LnhtbFBLBQYAAAAABAAEAPUAAACGAwAAAAA=&#10;" path="m,l34,r,38l,36,,e" fillcolor="#006062" stroked="f">
                    <v:path arrowok="t" o:connecttype="custom" o:connectlocs="0,0;32,0;32,17;0,16;0,0;0,0" o:connectangles="0,0,0,0,0,0"/>
                  </v:shape>
                  <v:shape id="Freeform 1025" o:spid="_x0000_s1934" style="position:absolute;left:4184;top:3654;width:81;height:48;visibility:visible;mso-wrap-style:square;v-text-anchor:middle" coordsize="8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7aMMA&#10;AADdAAAADwAAAGRycy9kb3ducmV2LnhtbERPS2vCQBC+F/wPywi91U3E+ohuRIqV0FvVi7cxOybB&#10;7GzIbuP233cLhd7m43vOZhtMKwbqXWNZQTpJQBCXVjdcKTif3l+WIJxH1thaJgXf5GCbj542mGn7&#10;4E8ajr4SMYRdhgpq77tMSlfWZNBNbEccuZvtDfoI+0rqHh8x3LRymiRzabDh2FBjR281lffjl1Fw&#10;adLX4WNm9hTC4TC/TotVdy6Ueh6H3RqEp+D/xX/uQsf5y8UCfr+JJ8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v7aMMAAADdAAAADwAAAAAAAAAAAAAAAACYAgAAZHJzL2Rv&#10;d25yZXYueG1sUEsFBgAAAAAEAAQA9QAAAIgDAAAAAA==&#10;" path="m2,3l5,,8,r4,2l16,3r5,2l22,5r4,l30,9r2,4l32,17r,4l35,17r3,-2l39,15r4,2l45,21r,5l47,24r3,-2l53,24r2,2l57,28r1,4l58,28r3,-4l61,22r4,l66,22r4,2l70,28r4,2l74,34r6,7l82,49r,8l82,63r,3l70,68,45,63,32,61r-2,2l18,59,6,59,2,55,5,49,2,41r,-3l2,30,,22,,13,2,3e" fillcolor="#424200" stroked="f">
                    <v:path arrowok="t" o:connecttype="custom" o:connectlocs="2,1;5,0;8,0;12,1;16,1;20,2;20,2;24,2;28,4;30,6;30,8;30,10;33,8;36,7;37,7;41,8;43,10;43,13;45,12;48,10;51,12;53,13;55,13;56,15;56,13;59,12;59,10;61,10;62,10;66,12;66,13;70,15;70,17;76,20;78,24;78,28;78,31;78,32;66,33;43,31;30,29;28,31;18,29;6,29;2,26;5,24;2,20;2,18;2,15;0,10;0,6;2,1;2,1" o:connectangles="0,0,0,0,0,0,0,0,0,0,0,0,0,0,0,0,0,0,0,0,0,0,0,0,0,0,0,0,0,0,0,0,0,0,0,0,0,0,0,0,0,0,0,0,0,0,0,0,0,0,0,0,0"/>
                  </v:shape>
                  <v:shape id="Freeform 1026" o:spid="_x0000_s1935" style="position:absolute;left:4021;top:3601;width:41;height:61;visibility:visible;mso-wrap-style:square;v-text-anchor:middle" coordsize="4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CKMcA&#10;AADdAAAADwAAAGRycy9kb3ducmV2LnhtbESPT0sDMRDF74LfIYzgRWzWUtyyNi0iCEov2j/gcdiM&#10;m8XNJCax3frpnYPQ2wzvzXu/WaxGP6gDpdwHNnA3qUARt8H23BnYbZ9v56ByQbY4BCYDJ8qwWl5e&#10;LLCx4cjvdNiUTkkI5wYNuFJio3VuHXnMkxCJRfsMyWORNXXaJjxKuB/0tKrutceepcFhpCdH7dfm&#10;xxuYYV0+3G/c31RpelrXu9i/fb8ac301Pj6AKjSWs/n/+sUK/rwWXPlGR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IwijHAAAA3QAAAA8AAAAAAAAAAAAAAAAAmAIAAGRy&#10;cy9kb3ducmV2LnhtbFBLBQYAAAAABAAEAPUAAACMAwAAAAA=&#10;" path="m,2l41,r,88l,84,,2e" fillcolor="#824200" stroked="f">
                    <v:path arrowok="t" o:connecttype="custom" o:connectlocs="0,1;39,0;39,41;0,40;0,1;0,1" o:connectangles="0,0,0,0,0,0"/>
                  </v:shape>
                  <v:shape id="Freeform 1027" o:spid="_x0000_s1936" style="position:absolute;left:4025;top:3606;width:33;height:26;visibility:visible;mso-wrap-style:square;v-text-anchor:middle" coordsize="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BFNsUA&#10;AADdAAAADwAAAGRycy9kb3ducmV2LnhtbERP22rCQBB9F/yHZYS+SN1tC16im1CFgiAW1OrzkJ0m&#10;abOzIbs18e+7BaFvczjXWWW9rcWVWl851vA0USCIc2cqLjR8nN4e5yB8QDZYOyYNN/KQpcPBChPj&#10;Oj7Q9RgKEUPYJ6ihDKFJpPR5SRb9xDXEkft0rcUQYVtI02IXw20tn5WaSosVx4YSG9qUlH8ff6yG&#10;9/UXjetNp/Zhet42L6pfX3YHrR9G/esSRKA+/Ivv7q2J8+ezBfx9E0+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EU2xQAAAN0AAAAPAAAAAAAAAAAAAAAAAJgCAABkcnMv&#10;ZG93bnJldi54bWxQSwUGAAAAAAQABAD1AAAAigMAAAAA&#10;" path="m,2l,38r32,l32,,,2e" fillcolor="#006062" stroked="f">
                    <v:path arrowok="t" o:connecttype="custom" o:connectlocs="0,1;0,17;32,17;32,0;0,1;0,1" o:connectangles="0,0,0,0,0,0"/>
                  </v:shape>
                  <v:shape id="Freeform 1028" o:spid="_x0000_s1937" style="position:absolute;left:4025;top:3633;width:33;height:27;visibility:visible;mso-wrap-style:square;v-text-anchor:middle" coordsize="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cjMYA&#10;AADdAAAADwAAAGRycy9kb3ducmV2LnhtbESPQWvCQBCF74L/YZmCF9FdLUhIXaUKBaG0oLaeh+w0&#10;SZudDdmtSf995yB4m+G9ee+b9XbwjbpSF+vAFhZzA4q4CK7m0sLH+WWWgYoJ2WETmCz8UYTtZjxa&#10;Y+5Cz0e6nlKpJIRjjhaqlNpc61hU5DHOQ0ss2lfoPCZZu1K7DnsJ941eGrPSHmuWhgpb2ldU/Jx+&#10;vYX33TdNm31v3tLq89A+mmF3eT1aO3kYnp9AJRrS3Xy7PjjBzzLhl29kBL3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cjMYAAADdAAAADwAAAAAAAAAAAAAAAACYAgAAZHJz&#10;L2Rvd25yZXYueG1sUEsFBgAAAAAEAAQA9QAAAIsDAAAAAA==&#10;" path="m,l32,r,38l,34,,e" fillcolor="#006062" stroked="f">
                    <v:path arrowok="t" o:connecttype="custom" o:connectlocs="0,0;32,0;32,18;0,17;0,0;0,0" o:connectangles="0,0,0,0,0,0"/>
                  </v:shape>
                  <v:shape id="Freeform 1029" o:spid="_x0000_s1938" style="position:absolute;left:4040;top:3653;width:77;height:33;visibility:visible;mso-wrap-style:square;v-text-anchor:middle" coordsize="80,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xtcQA&#10;AADdAAAADwAAAGRycy9kb3ducmV2LnhtbERPPW/CMBDdK/U/WFepW2OHgUYBg6oKqrYLEFjYrvGR&#10;RI3PUeyG9N9jJCS2e3qfN1+OthUD9b5xrCFNFAji0pmGKw2H/folA+EDssHWMWn4Jw/LxePDHHPj&#10;zryjoQiViCHsc9RQh9DlUvqyJos+cR1x5E6utxgi7CtpejzHcNvKiVJTabHh2FBjR+81lb/Fn9Ww&#10;LTacfhy/T2qYbFQzXcnXrx+p9fPT+DYDEWgMd/HN/Wni/CxL4fpNPEE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pcbXEAAAA3QAAAA8AAAAAAAAAAAAAAAAAmAIAAGRycy9k&#10;b3ducmV2LnhtbFBLBQYAAAAABAAEAPUAAACJAwAAAAA=&#10;" path="m78,3l74,,70,,66,3r-4,l60,6,56,5,52,6r-4,l48,10r-2,4l46,16,44,14,43,12r-2,l37,14r-2,2l33,20,31,18r-2,l27,18r-4,2l22,22r,2l19,22r,-4l17,16r-2,2l13,16r-2,l10,18,8,20,6,22,4,25,,31r,6l6,41r11,l35,42r8,2l54,47r12,1l70,48r5,-1l78,44r,-3l75,37r,-6l78,27r,-5l79,16r,-6l78,3e" fillcolor="#424200" stroked="f">
                    <v:path arrowok="t" o:connecttype="custom" o:connectlocs="72,1;68,0;64,0;62,1;58,1;56,3;52,2;48,3;44,3;44,5;42,6;42,7;40,6;39,5;38,5;35,6;33,7;31,9;29,8;27,8;25,8;21,9;20,10;20,11;17,10;17,8;15,7;13,8;13,7;11,7;10,8;8,9;6,10;4,11;0,14;0,17;6,19;15,19;33,19;39,20;50,22;62,22;64,22;69,22;72,20;72,19;69,17;69,14;72,12;72,10;73,7;73,5;72,1;72,1" o:connectangles="0,0,0,0,0,0,0,0,0,0,0,0,0,0,0,0,0,0,0,0,0,0,0,0,0,0,0,0,0,0,0,0,0,0,0,0,0,0,0,0,0,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030" o:spid="_x0000_s1939" type="#_x0000_t22" style="position:absolute;left:4145;top:3744;width:106;height:204;rotation:714315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PPsUA&#10;AADdAAAADwAAAGRycy9kb3ducmV2LnhtbERP22rCQBB9L/gPywi+lLpp8BJSVymCWigIRunzNDsm&#10;0exsyK4a/fpuodC3OZzrzBadqcWVWldZVvA6jEAQ51ZXXCg47FcvCQjnkTXWlknBnRws5r2nGaba&#10;3nhH18wXIoSwS1FB6X2TSunykgy6oW2IA3e0rUEfYFtI3eIthJtaxlE0kQYrDg0lNrQsKT9nF6Ng&#10;i6Px5vPrMT2Mnx/+dLRx9p2slRr0u/c3EJ46/y/+c3/oMD9JYvj9Jpw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048+xQAAAN0AAAAPAAAAAAAAAAAAAAAAAJgCAABkcnMv&#10;ZG93bnJldi54bWxQSwUGAAAAAAQABAD1AAAAigMAAAAA&#10;" fillcolor="#a7a7a7"/>
                  <v:shape id="Freeform 1031" o:spid="_x0000_s1940" style="position:absolute;left:4041;top:3683;width:888;height:346;visibility:visible;mso-wrap-style:square;v-text-anchor:middle" coordsize="625,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GDcIA&#10;AADdAAAADwAAAGRycy9kb3ducmV2LnhtbERPS4vCMBC+C/6HMII3TX2wlK6piFjw5vq4eJttZtuy&#10;zaQ0sVZ//UYQ9jYf33NW697UoqPWVZYVzKYRCOLc6ooLBZdzNolBOI+ssbZMCh7kYJ0OBytMtL3z&#10;kbqTL0QIYZeggtL7JpHS5SUZdFPbEAfux7YGfYBtIXWL9xBuajmPog9psOLQUGJD25Ly39PNKPiK&#10;nocnduftTnf2uvCX5XeGe6XGo37zCcJT7//Fb/deh/lxvIDXN+EEm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gEYNwgAAAN0AAAAPAAAAAAAAAAAAAAAAAJgCAABkcnMvZG93&#10;bnJldi54bWxQSwUGAAAAAAQABAD1AAAAhwMAAAAA&#10;" path="m21,l,72,51,90r132,47l625,255e" filled="f" fillcolor="#810000" strokecolor="silver" strokeweight="2pt">
                    <v:path arrowok="t" o:connecttype="custom" o:connectlocs="43,0;0,133;102,166;369,252;1262,469" o:connectangles="0,0,0,0,0"/>
                  </v:shape>
                  <v:shape id="Freeform 1032" o:spid="_x0000_s1941" style="position:absolute;left:4487;top:3680;width:1537;height:598;visibility:visible;mso-wrap-style:square;v-text-anchor:middle" coordsize="1570,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oxxccA&#10;AADdAAAADwAAAGRycy9kb3ducmV2LnhtbERPTUvDQBC9C/6HZYRexG5si8TYbRCh0BKwtFHR25gd&#10;k5DsbJpd2/TfdwuCt3m8z5mng2nFgXpXW1ZwP45AEBdW11wqeMuXdzEI55E1tpZJwYkcpIvrqzkm&#10;2h55S4edL0UIYZeggsr7LpHSFRUZdGPbEQfux/YGfYB9KXWPxxBuWjmJogdpsObQUGFHLxUVze7X&#10;KPh+zb8+Pt/XTXS7zzaczfLHbJorNboZnp9AeBr8v/jPvdJhfhzP4PJNOEE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aMcXHAAAA3QAAAA8AAAAAAAAAAAAAAAAAmAIAAGRy&#10;cy9kb3ducmV2LnhtbFBLBQYAAAAABAAEAPUAAACMAwAAAAA=&#10;" path="m,146l633,83,559,34,989,r580,673l1416,804r-245,69l701,137,146,194,,146e" fillcolor="#a2a2a2" stroked="f">
                    <v:path arrowok="t" o:connecttype="custom" o:connectlocs="0,68;607,39;536,16;948,0;1504,315;1357,376;1122,408;672,64;140,91;0,68;0,68" o:connectangles="0,0,0,0,0,0,0,0,0,0,0"/>
                  </v:shape>
                  <v:line id="Line 1033" o:spid="_x0000_s1942" style="position:absolute;flip:y;visibility:visible;mso-wrap-style:square" from="4107,4169" to="6166,4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0hcQAAADdAAAADwAAAGRycy9kb3ducmV2LnhtbERPTWvCQBC9C/6HZQredNOCJY2uUkot&#10;QvFgqqC3SXZMUrOzIbtq/PeuIHibx/uc6bwztThT6yrLCl5HEQji3OqKCwWbv8UwBuE8ssbaMim4&#10;koP5rN+bYqLthdd0Tn0hQgi7BBWU3jeJlC4vyaAb2YY4cAfbGvQBtoXULV5CuKnlWxS9S4MVh4YS&#10;G/oqKT+mJ6Ng/7GQO7n9Pfnlf/bzbeNqlWWpUoOX7nMCwlPnn+KHe6nD/Dgew/2bcIK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6LSFxAAAAN0AAAAPAAAAAAAAAAAA&#10;AAAAAKECAABkcnMvZG93bnJldi54bWxQSwUGAAAAAAQABAD5AAAAkgMAAAAA&#10;" strokecolor="white" strokeweight="2.5pt">
                    <v:stroke dashstyle="longDash"/>
                  </v:line>
                  <v:line id="Line 1034" o:spid="_x0000_s1943" style="position:absolute;flip:y;visibility:visible;mso-wrap-style:square" from="4027,4102" to="6105,4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8AusIAAADdAAAADwAAAGRycy9kb3ducmV2LnhtbERPTYvCMBC9C/6HMMLeNNVDKV2jiCAo&#10;7mFXhb0OzbQpNpOSRNv995uFBW/zeJ+z3o62E0/yoXWsYLnIQBBXTrfcKLhdD/MCRIjIGjvHpOCH&#10;Amw308kaS+0G/qLnJTYihXAoUYGJsS+lDJUhi2HheuLE1c5bjAn6RmqPQwq3nVxlWS4ttpwaDPa0&#10;N1TdLw+rQJ7Ow6c/rG51Ux97930yH/kwKvU2G3fvICKN8SX+dx91ml8UOfx9k06Qm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88AusIAAADdAAAADwAAAAAAAAAAAAAA&#10;AAChAgAAZHJzL2Rvd25yZXYueG1sUEsFBgAAAAAEAAQA+QAAAJADAAAAAA==&#10;" strokeweight="1.5pt"/>
                  <v:shape id="Picture 1035" o:spid="_x0000_s1944" type="#_x0000_t75" style="position:absolute;left:5729;top:3326;width:379;height:482;rotation:18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PkfCAAAA3QAAAA8AAABkcnMvZG93bnJldi54bWxET91qwjAUvh/4DuEIu5upXmhXjSLiZEMo&#10;rPoAh+bYFpuTkmQa334ZDLw7H9/vWW2i6cWNnO8sK5hOMhDEtdUdNwrOp4+3HIQPyBp7y6TgQR42&#10;69HLCgtt7/xNtyo0IoWwL1BBG8JQSOnrlgz6iR2IE3exzmBI0DVSO7yncNPLWZbNpcGOU0OLA+1a&#10;qq/Vj1HgO/01HA+PvStLs6hiOXs/RaPU6zhulyACxfAU/7s/dZqf5wv4+yadIN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zj5HwgAAAN0AAAAPAAAAAAAAAAAAAAAAAJ8C&#10;AABkcnMvZG93bnJldi54bWxQSwUGAAAAAAQABAD3AAAAjgMAAAAA&#10;" fillcolor="#810000">
                    <v:imagedata r:id="rId57" o:title=""/>
                    <o:lock v:ext="edit" aspectratio="f"/>
                  </v:shape>
                </v:group>
                <v:rect id="Rectangle 1036" o:spid="_x0000_s1945" style="position:absolute;left:27;top:39563;width:57559;height:3150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hsQA&#10;AADdAAAADwAAAGRycy9kb3ducmV2LnhtbESPQWvCQBCF70L/wzKF3urGoBJSVxGL4KUHU3MfstNs&#10;MDsbsluN/75zKHib4b1575vNbvK9utEYu8AGFvMMFHETbMetgcv38b0AFROyxT4wGXhQhN32ZbbB&#10;0oY7n+lWpVZJCMcSDbiUhlLr2DjyGOdhIBbtJ4wek6xjq+2Idwn3vc6zbK09diwNDgc6OGqu1a83&#10;YOv1Mu8e3uWf/aHaH+sprr6cMW+v0/4DVKIpPc3/1ycr+EUhuPKNjK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P3IbEAAAA3QAAAA8AAAAAAAAAAAAAAAAAmAIAAGRycy9k&#10;b3ducmV2LnhtbFBLBQYAAAAABAAEAPUAAACJAwAAAAA=&#10;" filled="f" fillcolor="#810000" strokeweight=".5pt"/>
                <v:line id="Line 1037" o:spid="_x0000_s1946" style="position:absolute;visibility:visible;mso-wrap-style:square" from="19003,39689" to="19026,71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qT9cMAAADdAAAADwAAAGRycy9kb3ducmV2LnhtbERPTWvCQBC9C/0Pywi96cYiElNXsRZB&#10;8FBivPQ2ZKdJanY27G41+uu7guBtHu9zFqvetOJMzjeWFUzGCQji0uqGKwXHYjtKQfiArLG1TAqu&#10;5GG1fBksMNP2wjmdD6ESMYR9hgrqELpMSl/WZNCPbUccuR/rDIYIXSW1w0sMN618S5KZNNhwbKix&#10;o01N5enwZxSkRec/r5vvrf1yv7d8P81pih9KvQ779TuIQH14ih/unY7z03QO92/iC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Kk/XDAAAA3QAAAA8AAAAAAAAAAAAA&#10;AAAAoQIAAGRycy9kb3ducmV2LnhtbFBLBQYAAAAABAAEAPkAAACRAwAAAAA=&#10;" strokeweight=".5pt"/>
                <v:line id="Line 1038" o:spid="_x0000_s1947" style="position:absolute;visibility:visible;mso-wrap-style:square" from="40014,39563" to="40032,71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mstcYAAADdAAAADwAAAGRycy9kb3ducmV2LnhtbESPQWvCQBCF7wX/wzJCb3VjkRKjq1SL&#10;UOihRL14G7JjEpudDbtbjf31nUOhtxnem/e+Wa4H16krhdh6NjCdZKCIK29brg0cD7unHFRMyBY7&#10;z2TgThHWq9HDEgvrb1zSdZ9qJSEcCzTQpNQXWseqIYdx4nti0c4+OEyyhlrbgDcJd51+zrIX7bBl&#10;aWiwp21D1df+2xnID318u29PO/8ZLj/lx6ykGW6MeRwPrwtQiYb0b/67freCn8+FX76RE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prLXGAAAA3QAAAA8AAAAAAAAA&#10;AAAAAAAAoQIAAGRycy9kb3ducmV2LnhtbFBLBQYAAAAABAAEAPkAAACUAwAAAAA=&#10;" strokeweight=".5pt"/>
                <v:shape id="Text Box 1039" o:spid="_x0000_s1948" type="#_x0000_t202" style="position:absolute;left:1053;top:40922;width:16038;height:18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0mtcIA&#10;AADdAAAADwAAAGRycy9kb3ducmV2LnhtbERPTUvEMBC9C/6HMII3N62I1O5ml6IIHkS0CrK3sRmb&#10;YjMpybit/94Iwt7m8T5ns1v8qA4U0xDYQLkqQBF3wQ7cG3h7vb+oQCVBtjgGJgM/lGC3PT3ZYG3D&#10;zC90aKVXOYRTjQacyFRrnTpHHtMqTMSZ+wzRo2QYe20jzjncj/qyKK61x4Fzg8OJbh11X+23NyBP&#10;V/O+8nF4b+/k8bmh5sOVszHnZ0uzBiW0yFH8736weX51U8LfN/kEv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PSa1wgAAAN0AAAAPAAAAAAAAAAAAAAAAAJgCAABkcnMvZG93&#10;bnJldi54bWxQSwUGAAAAAAQABAD1AAAAhwM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Classes d’aptitude des sols</w:t>
                        </w:r>
                      </w:p>
                    </w:txbxContent>
                  </v:textbox>
                </v:shape>
                <v:shape id="Text Box 1040" o:spid="_x0000_s1949" type="#_x0000_t202" style="position:absolute;left:23400;top:40916;width:12943;height:1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Qmy8QA&#10;AADdAAAADwAAAGRycy9kb3ducmV2LnhtbERPTWvCQBC9F/oflin0VjcVIpq6SmspycWDSWmvQ3ZM&#10;0mZnw+6q8d+7guBtHu9zluvR9OJIzneWFbxOEhDEtdUdNwq+q6+XOQgfkDX2lknBmTysV48PS8y0&#10;PfGOjmVoRAxhn6GCNoQhk9LXLRn0EzsQR25vncEQoWukdniK4aaX0ySZSYMdx4YWB9q0VP+XB6Ng&#10;/KkOMv1w+eZ3t/efXZFu//JBqeen8f0NRKAx3MU3d6Hj/PliCtdv4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kJsvEAAAA3QAAAA8AAAAAAAAAAAAAAAAAmAIAAGRycy9k&#10;b3ducmV2LnhtbFBLBQYAAAAABAAEAPUAAACJAwAAAAA=&#10;" filled="f" fillcolor="#810000" stroked="f">
                  <v:textbox style="mso-fit-shape-to-text:t" inset="1.44781mm,.72389mm,1.44781mm,.72389mm">
                    <w:txbxContent>
                      <w:p w:rsidR="002D62B4" w:rsidRPr="001674BD" w:rsidRDefault="002D62B4" w:rsidP="002E70F8">
                        <w:pPr>
                          <w:autoSpaceDE w:val="0"/>
                          <w:autoSpaceDN w:val="0"/>
                          <w:adjustRightInd w:val="0"/>
                          <w:rPr>
                            <w:b/>
                            <w:bCs/>
                            <w:color w:val="000000"/>
                            <w:sz w:val="18"/>
                            <w:szCs w:val="32"/>
                          </w:rPr>
                        </w:pPr>
                        <w:r>
                          <w:rPr>
                            <w:b/>
                            <w:bCs/>
                            <w:color w:val="000000"/>
                            <w:sz w:val="18"/>
                            <w:szCs w:val="32"/>
                          </w:rPr>
                          <w:t xml:space="preserve">Contraintes </w:t>
                        </w:r>
                        <w:r w:rsidRPr="001674BD">
                          <w:rPr>
                            <w:b/>
                            <w:bCs/>
                            <w:color w:val="000000"/>
                            <w:sz w:val="18"/>
                            <w:szCs w:val="32"/>
                          </w:rPr>
                          <w:t>du sol</w:t>
                        </w:r>
                      </w:p>
                    </w:txbxContent>
                  </v:textbox>
                </v:shape>
                <v:shape id="Text Box 1041" o:spid="_x0000_s1950" type="#_x0000_t202" style="position:absolute;left:40176;top:40315;width:16096;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dWcMA&#10;AADdAAAADwAAAGRycy9kb3ducmV2LnhtbERPTUvEMBC9C/sfwgje3HRVpHY3u5QVwYOIVkG8jc1s&#10;U2wmJRm39d8bQfA2j/c5m93sB3WkmPrABlbLAhRxG2zPnYHXl7vzElQSZItDYDLwTQl228XJBisb&#10;Jn6mYyOdyiGcKjTgRMZK69Q68piWYSTO3CFEj5Jh7LSNOOVwP+iLorjWHnvODQ5H2jtqP5svb0Ae&#10;r6b30sf+rbmVh6ea6g+3mow5O53rNSihWf7Ff+57m+eXN5fw+00+Q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MdWc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18"/>
                          </w:rPr>
                        </w:pPr>
                        <w:r w:rsidRPr="001674BD">
                          <w:rPr>
                            <w:b/>
                            <w:bCs/>
                            <w:color w:val="000000"/>
                            <w:sz w:val="18"/>
                            <w:szCs w:val="18"/>
                          </w:rPr>
                          <w:t>Dispositif d’assainissement</w:t>
                        </w:r>
                      </w:p>
                      <w:p w:rsidR="002D62B4" w:rsidRPr="001674BD" w:rsidRDefault="002D62B4" w:rsidP="002E70F8">
                        <w:pPr>
                          <w:autoSpaceDE w:val="0"/>
                          <w:autoSpaceDN w:val="0"/>
                          <w:adjustRightInd w:val="0"/>
                          <w:jc w:val="center"/>
                          <w:rPr>
                            <w:b/>
                            <w:bCs/>
                            <w:color w:val="000000"/>
                            <w:sz w:val="18"/>
                            <w:szCs w:val="18"/>
                          </w:rPr>
                        </w:pPr>
                        <w:r w:rsidRPr="001674BD">
                          <w:rPr>
                            <w:b/>
                            <w:bCs/>
                            <w:color w:val="000000"/>
                            <w:sz w:val="18"/>
                            <w:szCs w:val="18"/>
                          </w:rPr>
                          <w:t>individuel préconisé</w:t>
                        </w:r>
                      </w:p>
                    </w:txbxContent>
                  </v:textbox>
                </v:shape>
                <v:shape id="Text Box 1042" o:spid="_x0000_s1951" type="#_x0000_t202" style="position:absolute;left:3937;top:46448;width:11030;height:21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qFLcMA&#10;AADdAAAADwAAAGRycy9kb3ducmV2LnhtbERPTUvDQBC9C/0PyxS82U2lSIzdlqAIHqRoFMTbmB2z&#10;wexs2B2b9N+7guBtHu9ztvvZD+pIMfWBDaxXBSjiNtieOwOvL/cXJagkyBaHwGTgRAn2u8XZFisb&#10;Jn6mYyOdyiGcKjTgRMZK69Q68phWYSTO3GeIHiXD2GkbccrhftCXRXGlPfacGxyOdOuo/Wq+vQE5&#10;bKb30sf+rbmTx6ea6g+3now5X871DSihWf7Ff+4Hm+eX1xv4/Safo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qFLc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66FFFF"/>
                            <w:sz w:val="23"/>
                            <w:szCs w:val="40"/>
                          </w:rPr>
                        </w:pPr>
                        <w:r w:rsidRPr="001674BD">
                          <w:rPr>
                            <w:b/>
                            <w:bCs/>
                            <w:color w:val="66FFFF"/>
                            <w:sz w:val="23"/>
                            <w:szCs w:val="40"/>
                          </w:rPr>
                          <w:t>Très favorable</w:t>
                        </w:r>
                      </w:p>
                    </w:txbxContent>
                  </v:textbox>
                </v:shape>
                <v:shape id="Text Box 1043" o:spid="_x0000_s1952" type="#_x0000_t202" style="position:absolute;left:5048;top:53117;width:10103;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2+v8IA&#10;AADdAAAADwAAAGRycy9kb3ducmV2LnhtbERPTYvCMBC9C/sfwix403SFiluNsquIXjyoi16HZmzr&#10;NpOSRK3/3giCt3m8z5nMWlOLKzlfWVbw1U9AEOdWV1wo+NsveyMQPiBrrC2Tgjt5mE0/OhPMtL3x&#10;lq67UIgYwj5DBWUITSalz0sy6Pu2IY7cyTqDIUJXSO3wFsNNLQdJMpQGK44NJTY0Lyn/312Mgvaw&#10;v8j0163mx+3JL6p1ujmvGqW6n+3PGESgNrzFL/dax/mj7xSe38QT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b6/wgAAAN0AAAAPAAAAAAAAAAAAAAAAAJgCAABkcnMvZG93&#10;bnJldi54bWxQSwUGAAAAAAQABAD1AAAAhwM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66FFFF"/>
                            <w:sz w:val="23"/>
                            <w:szCs w:val="40"/>
                          </w:rPr>
                        </w:pPr>
                        <w:r w:rsidRPr="001674BD">
                          <w:rPr>
                            <w:b/>
                            <w:bCs/>
                            <w:color w:val="41FF41"/>
                            <w:sz w:val="23"/>
                            <w:szCs w:val="40"/>
                          </w:rPr>
                          <w:t>Favorable</w:t>
                        </w:r>
                      </w:p>
                    </w:txbxContent>
                  </v:textbox>
                </v:shape>
                <v:shape id="Text Box 1044" o:spid="_x0000_s1953" type="#_x0000_t202" style="position:absolute;left:3429;top:59957;width:10624;height:21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S+wcMA&#10;AADdAAAADwAAAGRycy9kb3ducmV2LnhtbERPTUvDQBC9C/0PyxS82U1FSozdltAieBDRKIi3MTtm&#10;g9nZsDs28d+7guBtHu9ztvvZD+pEMfWBDaxXBSjiNtieOwMvz7cXJagkyBaHwGTgmxLsd4uzLVY2&#10;TPxEp0Y6lUM4VWjAiYyV1ql15DGtwkicuY8QPUqGsdM24pTD/aAvi2KjPfacGxyOdHDUfjZf3oA8&#10;XE1vpY/9a3OU+8ea6ne3now5X871DSihWf7Ff+47m+eX1xv4/Safo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S+wc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66FFFF"/>
                            <w:sz w:val="23"/>
                            <w:szCs w:val="40"/>
                          </w:rPr>
                        </w:pPr>
                        <w:r w:rsidRPr="001674BD">
                          <w:rPr>
                            <w:b/>
                            <w:bCs/>
                            <w:color w:val="FF8100"/>
                            <w:sz w:val="23"/>
                            <w:szCs w:val="40"/>
                          </w:rPr>
                          <w:t>Peu favorable</w:t>
                        </w:r>
                      </w:p>
                    </w:txbxContent>
                  </v:textbox>
                </v:shape>
                <v:shape id="Text Box 1045" o:spid="_x0000_s1954" type="#_x0000_t202" style="position:absolute;left:4293;top:67126;width:9405;height:21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bWsMA&#10;AADdAAAADwAAAGRycy9kb3ducmV2LnhtbERPTUvEMBC9C/sfwgje3HRFtHY3u5QVwYOIVkG8jc1s&#10;U2wmJRm39d8bQfA2j/c5m93sB3WkmPrABlbLAhRxG2zPnYHXl7vzElQSZItDYDLwTQl228XJBisb&#10;Jn6mYyOdyiGcKjTgRMZK69Q68piWYSTO3CFEj5Jh7LSNOOVwP+iLorjSHnvODQ5H2jtqP5svb0Ae&#10;L6f30sf+rbmVh6ea6g+3mow5O53rNSihWf7Ff+57m+eXN9fw+00+Q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gbWs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66FFFF"/>
                            <w:sz w:val="23"/>
                            <w:szCs w:val="40"/>
                          </w:rPr>
                        </w:pPr>
                        <w:r w:rsidRPr="001674BD">
                          <w:rPr>
                            <w:b/>
                            <w:bCs/>
                            <w:color w:val="C20000"/>
                            <w:sz w:val="23"/>
                            <w:szCs w:val="40"/>
                          </w:rPr>
                          <w:t>Défavorable</w:t>
                        </w:r>
                      </w:p>
                    </w:txbxContent>
                  </v:textbox>
                </v:shape>
                <v:shape id="Text Box 1046" o:spid="_x0000_s1955" type="#_x0000_t202" style="position:absolute;left:26194;top:46840;width:5243;height:18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ePKMYA&#10;AADdAAAADwAAAGRycy9kb3ducmV2LnhtbESPQUvDQBCF70L/wzKCN7upiMS02xIqggcRjYXS25gd&#10;s8HsbNhdm/jvnYPgbYb35r1vNrvZD+pMMfWBDayWBSjiNtieOwOH98frElTKyBaHwGTghxLstouL&#10;DVY2TPxG5yZ3SkI4VWjA5TxWWqfWkce0DCOxaJ8hesyyxk7biJOE+0HfFMWd9tizNDgcae+o/Wq+&#10;vYH8cjudSh/7Y/OQn19rqj/cajLm6nKu16Ayzfnf/Hf9ZAW/vBdc+UZG0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AePKMYAAADdAAAADwAAAAAAAAAAAAAAAACYAgAAZHJz&#10;L2Rvd25yZXYueG1sUEsFBgAAAAAEAAQA9QAAAIs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Aucune</w:t>
                        </w:r>
                      </w:p>
                    </w:txbxContent>
                  </v:textbox>
                </v:shape>
                <v:shape id="Text Box 1047" o:spid="_x0000_s1956" type="#_x0000_t202" style="position:absolute;left:21267;top:52829;width:14067;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sqs8MA&#10;AADdAAAADwAAAGRycy9kb3ducmV2LnhtbERPTUvDQBC9C/0Pywje7KZSJI3dllARehDRKIi3MTtm&#10;g9nZsDs28d+7guBtHu9ztvvZD+pEMfWBDayWBSjiNtieOwMvz3eXJagkyBaHwGTgmxLsd4uzLVY2&#10;TPxEp0Y6lUM4VWjAiYyV1ql15DEtw0icuY8QPUqGsdM24pTD/aCviuJae+w5Nzgc6eCo/Wy+vAF5&#10;WE9vpY/9a3Mr94811e9uNRlzcT7XN6CEZvkX/7mPNs8vNxv4/Safo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0sqs8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Pr>
                            <w:b/>
                            <w:bCs/>
                            <w:color w:val="000000"/>
                            <w:sz w:val="18"/>
                            <w:szCs w:val="32"/>
                          </w:rPr>
                          <w:t>Sols sains mais</w:t>
                        </w:r>
                      </w:p>
                      <w:p w:rsidR="002D62B4" w:rsidRPr="001674BD" w:rsidRDefault="002D62B4" w:rsidP="002E70F8">
                        <w:pPr>
                          <w:autoSpaceDE w:val="0"/>
                          <w:autoSpaceDN w:val="0"/>
                          <w:adjustRightInd w:val="0"/>
                          <w:jc w:val="center"/>
                          <w:rPr>
                            <w:b/>
                            <w:bCs/>
                            <w:color w:val="41FF41"/>
                            <w:sz w:val="18"/>
                            <w:szCs w:val="32"/>
                          </w:rPr>
                        </w:pPr>
                        <w:r w:rsidRPr="001674BD">
                          <w:rPr>
                            <w:b/>
                            <w:bCs/>
                            <w:color w:val="000000"/>
                            <w:sz w:val="18"/>
                            <w:szCs w:val="32"/>
                          </w:rPr>
                          <w:t>moyennement profonds</w:t>
                        </w:r>
                      </w:p>
                    </w:txbxContent>
                  </v:textbox>
                </v:shape>
                <v:shape id="Text Box 1048" o:spid="_x0000_s1957" type="#_x0000_t202" style="position:absolute;left:19827;top:59386;width:16798;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oZNMQA&#10;AADdAAAADwAAAGRycy9kb3ducmV2LnhtbESPQUvEQAyF74L/YYjgzZ2uiKx1Z5eiCB5EtAriLXZi&#10;p9jJlJm4rf/eHARvCe/lvS/b/RJHc6BchsQO1qsKDHGX/MC9g9eXu7MNmCLIHsfE5OCHCux3x0db&#10;rH2a+ZkOrfRGQ7jU6CCITLW1pQsUsazSRKzaZ8oRRdfcW59x1vA42vOqurQRB9aGgBPdBOq+2u/o&#10;QB4v5vdNzMNbeysPTw01H2E9O3d6sjTXYIQW+Tf/Xd97xb+qlF+/0RHs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aGTTEAAAA3QAAAA8AAAAAAAAAAAAAAAAAmAIAAGRycy9k&#10;b3ducmV2LnhtbFBLBQYAAAAABAAEAPUAAACJAw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Sols superficiels et/ou</w:t>
                        </w:r>
                      </w:p>
                      <w:p w:rsidR="002D62B4" w:rsidRPr="001674BD" w:rsidRDefault="002D62B4" w:rsidP="002E70F8">
                        <w:pPr>
                          <w:autoSpaceDE w:val="0"/>
                          <w:autoSpaceDN w:val="0"/>
                          <w:adjustRightInd w:val="0"/>
                          <w:jc w:val="center"/>
                          <w:rPr>
                            <w:b/>
                            <w:bCs/>
                            <w:color w:val="66FFFF"/>
                            <w:sz w:val="18"/>
                            <w:szCs w:val="32"/>
                          </w:rPr>
                        </w:pPr>
                        <w:r w:rsidRPr="001674BD">
                          <w:rPr>
                            <w:b/>
                            <w:bCs/>
                            <w:color w:val="000000"/>
                            <w:sz w:val="18"/>
                            <w:szCs w:val="32"/>
                          </w:rPr>
                          <w:t>argileux et/ou hydromorphes</w:t>
                        </w:r>
                      </w:p>
                    </w:txbxContent>
                  </v:textbox>
                </v:shape>
                <v:shape id="Text Box 1049" o:spid="_x0000_s1958" type="#_x0000_t202" style="position:absolute;left:20641;top:66293;width:15462;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a8r8MA&#10;AADdAAAADwAAAGRycy9kb3ducmV2LnhtbERPTUvDQBC9C/0Pywje7CYi0sZuS6gIHkQ0FcTbmB2z&#10;wexs2B2b+O9dQehtHu9zNrvZD+pIMfWBDZTLAhRxG2zPnYHXw/3lClQSZItDYDLwQwl228XZBisb&#10;Jn6hYyOdyiGcKjTgRMZK69Q68piWYSTO3GeIHiXD2GkbccrhftBXRXGjPfacGxyOtHfUfjXf3oA8&#10;XU/vKx/7t+ZOHp9rqj9cORlzcT7Xt6CEZjmJ/90PNs9fFyX8fZNP0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a8r8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Sols en zone inondable ou</w:t>
                        </w:r>
                      </w:p>
                      <w:p w:rsidR="002D62B4" w:rsidRPr="001674BD" w:rsidRDefault="002D62B4" w:rsidP="002E70F8">
                        <w:pPr>
                          <w:autoSpaceDE w:val="0"/>
                          <w:autoSpaceDN w:val="0"/>
                          <w:adjustRightInd w:val="0"/>
                          <w:jc w:val="center"/>
                          <w:rPr>
                            <w:b/>
                            <w:bCs/>
                            <w:color w:val="66FFFF"/>
                            <w:sz w:val="18"/>
                            <w:szCs w:val="32"/>
                          </w:rPr>
                        </w:pPr>
                        <w:r>
                          <w:rPr>
                            <w:b/>
                            <w:bCs/>
                            <w:color w:val="000000"/>
                            <w:sz w:val="18"/>
                            <w:szCs w:val="32"/>
                          </w:rPr>
                          <w:t>très peu épais (rocher</w:t>
                        </w:r>
                        <w:r w:rsidRPr="001674BD">
                          <w:rPr>
                            <w:b/>
                            <w:bCs/>
                            <w:color w:val="000000"/>
                            <w:sz w:val="18"/>
                            <w:szCs w:val="32"/>
                          </w:rPr>
                          <w:t>)</w:t>
                        </w:r>
                      </w:p>
                    </w:txbxContent>
                  </v:textbox>
                </v:shape>
                <v:shape id="Text Box 1050" o:spid="_x0000_s1959" type="#_x0000_t202" style="position:absolute;left:40378;top:45958;width:15462;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Qi2MMA&#10;AADdAAAADwAAAGRycy9kb3ducmV2LnhtbERPTUvDQBC9C/0PyxS82U2LSJt2W4IieBDRWBBv0+yY&#10;DWZnw+7YxH/vCoK3ebzP2R0m36szxdQFNrBcFKCIm2A7bg0cX++v1qCSIFvsA5OBb0pw2M8udlja&#10;MPILnWtpVQ7hVKIBJzKUWqfGkce0CANx5j5C9CgZxlbbiGMO971eFcWN9thxbnA40K2j5rP+8gbk&#10;6Xp8X/vYvdV38vhcUXVyy9GYy/lUbUEJTfIv/nM/2Dx/U6zg95t8gt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Qi2M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Epandage souterrain</w:t>
                        </w:r>
                      </w:p>
                      <w:p w:rsidR="002D62B4" w:rsidRPr="00820A81" w:rsidRDefault="002D62B4" w:rsidP="002E70F8">
                        <w:pPr>
                          <w:autoSpaceDE w:val="0"/>
                          <w:autoSpaceDN w:val="0"/>
                          <w:adjustRightInd w:val="0"/>
                          <w:jc w:val="center"/>
                          <w:rPr>
                            <w:rFonts w:ascii="FuturaA Bk BT" w:hAnsi="FuturaA Bk BT" w:cs="FuturaA Bk BT"/>
                            <w:b/>
                            <w:bCs/>
                            <w:color w:val="66FFFF"/>
                            <w:sz w:val="18"/>
                            <w:szCs w:val="32"/>
                          </w:rPr>
                        </w:pPr>
                        <w:r w:rsidRPr="001674BD">
                          <w:rPr>
                            <w:b/>
                            <w:bCs/>
                            <w:color w:val="000000"/>
                            <w:sz w:val="18"/>
                            <w:szCs w:val="32"/>
                          </w:rPr>
                          <w:t>par tranchées d’infiltration</w:t>
                        </w:r>
                      </w:p>
                    </w:txbxContent>
                  </v:textbox>
                </v:shape>
                <v:shape id="Text Box 1051" o:spid="_x0000_s1960" type="#_x0000_t202" style="position:absolute;left:41998;top:52316;width:12353;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iHQ8MA&#10;AADdAAAADwAAAGRycy9kb3ducmV2LnhtbERPTUvDQBC9C/6HZQre7KYq0qbdlqAIHkQ0CsXbmJ1m&#10;Q7OzYXds4r93BcHbPN7nbHaT79WJYuoCG1jMC1DETbAdtwbe3x4ul6CSIFvsA5OBb0qw256fbbC0&#10;YeRXOtXSqhzCqUQDTmQotU6NI49pHgbizB1C9CgZxlbbiGMO972+Kopb7bHj3OBwoDtHzbH+8gbk&#10;+Wb8WPrY7et7eXqpqPp0i9GYi9lUrUEJTfIv/nM/2jx/VVzD7zf5BL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iHQ8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 xml:space="preserve">Filtre à sable vertical </w:t>
                        </w:r>
                      </w:p>
                      <w:p w:rsidR="002D62B4" w:rsidRPr="001674BD" w:rsidRDefault="002D62B4" w:rsidP="002E70F8">
                        <w:pPr>
                          <w:autoSpaceDE w:val="0"/>
                          <w:autoSpaceDN w:val="0"/>
                          <w:adjustRightInd w:val="0"/>
                          <w:jc w:val="center"/>
                          <w:rPr>
                            <w:b/>
                            <w:bCs/>
                            <w:color w:val="000000"/>
                            <w:sz w:val="17"/>
                            <w:szCs w:val="30"/>
                          </w:rPr>
                        </w:pPr>
                        <w:r w:rsidRPr="001674BD">
                          <w:rPr>
                            <w:b/>
                            <w:bCs/>
                            <w:color w:val="000000"/>
                            <w:sz w:val="18"/>
                            <w:szCs w:val="32"/>
                          </w:rPr>
                          <w:t>non drainé</w:t>
                        </w:r>
                      </w:p>
                    </w:txbxContent>
                  </v:textbox>
                </v:shape>
                <v:shape id="Text Box 1052" o:spid="_x0000_s1961" type="#_x0000_t202" style="position:absolute;left:42547;top:59759;width:11340;height:31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fN8MA&#10;AADdAAAADwAAAGRycy9kb3ducmV2LnhtbERPTUvDQBC9C/6HZQRvdlMp0qbdlqAIHqRoLIi3aXbM&#10;BrOzYXds0n/vCoK3ebzP2ewm36sTxdQFNjCfFaCIm2A7bg0c3h5vlqCSIFvsA5OBMyXYbS8vNlja&#10;MPIrnWppVQ7hVKIBJzKUWqfGkcc0CwNx5j5D9CgZxlbbiGMO972+LYo77bHj3OBwoHtHzVf97Q3I&#10;fjF+LH3s3usHeX6pqDq6+WjM9dVUrUEJTfIv/nM/2Tx/VSzg95t8gt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6EfN8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Filtre à sable à flux</w:t>
                        </w:r>
                      </w:p>
                      <w:p w:rsidR="002D62B4" w:rsidRPr="00820A81" w:rsidRDefault="002D62B4" w:rsidP="002E70F8">
                        <w:pPr>
                          <w:autoSpaceDE w:val="0"/>
                          <w:autoSpaceDN w:val="0"/>
                          <w:adjustRightInd w:val="0"/>
                          <w:jc w:val="center"/>
                          <w:rPr>
                            <w:rFonts w:ascii="FuturaA Bk BT" w:hAnsi="FuturaA Bk BT" w:cs="FuturaA Bk BT"/>
                            <w:b/>
                            <w:bCs/>
                            <w:color w:val="66FFFF"/>
                            <w:sz w:val="18"/>
                            <w:szCs w:val="32"/>
                          </w:rPr>
                        </w:pPr>
                        <w:r w:rsidRPr="001674BD">
                          <w:rPr>
                            <w:b/>
                            <w:bCs/>
                            <w:color w:val="000000"/>
                            <w:sz w:val="18"/>
                            <w:szCs w:val="32"/>
                          </w:rPr>
                          <w:t>vertical drainé</w:t>
                        </w:r>
                      </w:p>
                    </w:txbxContent>
                  </v:textbox>
                </v:shape>
                <v:shape id="Text Box 1053" o:spid="_x0000_s1962" type="#_x0000_t202" style="position:absolute;left:42192;top:65384;width:11781;height:4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26rMMA&#10;AADdAAAADwAAAGRycy9kb3ducmV2LnhtbERPTUvDQBC9C/6HZQre7Kai0qbdlqAIHkQ0CsXbmJ1m&#10;Q7OzYXds4r93BcHbPN7nbHaT79WJYuoCG1jMC1DETbAdtwbe3x4ul6CSIFvsA5OBb0qw256fbbC0&#10;YeRXOtXSqhzCqUQDTmQotU6NI49pHgbizB1C9CgZxlbbiGMO972+Kopb7bHj3OBwoDtHzbH+8gbk&#10;+Xr8WPrY7et7eXqpqPp0i9GYi9lUrUEJTfIv/nM/2jx/VdzA7zf5BL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26rMMAAADdAAAADwAAAAAAAAAAAAAAAACYAgAAZHJzL2Rv&#10;d25yZXYueG1sUEsFBgAAAAAEAAQA9QAAAIgDA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Filtre à sable drainé</w:t>
                        </w:r>
                      </w:p>
                      <w:p w:rsidR="002D62B4" w:rsidRPr="001674BD" w:rsidRDefault="002D62B4" w:rsidP="002E70F8">
                        <w:pPr>
                          <w:autoSpaceDE w:val="0"/>
                          <w:autoSpaceDN w:val="0"/>
                          <w:adjustRightInd w:val="0"/>
                          <w:jc w:val="center"/>
                          <w:rPr>
                            <w:b/>
                            <w:bCs/>
                            <w:color w:val="000000"/>
                            <w:sz w:val="18"/>
                            <w:szCs w:val="32"/>
                          </w:rPr>
                        </w:pPr>
                        <w:r w:rsidRPr="001674BD">
                          <w:rPr>
                            <w:b/>
                            <w:bCs/>
                            <w:color w:val="000000"/>
                            <w:sz w:val="18"/>
                            <w:szCs w:val="32"/>
                          </w:rPr>
                          <w:t>avec pompage aval</w:t>
                        </w:r>
                      </w:p>
                      <w:p w:rsidR="002D62B4" w:rsidRPr="00820A81" w:rsidRDefault="002D62B4" w:rsidP="002E70F8">
                        <w:pPr>
                          <w:autoSpaceDE w:val="0"/>
                          <w:autoSpaceDN w:val="0"/>
                          <w:adjustRightInd w:val="0"/>
                          <w:jc w:val="center"/>
                          <w:rPr>
                            <w:rFonts w:ascii="FuturaA Bk BT" w:hAnsi="FuturaA Bk BT" w:cs="FuturaA Bk BT"/>
                            <w:b/>
                            <w:bCs/>
                            <w:color w:val="000000"/>
                            <w:sz w:val="18"/>
                            <w:szCs w:val="32"/>
                          </w:rPr>
                        </w:pPr>
                        <w:r w:rsidRPr="001674BD">
                          <w:rPr>
                            <w:b/>
                            <w:bCs/>
                            <w:color w:val="000000"/>
                            <w:sz w:val="18"/>
                            <w:szCs w:val="32"/>
                          </w:rPr>
                          <w:t>ou tertre filtrant</w:t>
                        </w:r>
                      </w:p>
                    </w:txbxContent>
                  </v:textbox>
                </v:shape>
                <v:line id="Line 1054" o:spid="_x0000_s1963" style="position:absolute;visibility:visible;mso-wrap-style:square" from="193,57572" to="57613,57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cLQMIAAADdAAAADwAAAGRycy9kb3ducmV2LnhtbERPTYvCMBC9C/sfwix403QXEa1G2VUE&#10;wYNU97K3oRnbajMpSdTqrzeC4G0e73Om89bU4kLOV5YVfPUTEMS51RUXCv72q94IhA/IGmvLpOBG&#10;Huazj84UU22vnNFlFwoRQ9inqKAMoUml9HlJBn3fNsSRO1hnMEToCqkdXmO4qeV3kgylwYpjQ4kN&#10;LUrKT7uzUTDaN355W/yv7NYd79lmkNEAf5XqfrY/ExCB2vAWv9xrHeePkyE8v4kny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2cLQMIAAADdAAAADwAAAAAAAAAAAAAA&#10;AAChAgAAZHJzL2Rvd25yZXYueG1sUEsFBgAAAAAEAAQA+QAAAJADAAAAAA==&#10;" strokeweight=".5pt"/>
                <v:line id="Line 1055" o:spid="_x0000_s1964" style="position:absolute;visibility:visible;mso-wrap-style:square" from="0,50741" to="57420,50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uu28QAAADdAAAADwAAAGRycy9kb3ducmV2LnhtbERPTWvCQBC9C/0PyxR6001Fqo1uQmsR&#10;Ch4ksRdvQ3aapM3Oht1Vo7/eFQq9zeN9ziofTCdO5HxrWcHzJAFBXFndcq3ga78ZL0D4gKyxs0wK&#10;LuQhzx5GK0y1PXNBpzLUIoawT1FBE0KfSumrhgz6ie2JI/dtncEQoauldniO4aaT0yR5kQZbjg0N&#10;9rRuqPotj0bBYt/7j8v6sLE793MttrOCZviu1NPj8LYEEWgI/+I/96eO81+TOd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K67bxAAAAN0AAAAPAAAAAAAAAAAA&#10;AAAAAKECAABkcnMvZG93bnJldi54bWxQSwUGAAAAAAQABAD5AAAAkgMAAAAA&#10;" strokeweight=".5pt"/>
                <v:line id="Line 1056" o:spid="_x0000_s1965" style="position:absolute;visibility:visible;mso-wrap-style:square" from="0,64736" to="57420,64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Q6qcYAAADdAAAADwAAAGRycy9kb3ducmV2LnhtbESPQWvCQBCF7wX/wzKCt7qxSLGpq6hF&#10;EHqQaC+9DdlpkpqdDburRn+9cyj0NsN7894382XvWnWhEBvPBibjDBRx6W3DlYGv4/Z5BiomZIut&#10;ZzJwowjLxeBpjrn1Vy7ockiVkhCOORqoU+pyrWNZk8M49h2xaD8+OEyyhkrbgFcJd61+ybJX7bBh&#10;aaixo01N5elwdgZmxy5+3DbfW78Pv/fic1rQFNfGjIb96h1Uoj79m/+ud1bw3zLBlW9kBL1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0OqnGAAAA3QAAAA8AAAAAAAAA&#10;AAAAAAAAoQIAAGRycy9kb3ducmV2LnhtbFBLBQYAAAAABAAEAPkAAACUAwAAAAA=&#10;" strokeweight=".5pt"/>
                <v:shape id="Text Box 1057" o:spid="_x0000_s1966" type="#_x0000_t202" style="position:absolute;left:30838;top:35113;width:19962;height:1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uoMIA&#10;AADdAAAADwAAAGRycy9kb3ducmV2LnhtbERPTYvCMBC9C/sfwix409QFxXaN4iqiFw/qsnsdmrGt&#10;NpOSRK3/3giCt3m8z5nMWlOLKzlfWVYw6CcgiHOrKy4U/B5WvTEIH5A11pZJwZ08zKYfnQlm2t54&#10;R9d9KEQMYZ+hgjKEJpPS5yUZ9H3bEEfuaJ3BEKErpHZ4i+Gmll9JMpIGK44NJTa0KCk/7y9GQft3&#10;uMjhj1sv/ndHv6w2w+1p3SjV/Wzn3yACteEtfrk3Os5PkxSe38QT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y6gwgAAAN0AAAAPAAAAAAAAAAAAAAAAAJgCAABkcnMvZG93&#10;bnJldi54bWxQSwUGAAAAAAQABAD1AAAAhwMAAAAA&#10;" filled="f" fillcolor="#810000" stroked="f">
                  <v:textbox style="mso-fit-shape-to-text:t" inset="1.44781mm,.72389mm,1.44781mm,.72389mm">
                    <w:txbxContent>
                      <w:p w:rsidR="002D62B4" w:rsidRPr="001674BD" w:rsidRDefault="002D62B4" w:rsidP="002E70F8">
                        <w:pPr>
                          <w:autoSpaceDE w:val="0"/>
                          <w:autoSpaceDN w:val="0"/>
                          <w:adjustRightInd w:val="0"/>
                          <w:jc w:val="center"/>
                          <w:rPr>
                            <w:b/>
                            <w:bCs/>
                            <w:color w:val="000000"/>
                            <w:sz w:val="16"/>
                            <w:szCs w:val="16"/>
                            <w:lang w:val="en-US"/>
                          </w:rPr>
                        </w:pPr>
                        <w:r w:rsidRPr="001674BD">
                          <w:rPr>
                            <w:b/>
                            <w:bCs/>
                            <w:color w:val="000000"/>
                            <w:sz w:val="16"/>
                            <w:szCs w:val="16"/>
                            <w:lang w:val="en-US"/>
                          </w:rPr>
                          <w:t>CONTRAINTES DE SOL</w:t>
                        </w:r>
                      </w:p>
                    </w:txbxContent>
                  </v:textbox>
                </v:shape>
                <v:line id="Line 1058" o:spid="_x0000_s1967" style="position:absolute;visibility:visible;mso-wrap-style:square" from="189,44747" to="57604,44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ugcsYAAADdAAAADwAAAGRycy9kb3ducmV2LnhtbESPQWvCQBCF74X+h2UEb3WjSNHoKlYR&#10;Cj2UaC+9DdkxiWZnw+6qsb++cyj0NsN78943y3XvWnWjEBvPBsajDBRx6W3DlYGv4/5lBiomZIut&#10;ZzLwoAjr1fPTEnPr71zQ7ZAqJSEcczRQp9TlWseyJodx5Dti0U4+OEyyhkrbgHcJd62eZNmrdtiw&#10;NNTY0bam8nK4OgOzYxd3j+333n+G80/xMS1oim/GDAf9ZgEqUZ/+zX/X71bw52Phl29kBL3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boHLGAAAA3QAAAA8AAAAAAAAA&#10;AAAAAAAAoQIAAGRycy9kb3ducmV2LnhtbFBLBQYAAAAABAAEAPkAAACUAwAAAAA=&#10;" strokeweight=".5pt"/>
                <v:shape id="AutoShape 1059" o:spid="_x0000_s1968" type="#_x0000_t55" style="position:absolute;left:9594;top:32354;width:3573;height:1881;rotation:-9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xUTMIA&#10;AADdAAAADwAAAGRycy9kb3ducmV2LnhtbERPS2vCQBC+C/0PyxS86SYiotFVStH6uDUt5DpkxySY&#10;nQ3ZbYz+elcQepuP7zmrTW9q0VHrKssK4nEEgji3uuJCwe/PbjQH4TyyxtoyKbiRg836bbDCRNsr&#10;f1OX+kKEEHYJKii9bxIpXV6SQTe2DXHgzrY16ANsC6lbvIZwU8tJFM2kwYpDQ4kNfZaUX9I/o2CR&#10;pfEpm35tMz2ZmiN152p/75QavvcfSxCeev8vfrkPOsxfxDE8vwkn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3FRMwgAAAN0AAAAPAAAAAAAAAAAAAAAAAJgCAABkcnMvZG93&#10;bnJldi54bWxQSwUGAAAAAAQABAD1AAAAhwMAAAAA&#10;" filled="f" fillcolor="#810000" strokeweight="1pt"/>
                <w10:anchorlock/>
              </v:group>
            </w:pict>
          </mc:Fallback>
        </mc:AlternateContent>
      </w:r>
    </w:p>
    <w:p w:rsidR="00761011" w:rsidRDefault="00761011" w:rsidP="00D85B5B">
      <w:pPr>
        <w:pStyle w:val="Corpsdetexte"/>
        <w:keepNext w:val="0"/>
        <w:keepLines w:val="0"/>
      </w:pPr>
    </w:p>
    <w:p w:rsidR="000C6967" w:rsidRDefault="000C6967" w:rsidP="00D85B5B">
      <w:pPr>
        <w:widowControl w:val="0"/>
        <w:spacing w:before="200"/>
      </w:pPr>
      <w:r>
        <w:br w:type="page"/>
      </w:r>
    </w:p>
    <w:p w:rsidR="00742824" w:rsidRDefault="00742824" w:rsidP="00D85B5B">
      <w:pPr>
        <w:pStyle w:val="Titre2"/>
        <w:keepNext w:val="0"/>
        <w:keepLines w:val="0"/>
        <w:tabs>
          <w:tab w:val="clear" w:pos="1134"/>
        </w:tabs>
        <w:ind w:left="0" w:hanging="851"/>
      </w:pPr>
      <w:bookmarkStart w:id="62" w:name="_Toc514078844"/>
      <w:r>
        <w:lastRenderedPageBreak/>
        <w:t>Comparatif des solutions envisageables</w:t>
      </w:r>
      <w:bookmarkEnd w:id="62"/>
    </w:p>
    <w:p w:rsidR="00E03046" w:rsidRDefault="00742824" w:rsidP="00D85B5B">
      <w:pPr>
        <w:pStyle w:val="Corpsdetexte"/>
        <w:keepNext w:val="0"/>
        <w:keepLines w:val="0"/>
      </w:pPr>
      <w:r>
        <w:t xml:space="preserve">Aujourd’hui </w:t>
      </w:r>
      <w:r w:rsidR="004A0F20">
        <w:t xml:space="preserve">même lorsque les sols sont d’aptitude médiocre, </w:t>
      </w:r>
      <w:r>
        <w:t>avec les nouvelles filières compact</w:t>
      </w:r>
      <w:r w:rsidR="004A0F20">
        <w:t>e</w:t>
      </w:r>
      <w:r>
        <w:t>s agrées pour l’assainissement non collectif, il n’existe presque plus de contraintes à la contre-indication de  l’assainissement non collectif dans les zon</w:t>
      </w:r>
      <w:r w:rsidR="004A0F20">
        <w:t>es d’habitat diffus à peu dense</w:t>
      </w:r>
      <w:r w:rsidR="004A2463">
        <w:t>.</w:t>
      </w:r>
      <w:r w:rsidR="004A0F20">
        <w:t> </w:t>
      </w:r>
    </w:p>
    <w:p w:rsidR="002E70F8" w:rsidRDefault="00742824" w:rsidP="00D85B5B">
      <w:pPr>
        <w:pStyle w:val="Titre2"/>
        <w:keepNext w:val="0"/>
        <w:keepLines w:val="0"/>
        <w:tabs>
          <w:tab w:val="clear" w:pos="1134"/>
        </w:tabs>
        <w:ind w:left="0" w:hanging="851"/>
      </w:pPr>
      <w:bookmarkStart w:id="63" w:name="_Toc514078845"/>
      <w:r>
        <w:t>D</w:t>
      </w:r>
      <w:r w:rsidR="002E70F8">
        <w:t>escription du nouveau plan de zonage d’assainissement eaux usées</w:t>
      </w:r>
      <w:bookmarkEnd w:id="63"/>
    </w:p>
    <w:p w:rsidR="002E70F8" w:rsidRPr="00D85571" w:rsidRDefault="002E70F8" w:rsidP="00D85B5B">
      <w:pPr>
        <w:pStyle w:val="P1"/>
        <w:keepNext w:val="0"/>
        <w:keepLines w:val="0"/>
        <w:numPr>
          <w:ilvl w:val="0"/>
          <w:numId w:val="0"/>
        </w:numPr>
      </w:pPr>
      <w:r w:rsidRPr="00D85571">
        <w:t>A l’issue de plusieurs réunions de travail et après examen des propositions de zonage d</w:t>
      </w:r>
      <w:r w:rsidR="00203B0D" w:rsidRPr="00D85571">
        <w:t xml:space="preserve">’assainissement par secteur, le Conseil </w:t>
      </w:r>
      <w:r w:rsidR="00CD67C9" w:rsidRPr="00D85571">
        <w:t>Municipal</w:t>
      </w:r>
      <w:r w:rsidR="00203B0D" w:rsidRPr="00D85571">
        <w:t xml:space="preserve"> </w:t>
      </w:r>
      <w:r w:rsidRPr="00D85571">
        <w:t>a retenu le nouveau zonage d’assainissement EU :</w:t>
      </w:r>
    </w:p>
    <w:p w:rsidR="002E70F8" w:rsidRPr="00D85571" w:rsidRDefault="002E70F8" w:rsidP="00D85B5B">
      <w:pPr>
        <w:pStyle w:val="P2"/>
        <w:keepNext w:val="0"/>
        <w:keepLines w:val="0"/>
        <w:ind w:left="850" w:hanging="425"/>
      </w:pPr>
      <w:r w:rsidRPr="00D85571">
        <w:t xml:space="preserve">les zones relevant de </w:t>
      </w:r>
      <w:r w:rsidRPr="00D85571">
        <w:rPr>
          <w:u w:val="single"/>
        </w:rPr>
        <w:t>l’assainissement collectif</w:t>
      </w:r>
      <w:r w:rsidR="00CD67C9" w:rsidRPr="00D85571">
        <w:t xml:space="preserve"> sont </w:t>
      </w:r>
      <w:r w:rsidR="00D85571" w:rsidRPr="00D85571">
        <w:t>la ville</w:t>
      </w:r>
      <w:r w:rsidRPr="00D85571">
        <w:t>, y compris les zones</w:t>
      </w:r>
      <w:r w:rsidR="00D71655" w:rsidRPr="00D85571">
        <w:t xml:space="preserve"> urbanisées et </w:t>
      </w:r>
      <w:r w:rsidRPr="00D85571">
        <w:t>urbanisables situées en périphérie</w:t>
      </w:r>
      <w:r w:rsidR="004104D0" w:rsidRPr="00D85571">
        <w:t xml:space="preserve"> </w:t>
      </w:r>
      <w:r w:rsidR="00D71655" w:rsidRPr="00D85571">
        <w:t xml:space="preserve">actuellement non raccordée et </w:t>
      </w:r>
      <w:r w:rsidR="00D85571" w:rsidRPr="00D85571">
        <w:t>Ouest route des Landes (de l’autre côté de la voie SNCF)</w:t>
      </w:r>
      <w:r w:rsidRPr="00D85571">
        <w:t>,</w:t>
      </w:r>
    </w:p>
    <w:p w:rsidR="002E70F8" w:rsidRPr="00D85571" w:rsidRDefault="002E70F8" w:rsidP="00D85B5B">
      <w:pPr>
        <w:pStyle w:val="P2"/>
        <w:keepNext w:val="0"/>
        <w:keepLines w:val="0"/>
        <w:ind w:left="850" w:hanging="425"/>
      </w:pPr>
      <w:r w:rsidRPr="00D85571">
        <w:t xml:space="preserve">le reste de la commune est classé en zone relevant de </w:t>
      </w:r>
      <w:r w:rsidRPr="00D85571">
        <w:rPr>
          <w:u w:val="single"/>
        </w:rPr>
        <w:t>l’assainissement non collectif</w:t>
      </w:r>
      <w:r w:rsidRPr="00D85571">
        <w:t xml:space="preserve"> (ou individuel).</w:t>
      </w:r>
    </w:p>
    <w:p w:rsidR="002E70F8" w:rsidRDefault="002E70F8" w:rsidP="00D71655">
      <w:pPr>
        <w:pStyle w:val="P1"/>
        <w:keepNext w:val="0"/>
        <w:keepLines w:val="0"/>
        <w:numPr>
          <w:ilvl w:val="0"/>
          <w:numId w:val="0"/>
        </w:numPr>
      </w:pPr>
      <w:r w:rsidRPr="00D85571">
        <w:t xml:space="preserve">Les modifications </w:t>
      </w:r>
      <w:r w:rsidR="00203B0D" w:rsidRPr="00D85571">
        <w:t>apportées au</w:t>
      </w:r>
      <w:r w:rsidRPr="00D85571">
        <w:t xml:space="preserve"> zonage d’assainissement </w:t>
      </w:r>
      <w:r w:rsidR="00203B0D" w:rsidRPr="00D85571">
        <w:t>sont</w:t>
      </w:r>
      <w:r w:rsidR="00D71655" w:rsidRPr="00D85571">
        <w:t xml:space="preserve"> : </w:t>
      </w:r>
      <w:r w:rsidR="00203B0D" w:rsidRPr="00D85571">
        <w:t>l</w:t>
      </w:r>
      <w:r w:rsidR="00D71655" w:rsidRPr="00D85571">
        <w:t>’</w:t>
      </w:r>
      <w:r w:rsidR="00AE6772" w:rsidRPr="00D85571">
        <w:t xml:space="preserve">adaptation du périmètre de l’assainissement collectif aux zones d’urbanisation future situées en périphérie </w:t>
      </w:r>
      <w:r w:rsidR="00D85571" w:rsidRPr="00D85571">
        <w:t>de la ville</w:t>
      </w:r>
      <w:r w:rsidR="00D71655" w:rsidRPr="00D85571">
        <w:t>.</w:t>
      </w:r>
    </w:p>
    <w:p w:rsidR="002E70F8" w:rsidRDefault="002E70F8" w:rsidP="00D85B5B">
      <w:pPr>
        <w:pStyle w:val="Corpsdetexte"/>
        <w:keepNext w:val="0"/>
        <w:keepLines w:val="0"/>
      </w:pPr>
      <w:r w:rsidRPr="00087484">
        <w:t xml:space="preserve">Le nouveau </w:t>
      </w:r>
      <w:r w:rsidRPr="00CC21E3">
        <w:t>plan de zonage d’</w:t>
      </w:r>
      <w:r w:rsidR="004A2463">
        <w:t xml:space="preserve">assainissement EU (révision n° </w:t>
      </w:r>
      <w:r w:rsidR="00D85571">
        <w:t>1</w:t>
      </w:r>
      <w:r w:rsidRPr="00CC21E3">
        <w:t xml:space="preserve">) </w:t>
      </w:r>
      <w:r w:rsidR="00C91030">
        <w:t>est présenté par le plan n°</w:t>
      </w:r>
      <w:r w:rsidR="00D71655">
        <w:t>4.51</w:t>
      </w:r>
      <w:r w:rsidRPr="00CC21E3">
        <w:t>.</w:t>
      </w:r>
      <w:r w:rsidR="00D71655">
        <w:t xml:space="preserve">3309 – </w:t>
      </w:r>
      <w:r w:rsidR="00D85571">
        <w:t>1</w:t>
      </w:r>
      <w:r w:rsidRPr="00CC21E3">
        <w:t xml:space="preserve"> (</w:t>
      </w:r>
      <w:r w:rsidR="00617FBC" w:rsidRPr="00CC21E3">
        <w:t>Echelle 1/</w:t>
      </w:r>
      <w:r w:rsidR="000C53F1">
        <w:t>5</w:t>
      </w:r>
      <w:r w:rsidR="004A2463">
        <w:t xml:space="preserve"> 0</w:t>
      </w:r>
      <w:r w:rsidRPr="00CC21E3">
        <w:t>00) annexé au</w:t>
      </w:r>
      <w:r w:rsidRPr="00087484">
        <w:t xml:space="preserve"> présent rapport.</w:t>
      </w:r>
    </w:p>
    <w:p w:rsidR="004A2463" w:rsidRDefault="00AE6772" w:rsidP="00D85B5B">
      <w:pPr>
        <w:pStyle w:val="Corpsdetexte"/>
        <w:keepNext w:val="0"/>
        <w:keepLines w:val="0"/>
      </w:pPr>
      <w:r>
        <w:t xml:space="preserve">La légende du plan a été adaptée de manière à faire ressortir l’évolution du zonage d’assainissement entre la première version de </w:t>
      </w:r>
      <w:r w:rsidR="00D85571">
        <w:t>2001</w:t>
      </w:r>
      <w:r w:rsidR="000C53F1">
        <w:t xml:space="preserve"> et la révision</w:t>
      </w:r>
      <w:r w:rsidR="00D71655">
        <w:t xml:space="preserve"> de 2018</w:t>
      </w:r>
      <w:r>
        <w:t>.</w:t>
      </w:r>
    </w:p>
    <w:p w:rsidR="004A2463" w:rsidRDefault="004A2463" w:rsidP="00D85B5B">
      <w:pPr>
        <w:widowControl w:val="0"/>
        <w:spacing w:before="200"/>
      </w:pPr>
      <w:r>
        <w:br w:type="page"/>
      </w:r>
    </w:p>
    <w:p w:rsidR="00A37697" w:rsidRDefault="004E7E2A" w:rsidP="00D85B5B">
      <w:pPr>
        <w:pStyle w:val="Titre1"/>
        <w:keepNext w:val="0"/>
        <w:widowControl w:val="0"/>
        <w:tabs>
          <w:tab w:val="clear" w:pos="1134"/>
        </w:tabs>
        <w:ind w:left="0" w:hanging="851"/>
      </w:pPr>
      <w:bookmarkStart w:id="64" w:name="_Toc514078846"/>
      <w:bookmarkEnd w:id="43"/>
      <w:bookmarkEnd w:id="44"/>
      <w:r>
        <w:lastRenderedPageBreak/>
        <w:t xml:space="preserve">Incidence de la révision du zonage d’assainissement sur la station d’épuration </w:t>
      </w:r>
      <w:r w:rsidR="0067293B">
        <w:t>d</w:t>
      </w:r>
      <w:r w:rsidR="0047431B">
        <w:t xml:space="preserve">e </w:t>
      </w:r>
      <w:r w:rsidR="00D02BD8">
        <w:t>CONNERRE</w:t>
      </w:r>
      <w:bookmarkEnd w:id="64"/>
    </w:p>
    <w:p w:rsidR="00424E90" w:rsidRPr="007A25F9" w:rsidRDefault="007A25F9" w:rsidP="00761011">
      <w:pPr>
        <w:pStyle w:val="P1"/>
        <w:keepNext w:val="0"/>
        <w:keepLines w:val="0"/>
        <w:numPr>
          <w:ilvl w:val="0"/>
          <w:numId w:val="37"/>
        </w:numPr>
        <w:spacing w:before="200"/>
      </w:pPr>
      <w:r>
        <w:t xml:space="preserve"> </w:t>
      </w:r>
      <w:r w:rsidR="004E7E2A" w:rsidRPr="007A25F9">
        <w:t xml:space="preserve">Le réseau </w:t>
      </w:r>
      <w:r w:rsidR="004D7A92" w:rsidRPr="007A25F9">
        <w:t xml:space="preserve">d’assainissement </w:t>
      </w:r>
      <w:r w:rsidR="004E7E2A" w:rsidRPr="007A25F9">
        <w:t xml:space="preserve">EU </w:t>
      </w:r>
      <w:r w:rsidRPr="007A25F9">
        <w:t xml:space="preserve">du </w:t>
      </w:r>
      <w:r>
        <w:t xml:space="preserve">bourg </w:t>
      </w:r>
      <w:r w:rsidR="004E7E2A" w:rsidRPr="007A25F9">
        <w:t xml:space="preserve">est raccordé à la station d’épuration </w:t>
      </w:r>
      <w:r w:rsidR="00D71655">
        <w:t>du SAEPA de la région de CONNERRE</w:t>
      </w:r>
      <w:r>
        <w:t>.</w:t>
      </w:r>
      <w:r w:rsidR="00424E90" w:rsidRPr="007A25F9">
        <w:t xml:space="preserve"> </w:t>
      </w:r>
    </w:p>
    <w:p w:rsidR="00424E90" w:rsidRPr="007A25F9" w:rsidRDefault="007A25F9" w:rsidP="00D85B5B">
      <w:pPr>
        <w:pStyle w:val="P1"/>
        <w:keepNext w:val="0"/>
        <w:keepLines w:val="0"/>
        <w:numPr>
          <w:ilvl w:val="0"/>
          <w:numId w:val="0"/>
        </w:numPr>
        <w:spacing w:before="200"/>
        <w:ind w:left="720" w:hanging="360"/>
      </w:pPr>
      <w:r>
        <w:t xml:space="preserve"> </w:t>
      </w:r>
      <w:r w:rsidR="00424E90" w:rsidRPr="007A25F9">
        <w:t xml:space="preserve">Actuellement </w:t>
      </w:r>
      <w:r w:rsidR="00261155">
        <w:t>la</w:t>
      </w:r>
      <w:r w:rsidR="00424E90" w:rsidRPr="007A25F9">
        <w:t xml:space="preserve"> charge polluante </w:t>
      </w:r>
      <w:r w:rsidR="00261155">
        <w:t>collectée atteint en pointe 34 170</w:t>
      </w:r>
      <w:r w:rsidR="00424E90" w:rsidRPr="007A25F9">
        <w:t xml:space="preserve"> équivalents-habitants.</w:t>
      </w:r>
    </w:p>
    <w:p w:rsidR="007A25F9" w:rsidRDefault="007A25F9" w:rsidP="00D85B5B">
      <w:pPr>
        <w:pStyle w:val="P1"/>
        <w:keepNext w:val="0"/>
        <w:keepLines w:val="0"/>
        <w:numPr>
          <w:ilvl w:val="0"/>
          <w:numId w:val="0"/>
        </w:numPr>
        <w:spacing w:before="200"/>
        <w:ind w:left="720" w:hanging="360"/>
      </w:pPr>
      <w:r>
        <w:t xml:space="preserve"> </w:t>
      </w:r>
      <w:r w:rsidR="00424E90" w:rsidRPr="007A25F9">
        <w:t>Compte tenu de la capacité nominale de la station d’épuration (</w:t>
      </w:r>
      <w:r w:rsidR="00261155">
        <w:t>35 000</w:t>
      </w:r>
      <w:r w:rsidR="00424E90" w:rsidRPr="007A25F9">
        <w:t xml:space="preserve"> EH), cela représente un taux de remplissage </w:t>
      </w:r>
      <w:r w:rsidR="00261155">
        <w:t>organique d’environ 97.6</w:t>
      </w:r>
      <w:r w:rsidR="00424E90" w:rsidRPr="007A25F9">
        <w:t>%.</w:t>
      </w:r>
    </w:p>
    <w:p w:rsidR="004E7E2A" w:rsidRPr="00433986" w:rsidRDefault="007A25F9" w:rsidP="00D85B5B">
      <w:pPr>
        <w:pStyle w:val="P1"/>
        <w:keepNext w:val="0"/>
        <w:keepLines w:val="0"/>
        <w:numPr>
          <w:ilvl w:val="0"/>
          <w:numId w:val="0"/>
        </w:numPr>
        <w:spacing w:before="200"/>
        <w:ind w:left="720" w:hanging="360"/>
      </w:pPr>
      <w:r>
        <w:t xml:space="preserve"> </w:t>
      </w:r>
      <w:r w:rsidRPr="00433986">
        <w:t>La réserve de capacité de la station est donc</w:t>
      </w:r>
      <w:r w:rsidR="00424E90" w:rsidRPr="00433986">
        <w:t xml:space="preserve"> </w:t>
      </w:r>
      <w:r w:rsidR="00261155" w:rsidRPr="00433986">
        <w:t>de 83</w:t>
      </w:r>
      <w:r w:rsidRPr="00433986">
        <w:t>0 EH, soit environ</w:t>
      </w:r>
      <w:r w:rsidR="00261155" w:rsidRPr="00433986">
        <w:t xml:space="preserve"> 1 00</w:t>
      </w:r>
      <w:r w:rsidRPr="00433986">
        <w:t>0 habitants.</w:t>
      </w:r>
    </w:p>
    <w:p w:rsidR="007A25F9" w:rsidRPr="00433986" w:rsidRDefault="007A25F9" w:rsidP="00D85B5B">
      <w:pPr>
        <w:widowControl w:val="0"/>
        <w:numPr>
          <w:ilvl w:val="0"/>
          <w:numId w:val="7"/>
        </w:numPr>
        <w:tabs>
          <w:tab w:val="left" w:pos="425"/>
          <w:tab w:val="right" w:leader="underscore" w:pos="8789"/>
        </w:tabs>
        <w:spacing w:before="200"/>
        <w:ind w:left="425" w:hanging="425"/>
        <w:jc w:val="both"/>
      </w:pPr>
      <w:r w:rsidRPr="00433986">
        <w:t xml:space="preserve">Les prévisions d’extensions du réseau d’assainissement </w:t>
      </w:r>
      <w:r w:rsidR="00735295" w:rsidRPr="00433986">
        <w:t xml:space="preserve">(hors densification) </w:t>
      </w:r>
      <w:r w:rsidR="00261155" w:rsidRPr="00433986">
        <w:t>concernent dans un premier temps l</w:t>
      </w:r>
      <w:r w:rsidR="00433986" w:rsidRPr="00433986">
        <w:t>e raccordement de</w:t>
      </w:r>
      <w:r w:rsidR="00261155" w:rsidRPr="00433986">
        <w:t xml:space="preserve"> </w:t>
      </w:r>
      <w:r w:rsidR="00433986" w:rsidRPr="00433986">
        <w:t>la zones urbanisée</w:t>
      </w:r>
      <w:r w:rsidRPr="00433986">
        <w:t xml:space="preserve"> </w:t>
      </w:r>
      <w:r w:rsidR="00433986" w:rsidRPr="00433986">
        <w:t>route des Landes (Ouest de la voie SNCF)</w:t>
      </w:r>
      <w:r w:rsidR="00AD5AEE" w:rsidRPr="00433986">
        <w:t xml:space="preserve"> </w:t>
      </w:r>
      <w:r w:rsidR="00261155" w:rsidRPr="00433986">
        <w:t xml:space="preserve">de </w:t>
      </w:r>
      <w:r w:rsidR="00D02BD8" w:rsidRPr="00433986">
        <w:t>CONNERRE</w:t>
      </w:r>
      <w:r w:rsidR="00261155" w:rsidRPr="00433986">
        <w:t>, soit environ 2</w:t>
      </w:r>
      <w:r w:rsidR="00433986" w:rsidRPr="00433986">
        <w:t>1</w:t>
      </w:r>
      <w:r w:rsidR="00261155" w:rsidRPr="00433986">
        <w:t xml:space="preserve"> habitations</w:t>
      </w:r>
      <w:r w:rsidR="00797B0B" w:rsidRPr="00433986">
        <w:t xml:space="preserve"> représentant environ </w:t>
      </w:r>
      <w:r w:rsidR="00433986" w:rsidRPr="00433986">
        <w:t>45</w:t>
      </w:r>
      <w:r w:rsidRPr="00433986">
        <w:t xml:space="preserve"> habitants ou </w:t>
      </w:r>
      <w:r w:rsidR="00433986" w:rsidRPr="00433986">
        <w:t>4</w:t>
      </w:r>
      <w:r w:rsidR="00261155" w:rsidRPr="00433986">
        <w:t>0</w:t>
      </w:r>
      <w:r w:rsidR="00797B0B" w:rsidRPr="00433986">
        <w:t xml:space="preserve"> équivalents-</w:t>
      </w:r>
      <w:r w:rsidR="00735295" w:rsidRPr="00433986">
        <w:t>habitants.</w:t>
      </w:r>
    </w:p>
    <w:p w:rsidR="007A25F9" w:rsidRPr="00433986" w:rsidRDefault="00797B0B" w:rsidP="00D85B5B">
      <w:pPr>
        <w:widowControl w:val="0"/>
        <w:numPr>
          <w:ilvl w:val="0"/>
          <w:numId w:val="7"/>
        </w:numPr>
        <w:tabs>
          <w:tab w:val="left" w:pos="425"/>
          <w:tab w:val="right" w:leader="underscore" w:pos="8789"/>
        </w:tabs>
        <w:spacing w:before="200"/>
        <w:ind w:left="425" w:hanging="425"/>
        <w:jc w:val="both"/>
      </w:pPr>
      <w:r w:rsidRPr="00433986">
        <w:t>Sur la période 1999 - 2013</w:t>
      </w:r>
      <w:r w:rsidR="00735295" w:rsidRPr="00433986">
        <w:t>,</w:t>
      </w:r>
      <w:r w:rsidR="007A25F9" w:rsidRPr="00433986">
        <w:t xml:space="preserve"> la croissance de la commune a été évaluée selon l’INSEE à :</w:t>
      </w:r>
    </w:p>
    <w:p w:rsidR="001C11C8" w:rsidRPr="00433986" w:rsidRDefault="007A25F9" w:rsidP="00D85B5B">
      <w:pPr>
        <w:widowControl w:val="0"/>
        <w:numPr>
          <w:ilvl w:val="1"/>
          <w:numId w:val="9"/>
        </w:numPr>
        <w:tabs>
          <w:tab w:val="left" w:pos="709"/>
          <w:tab w:val="right" w:leader="underscore" w:pos="8789"/>
        </w:tabs>
        <w:spacing w:before="120"/>
        <w:jc w:val="both"/>
      </w:pPr>
      <w:r w:rsidRPr="00433986">
        <w:t xml:space="preserve">+ </w:t>
      </w:r>
      <w:r w:rsidR="00433986" w:rsidRPr="00433986">
        <w:t>16.8</w:t>
      </w:r>
      <w:r w:rsidRPr="00433986">
        <w:t xml:space="preserve"> logements</w:t>
      </w:r>
      <w:r w:rsidR="00137B9A" w:rsidRPr="00433986">
        <w:t>/an</w:t>
      </w:r>
      <w:r w:rsidRPr="00433986">
        <w:t>,</w:t>
      </w:r>
    </w:p>
    <w:p w:rsidR="00433986" w:rsidRPr="00433986" w:rsidRDefault="00433986" w:rsidP="00D85B5B">
      <w:pPr>
        <w:widowControl w:val="0"/>
        <w:numPr>
          <w:ilvl w:val="1"/>
          <w:numId w:val="9"/>
        </w:numPr>
        <w:tabs>
          <w:tab w:val="left" w:pos="709"/>
          <w:tab w:val="right" w:leader="underscore" w:pos="8789"/>
        </w:tabs>
        <w:spacing w:before="120"/>
        <w:jc w:val="both"/>
      </w:pPr>
      <w:r w:rsidRPr="00433986">
        <w:t>+ 2.1</w:t>
      </w:r>
      <w:r w:rsidR="001C11C8" w:rsidRPr="00433986">
        <w:t xml:space="preserve"> habitants/an.</w:t>
      </w:r>
    </w:p>
    <w:p w:rsidR="007A25F9" w:rsidRPr="00433986" w:rsidRDefault="00433986" w:rsidP="00D85B5B">
      <w:pPr>
        <w:widowControl w:val="0"/>
        <w:numPr>
          <w:ilvl w:val="1"/>
          <w:numId w:val="9"/>
        </w:numPr>
        <w:tabs>
          <w:tab w:val="left" w:pos="709"/>
          <w:tab w:val="right" w:leader="underscore" w:pos="8789"/>
        </w:tabs>
        <w:spacing w:before="120"/>
        <w:jc w:val="both"/>
      </w:pPr>
      <w:r w:rsidRPr="00433986">
        <w:t>Soit 530 habitants ou 440 équivalents-habitants.</w:t>
      </w:r>
      <w:r w:rsidR="00137B9A" w:rsidRPr="00433986">
        <w:t xml:space="preserve"> </w:t>
      </w:r>
    </w:p>
    <w:p w:rsidR="007819BD" w:rsidRPr="00433986" w:rsidRDefault="001C11C8" w:rsidP="001C11C8">
      <w:pPr>
        <w:widowControl w:val="0"/>
        <w:numPr>
          <w:ilvl w:val="0"/>
          <w:numId w:val="7"/>
        </w:numPr>
        <w:tabs>
          <w:tab w:val="left" w:pos="425"/>
          <w:tab w:val="right" w:leader="underscore" w:pos="8789"/>
        </w:tabs>
        <w:spacing w:before="200"/>
        <w:ind w:left="425" w:hanging="425"/>
        <w:jc w:val="both"/>
      </w:pPr>
      <w:r w:rsidRPr="00433986">
        <w:t>A</w:t>
      </w:r>
      <w:r w:rsidR="007A25F9" w:rsidRPr="00433986">
        <w:t xml:space="preserve"> un </w:t>
      </w:r>
      <w:r w:rsidRPr="00433986">
        <w:t>horizon 15 ans (soit 2023), dans</w:t>
      </w:r>
      <w:r w:rsidR="00433986" w:rsidRPr="00433986">
        <w:t xml:space="preserve"> l’hypothèse du raccordement du secteur urbanisé</w:t>
      </w:r>
      <w:r w:rsidRPr="00433986">
        <w:t xml:space="preserve"> </w:t>
      </w:r>
      <w:r w:rsidR="00433986" w:rsidRPr="00433986">
        <w:t>route des Landes</w:t>
      </w:r>
      <w:r w:rsidRPr="00433986">
        <w:t xml:space="preserve"> et des</w:t>
      </w:r>
      <w:r w:rsidR="007A25F9" w:rsidRPr="00433986">
        <w:t xml:space="preserve"> perspectives de croissance</w:t>
      </w:r>
      <w:r w:rsidRPr="00433986">
        <w:t xml:space="preserve"> de la Commune,</w:t>
      </w:r>
      <w:r w:rsidR="007A25F9" w:rsidRPr="00433986">
        <w:t xml:space="preserve"> </w:t>
      </w:r>
      <w:r w:rsidRPr="00433986">
        <w:t>l’</w:t>
      </w:r>
      <w:r w:rsidR="007A25F9" w:rsidRPr="00433986">
        <w:t>augmentation de la charge polluante collectée par les réseaux EU de</w:t>
      </w:r>
      <w:r w:rsidRPr="00433986">
        <w:t>vrai atteind</w:t>
      </w:r>
      <w:r w:rsidR="00433986" w:rsidRPr="00433986">
        <w:t>re 575 habitants ou 48</w:t>
      </w:r>
      <w:r w:rsidRPr="00433986">
        <w:t>0 EH.</w:t>
      </w:r>
    </w:p>
    <w:p w:rsidR="007819BD" w:rsidRPr="001C11C8" w:rsidRDefault="007A25F9" w:rsidP="00D85B5B">
      <w:pPr>
        <w:widowControl w:val="0"/>
        <w:numPr>
          <w:ilvl w:val="0"/>
          <w:numId w:val="7"/>
        </w:numPr>
        <w:tabs>
          <w:tab w:val="left" w:pos="425"/>
          <w:tab w:val="right" w:leader="underscore" w:pos="8789"/>
        </w:tabs>
        <w:spacing w:before="200"/>
        <w:ind w:left="425" w:hanging="425"/>
        <w:jc w:val="both"/>
      </w:pPr>
      <w:r w:rsidRPr="00433986">
        <w:t xml:space="preserve">La réserve de capacité de la station d’épuration est évaluée à </w:t>
      </w:r>
      <w:r w:rsidR="00433986" w:rsidRPr="00433986">
        <w:t xml:space="preserve">830 </w:t>
      </w:r>
      <w:r w:rsidR="00137B9A" w:rsidRPr="00433986">
        <w:t>EH</w:t>
      </w:r>
      <w:r w:rsidR="001C11C8" w:rsidRPr="00433986">
        <w:t xml:space="preserve"> pour les quatre Communes du syndicat</w:t>
      </w:r>
      <w:r w:rsidR="00137B9A" w:rsidRPr="00433986">
        <w:t xml:space="preserve">. </w:t>
      </w:r>
      <w:r w:rsidR="001C11C8" w:rsidRPr="00433986">
        <w:t>L’augmentation de la charg</w:t>
      </w:r>
      <w:r w:rsidR="00433986" w:rsidRPr="00433986">
        <w:t>e polluante représente environ 58</w:t>
      </w:r>
      <w:r w:rsidR="001C11C8" w:rsidRPr="00433986">
        <w:t xml:space="preserve"> % de la réserve de capacité de la station d’épuration</w:t>
      </w:r>
      <w:r w:rsidR="001C11C8" w:rsidRPr="001C11C8">
        <w:t>.</w:t>
      </w:r>
    </w:p>
    <w:p w:rsidR="007A25F9" w:rsidRPr="007819BD" w:rsidRDefault="007A25F9" w:rsidP="00D85B5B">
      <w:pPr>
        <w:widowControl w:val="0"/>
        <w:tabs>
          <w:tab w:val="left" w:pos="425"/>
          <w:tab w:val="right" w:leader="underscore" w:pos="8789"/>
        </w:tabs>
        <w:spacing w:before="200"/>
        <w:jc w:val="both"/>
        <w:rPr>
          <w:b/>
        </w:rPr>
      </w:pPr>
      <w:r w:rsidRPr="001C11C8">
        <w:rPr>
          <w:b/>
        </w:rPr>
        <w:t>La station d’épuration présente donc une capacité adaptée aux projet</w:t>
      </w:r>
      <w:r w:rsidR="007819BD" w:rsidRPr="001C11C8">
        <w:rPr>
          <w:b/>
        </w:rPr>
        <w:t xml:space="preserve">s de développement du </w:t>
      </w:r>
      <w:r w:rsidR="00433986">
        <w:rPr>
          <w:b/>
        </w:rPr>
        <w:t>la ville</w:t>
      </w:r>
      <w:r w:rsidR="007819BD" w:rsidRPr="001C11C8">
        <w:rPr>
          <w:b/>
        </w:rPr>
        <w:t xml:space="preserve"> de </w:t>
      </w:r>
      <w:r w:rsidR="00D02BD8">
        <w:rPr>
          <w:b/>
        </w:rPr>
        <w:t>CONNERRE</w:t>
      </w:r>
      <w:r w:rsidR="007819BD" w:rsidRPr="001C11C8">
        <w:rPr>
          <w:b/>
        </w:rPr>
        <w:t>.</w:t>
      </w:r>
    </w:p>
    <w:p w:rsidR="007F0FA1" w:rsidRDefault="007F0FA1" w:rsidP="00D85B5B">
      <w:pPr>
        <w:pStyle w:val="P2"/>
        <w:keepNext w:val="0"/>
        <w:keepLines w:val="0"/>
        <w:numPr>
          <w:ilvl w:val="0"/>
          <w:numId w:val="0"/>
        </w:numPr>
        <w:tabs>
          <w:tab w:val="clear" w:pos="851"/>
          <w:tab w:val="left" w:pos="709"/>
        </w:tabs>
        <w:spacing w:before="200"/>
      </w:pPr>
    </w:p>
    <w:p w:rsidR="00C91030" w:rsidRDefault="00C91030" w:rsidP="00D85B5B">
      <w:pPr>
        <w:widowControl w:val="0"/>
        <w:spacing w:before="200"/>
      </w:pPr>
      <w:r>
        <w:br w:type="page"/>
      </w:r>
    </w:p>
    <w:p w:rsidR="009E08F9" w:rsidRDefault="009E08F9" w:rsidP="00D85B5B">
      <w:pPr>
        <w:pStyle w:val="Titre1"/>
        <w:keepNext w:val="0"/>
        <w:widowControl w:val="0"/>
        <w:tabs>
          <w:tab w:val="clear" w:pos="1134"/>
        </w:tabs>
        <w:ind w:left="0" w:hanging="851"/>
      </w:pPr>
      <w:bookmarkStart w:id="65" w:name="_Toc514078847"/>
      <w:r>
        <w:lastRenderedPageBreak/>
        <w:t>PRESENTATION DE L’ENQUETE PUBLIQUE</w:t>
      </w:r>
      <w:bookmarkEnd w:id="65"/>
    </w:p>
    <w:p w:rsidR="00A450A6" w:rsidRDefault="00A450A6" w:rsidP="00D85B5B">
      <w:pPr>
        <w:pStyle w:val="Titre2"/>
        <w:keepNext w:val="0"/>
        <w:keepLines w:val="0"/>
        <w:tabs>
          <w:tab w:val="clear" w:pos="1134"/>
        </w:tabs>
        <w:ind w:left="0" w:hanging="851"/>
      </w:pPr>
      <w:bookmarkStart w:id="66" w:name="_Toc302117094"/>
      <w:bookmarkStart w:id="67" w:name="_Toc346089462"/>
      <w:bookmarkStart w:id="68" w:name="_Toc479149228"/>
      <w:bookmarkStart w:id="69" w:name="_Toc514078848"/>
      <w:r w:rsidRPr="00C05C34">
        <w:t>Contexte</w:t>
      </w:r>
      <w:bookmarkEnd w:id="66"/>
      <w:bookmarkEnd w:id="67"/>
      <w:r>
        <w:t xml:space="preserve"> reglementaire de l’enquête publique</w:t>
      </w:r>
      <w:bookmarkEnd w:id="68"/>
      <w:bookmarkEnd w:id="69"/>
    </w:p>
    <w:p w:rsidR="00A450A6" w:rsidRPr="008E1278" w:rsidRDefault="00A450A6" w:rsidP="00D85B5B">
      <w:pPr>
        <w:pStyle w:val="Titre3"/>
        <w:keepNext w:val="0"/>
        <w:keepLines w:val="0"/>
        <w:tabs>
          <w:tab w:val="clear" w:pos="1134"/>
        </w:tabs>
        <w:ind w:left="0" w:hanging="851"/>
      </w:pPr>
      <w:bookmarkStart w:id="70" w:name="_Toc479149229"/>
      <w:bookmarkStart w:id="71" w:name="_Toc514078849"/>
      <w:r>
        <w:t>Généralités</w:t>
      </w:r>
      <w:bookmarkEnd w:id="70"/>
      <w:bookmarkEnd w:id="71"/>
    </w:p>
    <w:p w:rsidR="00A450A6" w:rsidRDefault="00A450A6" w:rsidP="00D85B5B">
      <w:pPr>
        <w:pStyle w:val="Corpsdetexte"/>
        <w:keepNext w:val="0"/>
        <w:keepLines w:val="0"/>
        <w:rPr>
          <w:rFonts w:eastAsia="Verdana"/>
        </w:rPr>
      </w:pPr>
      <w:r>
        <w:rPr>
          <w:rFonts w:eastAsia="Verdana"/>
        </w:rPr>
        <w:t>En application de l’article L2224-10 du Code Général des Collectivités Territoriales, les communes ou leurs établissements publics de coopération doivent définir après enquête publique réalisée conformément au chapitre III du titre II du livre 1</w:t>
      </w:r>
      <w:r w:rsidRPr="00EC1BA6">
        <w:rPr>
          <w:rFonts w:eastAsia="Verdana"/>
          <w:vertAlign w:val="superscript"/>
        </w:rPr>
        <w:t>er</w:t>
      </w:r>
      <w:r>
        <w:rPr>
          <w:rFonts w:eastAsia="Verdana"/>
        </w:rPr>
        <w:t xml:space="preserve"> du code de l’environnement leur plan de zonage d’assainissement.</w:t>
      </w:r>
    </w:p>
    <w:p w:rsidR="00A450A6" w:rsidRDefault="00A450A6" w:rsidP="00D85B5B">
      <w:pPr>
        <w:pStyle w:val="Corpsdetexte"/>
        <w:keepNext w:val="0"/>
        <w:keepLines w:val="0"/>
        <w:rPr>
          <w:rFonts w:eastAsia="Verdana"/>
        </w:rPr>
      </w:pPr>
      <w:r>
        <w:rPr>
          <w:rFonts w:eastAsia="Verdana"/>
        </w:rPr>
        <w:t xml:space="preserve">Après étude préalable, ce plan de zonage d’assainissement </w:t>
      </w:r>
      <w:r w:rsidRPr="002B2CC1">
        <w:rPr>
          <w:rFonts w:eastAsia="Verdana"/>
        </w:rPr>
        <w:t>EU</w:t>
      </w:r>
      <w:r>
        <w:rPr>
          <w:rFonts w:eastAsia="Verdana"/>
        </w:rPr>
        <w:t xml:space="preserve"> doit délimiter :</w:t>
      </w:r>
    </w:p>
    <w:p w:rsidR="00A450A6" w:rsidRPr="00E67409" w:rsidRDefault="00A450A6" w:rsidP="00D85B5B">
      <w:pPr>
        <w:pStyle w:val="Titre8"/>
        <w:widowControl w:val="0"/>
        <w:jc w:val="both"/>
        <w:rPr>
          <w:rFonts w:eastAsia="Verdana"/>
        </w:rPr>
      </w:pPr>
      <w:r>
        <w:rPr>
          <w:rFonts w:eastAsia="Verdana"/>
        </w:rPr>
        <w:t>les zones d'assainissement collectif, où la collectivité est tenue d'assurer la collecte des eaux usées domestiques et le stockage, l'épuration et le rejet ou la réutilisation de l'ensemble des eaux collectées,</w:t>
      </w:r>
    </w:p>
    <w:p w:rsidR="00A450A6" w:rsidRPr="00E67409" w:rsidRDefault="00A450A6" w:rsidP="00D85B5B">
      <w:pPr>
        <w:pStyle w:val="Titre8"/>
        <w:widowControl w:val="0"/>
        <w:jc w:val="both"/>
        <w:rPr>
          <w:rFonts w:eastAsia="Verdana"/>
        </w:rPr>
      </w:pPr>
      <w:r>
        <w:rPr>
          <w:rFonts w:eastAsia="Verdana"/>
        </w:rPr>
        <w:t>les zones relevant de l'assainissement non collectif, où la collectivité est tenue d'assurer le contrôle de ces installations et, si elles le décident, le traitement des matières de vidange et, à la demande des propriétaires, l'entretien et les travaux de réalisation et de réhabilitation des installations d'assainis</w:t>
      </w:r>
      <w:r w:rsidR="00C91030">
        <w:rPr>
          <w:rFonts w:eastAsia="Verdana"/>
        </w:rPr>
        <w:t>sement non collectif.</w:t>
      </w:r>
    </w:p>
    <w:p w:rsidR="00A450A6" w:rsidRDefault="00A450A6" w:rsidP="00D85B5B">
      <w:pPr>
        <w:pStyle w:val="Corpsdetexte"/>
        <w:keepNext w:val="0"/>
        <w:keepLines w:val="0"/>
        <w:rPr>
          <w:rFonts w:eastAsia="Verdana"/>
        </w:rPr>
      </w:pPr>
      <w:r>
        <w:rPr>
          <w:rFonts w:eastAsia="Verdana"/>
        </w:rPr>
        <w:t>Le zonage est soumis à enquête publique avant d’être approuvé par la Collectivité compétente. Les prescriptions résultant du zonage doivent être intégrées dans le Plan Local d’Urbanisme.</w:t>
      </w:r>
    </w:p>
    <w:p w:rsidR="00A450A6" w:rsidRPr="001764BD" w:rsidRDefault="00A450A6" w:rsidP="00D85B5B">
      <w:pPr>
        <w:pStyle w:val="Corpsdetexte"/>
        <w:keepNext w:val="0"/>
        <w:keepLines w:val="0"/>
      </w:pPr>
      <w:r w:rsidRPr="001764BD">
        <w:t>Les études préalables au zonage d'assainissement ont été réalisées en 200</w:t>
      </w:r>
      <w:r w:rsidR="00A04F39">
        <w:t>1</w:t>
      </w:r>
      <w:r w:rsidRPr="001764BD">
        <w:t xml:space="preserve"> par</w:t>
      </w:r>
      <w:r>
        <w:t xml:space="preserve"> le bureau d’</w:t>
      </w:r>
      <w:r w:rsidR="00A04F39">
        <w:t>étude LTR</w:t>
      </w:r>
      <w:r>
        <w:t>.</w:t>
      </w:r>
    </w:p>
    <w:p w:rsidR="00667461" w:rsidRDefault="00667461" w:rsidP="00D85B5B">
      <w:pPr>
        <w:pStyle w:val="Corpsdetexte"/>
        <w:keepNext w:val="0"/>
        <w:keepLines w:val="0"/>
      </w:pPr>
      <w:r>
        <w:t xml:space="preserve">La </w:t>
      </w:r>
      <w:r w:rsidR="00021656">
        <w:t xml:space="preserve">Commune de </w:t>
      </w:r>
      <w:r w:rsidR="00D02BD8">
        <w:t>CONNERRE</w:t>
      </w:r>
      <w:r w:rsidR="008A5139">
        <w:t xml:space="preserve"> </w:t>
      </w:r>
      <w:r>
        <w:t xml:space="preserve">a </w:t>
      </w:r>
      <w:r w:rsidR="008A5139">
        <w:t xml:space="preserve">confié </w:t>
      </w:r>
      <w:r>
        <w:t xml:space="preserve">la compétence assainissement </w:t>
      </w:r>
      <w:r w:rsidR="008A5139">
        <w:t xml:space="preserve">collectif (AC) au « SAEPA de la région de CONNERRE Assainissement » </w:t>
      </w:r>
      <w:r>
        <w:t xml:space="preserve">souhaite aujourd’hui réviser à nouveau son plan de  zonage d’assainissement EU afin de l’adapter </w:t>
      </w:r>
      <w:r w:rsidR="00A04F39">
        <w:t>au futur document d’urbanisme</w:t>
      </w:r>
      <w:r w:rsidR="00AD5AEE" w:rsidRPr="00AD5AEE">
        <w:t>.</w:t>
      </w:r>
    </w:p>
    <w:p w:rsidR="00667461" w:rsidRDefault="00667461" w:rsidP="00D85B5B">
      <w:pPr>
        <w:pStyle w:val="Corpsdetexte"/>
        <w:keepNext w:val="0"/>
        <w:keepLines w:val="0"/>
      </w:pPr>
      <w:r>
        <w:t>Cette révision n°</w:t>
      </w:r>
      <w:r w:rsidR="00A04F39">
        <w:t>1</w:t>
      </w:r>
      <w:r>
        <w:t xml:space="preserve"> du zonage d’assainissement EU fait l’objet d’une nouvelle carte de zonage  qui devra être soumise à enquête publique.</w:t>
      </w:r>
    </w:p>
    <w:p w:rsidR="00A450A6" w:rsidRDefault="00A450A6" w:rsidP="00D85B5B">
      <w:pPr>
        <w:pStyle w:val="Corpsdetexte"/>
        <w:keepNext w:val="0"/>
        <w:keepLines w:val="0"/>
      </w:pPr>
      <w:r>
        <w:t>En effet, l’étude de zonage d’assainissement EU est soumise à enquête publique comme le précise l’article R2224-8 du Code Général des Collectivités Territoriales, qui mentionnent que :</w:t>
      </w:r>
    </w:p>
    <w:p w:rsidR="00A450A6" w:rsidRDefault="00A450A6" w:rsidP="00D85B5B">
      <w:pPr>
        <w:pStyle w:val="Corpsdetexte"/>
        <w:keepNext w:val="0"/>
        <w:keepLines w:val="0"/>
        <w:rPr>
          <w:i/>
        </w:rPr>
      </w:pPr>
      <w:r>
        <w:rPr>
          <w:i/>
        </w:rPr>
        <w:t xml:space="preserve">« L’enquête publique préalable à la délimitation des zones mentionnées </w:t>
      </w:r>
      <w:r w:rsidRPr="002B2CC1">
        <w:rPr>
          <w:i/>
        </w:rPr>
        <w:t>aux 1° et 2°</w:t>
      </w:r>
      <w:r>
        <w:rPr>
          <w:i/>
        </w:rPr>
        <w:t xml:space="preserve"> de l’article </w:t>
      </w:r>
      <w:r w:rsidRPr="00FB3D75">
        <w:rPr>
          <w:i/>
        </w:rPr>
        <w:t>L2224-10</w:t>
      </w:r>
      <w:r>
        <w:rPr>
          <w:i/>
        </w:rPr>
        <w:t xml:space="preserve"> est conduite par le Maire ou le Président de l’établissement public de coopération intercommunale compétent, dans les formes prévues par les articles </w:t>
      </w:r>
      <w:r w:rsidRPr="00FB3D75">
        <w:rPr>
          <w:i/>
        </w:rPr>
        <w:t>R123-1 à R123-27</w:t>
      </w:r>
      <w:r>
        <w:rPr>
          <w:i/>
        </w:rPr>
        <w:t xml:space="preserve"> du Code de l’Environnement. »</w:t>
      </w:r>
    </w:p>
    <w:p w:rsidR="00A450A6" w:rsidRPr="002B2CC1" w:rsidRDefault="00A450A6" w:rsidP="00D85B5B">
      <w:pPr>
        <w:pStyle w:val="Corpsdetexte"/>
        <w:keepNext w:val="0"/>
        <w:keepLines w:val="0"/>
        <w:rPr>
          <w:i/>
        </w:rPr>
      </w:pPr>
      <w:r w:rsidRPr="00FB3D75">
        <w:t>Selon l’article R2224-9 du CGCT :</w:t>
      </w:r>
      <w:r>
        <w:rPr>
          <w:i/>
        </w:rPr>
        <w:t xml:space="preserve"> « Le dossier soumis à l’enquête comprend un projet de délimitation des zones d’assainissement de la commune, faisant apparaître les </w:t>
      </w:r>
      <w:r w:rsidRPr="002B2CC1">
        <w:rPr>
          <w:i/>
        </w:rPr>
        <w:t>agglomérations d’assainissement comprises dans le périmètre du zonage, ainsi qu’une notice justifiant le zonage d’assainissement EU envisagé. »</w:t>
      </w:r>
    </w:p>
    <w:p w:rsidR="00A450A6" w:rsidRDefault="00A450A6" w:rsidP="00D85B5B">
      <w:pPr>
        <w:pStyle w:val="Corpsdetexte"/>
        <w:keepNext w:val="0"/>
        <w:keepLines w:val="0"/>
        <w:rPr>
          <w:i/>
        </w:rPr>
      </w:pPr>
      <w:r w:rsidRPr="002B2CC1">
        <w:t xml:space="preserve">L’article R2224-7 précise les modalités de classement en zone d’assainissement non collectif : </w:t>
      </w:r>
      <w:r w:rsidRPr="002B2CC1">
        <w:rPr>
          <w:i/>
        </w:rPr>
        <w:t>« Peuvent être placées en zone d’assainissement non collectif les parties du territoire d’une commune dans lesquelles l’installation d’un système de collecte des eaux usées ne se justifie pas, soit parce qu’elle ne présente pas d’intérêt pour l’environnement et la salubrité publique, soit parce que son cout serait excessif. »</w:t>
      </w:r>
    </w:p>
    <w:p w:rsidR="00A450A6" w:rsidRDefault="00A450A6" w:rsidP="00D85B5B">
      <w:pPr>
        <w:pStyle w:val="Titre3"/>
        <w:keepNext w:val="0"/>
        <w:keepLines w:val="0"/>
        <w:tabs>
          <w:tab w:val="clear" w:pos="1134"/>
        </w:tabs>
        <w:ind w:left="0" w:hanging="851"/>
      </w:pPr>
      <w:bookmarkStart w:id="72" w:name="_Toc479149230"/>
      <w:bookmarkStart w:id="73" w:name="_Toc514078850"/>
      <w:r>
        <w:lastRenderedPageBreak/>
        <w:t>Evaluation environnementale</w:t>
      </w:r>
      <w:bookmarkEnd w:id="72"/>
      <w:bookmarkEnd w:id="73"/>
    </w:p>
    <w:p w:rsidR="00A450A6" w:rsidRDefault="00A450A6" w:rsidP="00D85B5B">
      <w:pPr>
        <w:pStyle w:val="Corpsdetexte"/>
        <w:keepNext w:val="0"/>
        <w:keepLines w:val="0"/>
        <w:rPr>
          <w:rFonts w:eastAsia="Verdana"/>
        </w:rPr>
      </w:pPr>
      <w:r>
        <w:rPr>
          <w:rFonts w:eastAsia="Verdana"/>
        </w:rPr>
        <w:t>Les articles L122-4 à L122-9  du code de l’environnement détaillent  les règles applicables à l’évaluation environnementale des projets, plans et programmes.</w:t>
      </w:r>
    </w:p>
    <w:p w:rsidR="00A450A6" w:rsidRDefault="00A450A6" w:rsidP="00D85B5B">
      <w:pPr>
        <w:pStyle w:val="Corpsdetexte"/>
        <w:keepNext w:val="0"/>
        <w:keepLines w:val="0"/>
        <w:rPr>
          <w:rFonts w:eastAsia="Verdana"/>
        </w:rPr>
      </w:pPr>
      <w:r>
        <w:rPr>
          <w:rFonts w:eastAsia="Verdana"/>
        </w:rPr>
        <w:t>Le décret n° 2016-1110 du 11 aout 2016 (ou article R122-17 du code de l’environnement) précise que les zones mentionnées aux 1° à 4° de l’article L2224-10 du code général des collectivités territoriales (soit les plans de zonage d’assainissement EU et EP) sont susceptibles de faire l’objet d’une évaluation environnementale après un examen au cas par cas par l’Autorité Environnementale.</w:t>
      </w:r>
    </w:p>
    <w:p w:rsidR="00A450A6" w:rsidRDefault="00A450A6" w:rsidP="00D85B5B">
      <w:pPr>
        <w:pStyle w:val="Corpsdetexte"/>
        <w:keepNext w:val="0"/>
        <w:keepLines w:val="0"/>
        <w:rPr>
          <w:rFonts w:eastAsia="Verdana"/>
        </w:rPr>
      </w:pPr>
      <w:r>
        <w:rPr>
          <w:rFonts w:eastAsia="Verdana"/>
        </w:rPr>
        <w:t>L’article R122-18 du code de l’environnement précise les modalités de l’examen au cas par cas.</w:t>
      </w:r>
    </w:p>
    <w:p w:rsidR="00A450A6" w:rsidRDefault="00A450A6" w:rsidP="00D85B5B">
      <w:pPr>
        <w:pStyle w:val="Corpsdetexte"/>
        <w:keepNext w:val="0"/>
        <w:keepLines w:val="0"/>
        <w:rPr>
          <w:rFonts w:eastAsia="Verdana"/>
        </w:rPr>
      </w:pPr>
      <w:r>
        <w:rPr>
          <w:rFonts w:eastAsia="Verdana"/>
        </w:rPr>
        <w:t>Le contenu du rapport d’évaluation environnementale est précisé par les articles L122-6 et R122-20 du code de l’environnement.</w:t>
      </w:r>
    </w:p>
    <w:p w:rsidR="00A450A6" w:rsidRDefault="00A450A6" w:rsidP="00D85B5B">
      <w:pPr>
        <w:pStyle w:val="Corpsdetexte"/>
        <w:keepNext w:val="0"/>
        <w:keepLines w:val="0"/>
        <w:rPr>
          <w:rFonts w:eastAsia="Verdana"/>
        </w:rPr>
      </w:pPr>
      <w:r>
        <w:rPr>
          <w:rFonts w:eastAsia="Verdana"/>
        </w:rPr>
        <w:t>Les modalités de consultation de l’Autorité Environnementale, ainsi que les modalités de délivrance de l’avis de l’Autorité Environnementale sont détaillées à l’article R122-21 du code de l’environnement.</w:t>
      </w:r>
    </w:p>
    <w:p w:rsidR="00A450A6" w:rsidRDefault="00A450A6" w:rsidP="00D85B5B">
      <w:pPr>
        <w:pStyle w:val="Titre3"/>
        <w:keepNext w:val="0"/>
        <w:keepLines w:val="0"/>
        <w:tabs>
          <w:tab w:val="clear" w:pos="1134"/>
        </w:tabs>
        <w:ind w:left="0" w:hanging="851"/>
      </w:pPr>
      <w:bookmarkStart w:id="74" w:name="_Toc479149231"/>
      <w:bookmarkStart w:id="75" w:name="_Toc514078851"/>
      <w:r>
        <w:t>Enquête publique du plan de zonage d’assainissement</w:t>
      </w:r>
      <w:bookmarkEnd w:id="74"/>
      <w:bookmarkEnd w:id="75"/>
    </w:p>
    <w:p w:rsidR="00A450A6" w:rsidRDefault="00A450A6" w:rsidP="00D85B5B">
      <w:pPr>
        <w:pStyle w:val="Corpsdetexte"/>
        <w:keepNext w:val="0"/>
        <w:keepLines w:val="0"/>
      </w:pPr>
      <w:r>
        <w:rPr>
          <w:rFonts w:eastAsia="Verdana"/>
        </w:rPr>
        <w:t xml:space="preserve">Selon l’article L2224-8 du code général des collectivités territoriales, les plans de zonage d’assainissement font l’objet d’une enquête publique dans les formes </w:t>
      </w:r>
      <w:r w:rsidRPr="00CB0FE8">
        <w:rPr>
          <w:rFonts w:eastAsia="Verdana"/>
        </w:rPr>
        <w:t xml:space="preserve">prévues </w:t>
      </w:r>
      <w:r w:rsidRPr="00CB0FE8">
        <w:t xml:space="preserve">par les articles </w:t>
      </w:r>
      <w:r>
        <w:t xml:space="preserve">L123-1 à L123-18 et </w:t>
      </w:r>
      <w:r w:rsidRPr="00CB0FE8">
        <w:t>R123-1 à R123-27 du Code de l’Environnement</w:t>
      </w:r>
      <w:r>
        <w:t> :</w:t>
      </w:r>
    </w:p>
    <w:p w:rsidR="00A450A6" w:rsidRDefault="00A450A6" w:rsidP="00D85B5B">
      <w:pPr>
        <w:pStyle w:val="Corpsdetexte"/>
        <w:keepNext w:val="0"/>
        <w:keepLines w:val="0"/>
        <w:rPr>
          <w:rFonts w:eastAsia="Verdana"/>
        </w:rPr>
      </w:pPr>
      <w:r>
        <w:rPr>
          <w:rFonts w:eastAsia="Verdana"/>
        </w:rPr>
        <w:t>L’enquête publique est ouverte et organisée par l’autorité compétente pour prendre la décision en vue de laquelle l’enquête est requise.</w:t>
      </w:r>
    </w:p>
    <w:p w:rsidR="00A450A6" w:rsidRDefault="00A450A6" w:rsidP="00D85B5B">
      <w:pPr>
        <w:pStyle w:val="Corpsdetexte"/>
        <w:keepNext w:val="0"/>
        <w:keepLines w:val="0"/>
        <w:rPr>
          <w:rFonts w:eastAsia="Verdana"/>
        </w:rPr>
      </w:pPr>
      <w:r>
        <w:rPr>
          <w:rFonts w:eastAsia="Verdana"/>
        </w:rPr>
        <w:t>L’enquête est conduite par un commissaire enquêteur choisi par le président du tribunal administratif.</w:t>
      </w:r>
    </w:p>
    <w:p w:rsidR="00A450A6" w:rsidRDefault="00A450A6" w:rsidP="00D85B5B">
      <w:pPr>
        <w:pStyle w:val="Corpsdetexte"/>
        <w:keepNext w:val="0"/>
        <w:keepLines w:val="0"/>
        <w:rPr>
          <w:rFonts w:eastAsia="Verdana"/>
        </w:rPr>
      </w:pPr>
      <w:r>
        <w:rPr>
          <w:rFonts w:eastAsia="Verdana"/>
        </w:rPr>
        <w:t>La durée de l’enquête est fixée par l’autorité compétente chargée de l’ouvrir et de l’organiser, elle ne peut être inférieure à 30 jours.</w:t>
      </w:r>
    </w:p>
    <w:p w:rsidR="00A450A6" w:rsidRDefault="00A450A6" w:rsidP="00D85B5B">
      <w:pPr>
        <w:pStyle w:val="Corpsdetexte"/>
        <w:keepNext w:val="0"/>
        <w:keepLines w:val="0"/>
        <w:rPr>
          <w:rFonts w:eastAsia="Verdana"/>
        </w:rPr>
      </w:pPr>
      <w:r>
        <w:rPr>
          <w:rFonts w:eastAsia="Verdana"/>
        </w:rPr>
        <w:t>L’information du public est assurée selon l’article R123-11 quinze jours au moins avant l’ouverture de l’enquête.</w:t>
      </w:r>
    </w:p>
    <w:p w:rsidR="00A450A6" w:rsidRDefault="00A450A6" w:rsidP="00D85B5B">
      <w:pPr>
        <w:pStyle w:val="Corpsdetexte"/>
        <w:keepNext w:val="0"/>
        <w:keepLines w:val="0"/>
        <w:rPr>
          <w:rFonts w:eastAsia="Verdana"/>
        </w:rPr>
      </w:pPr>
      <w:r>
        <w:rPr>
          <w:rFonts w:eastAsia="Verdana"/>
        </w:rPr>
        <w:t>Les observations, propositions et contre-propositions du public sont consignées sur le registre d’enquête, ou adressées par correspondance au commissaire enquêteur, ou reçues directement par le commissaire enquêteur.</w:t>
      </w:r>
    </w:p>
    <w:p w:rsidR="00A450A6" w:rsidRDefault="00A450A6" w:rsidP="00D85B5B">
      <w:pPr>
        <w:pStyle w:val="Corpsdetexte"/>
        <w:keepNext w:val="0"/>
        <w:keepLines w:val="0"/>
        <w:rPr>
          <w:rFonts w:eastAsia="Verdana"/>
        </w:rPr>
      </w:pPr>
      <w:r>
        <w:rPr>
          <w:rFonts w:eastAsia="Verdana"/>
        </w:rPr>
        <w:t xml:space="preserve">Selon l’article R123-14, le commissaire enquêteur peut faire compléter le dossier auprès du Responsable du projet par des documents utiles à la bonne information du public. </w:t>
      </w:r>
    </w:p>
    <w:p w:rsidR="00A450A6" w:rsidRDefault="00A450A6" w:rsidP="00D85B5B">
      <w:pPr>
        <w:pStyle w:val="Corpsdetexte"/>
        <w:keepNext w:val="0"/>
        <w:keepLines w:val="0"/>
        <w:rPr>
          <w:rFonts w:eastAsia="Verdana"/>
        </w:rPr>
      </w:pPr>
      <w:r>
        <w:rPr>
          <w:rFonts w:eastAsia="Verdana"/>
        </w:rPr>
        <w:t>Dans un délai de 8 jours après la clôture de l’enquête, le commissaire enquêteur informe le responsable du projet, plan ou programme des observations consignées dans le registre. Ce dernier dispose d’un délai de 15 jours pour produire ses observations éventuelles.</w:t>
      </w:r>
    </w:p>
    <w:p w:rsidR="00A450A6" w:rsidRDefault="00A450A6" w:rsidP="00D85B5B">
      <w:pPr>
        <w:pStyle w:val="Corpsdetexte"/>
        <w:keepNext w:val="0"/>
        <w:keepLines w:val="0"/>
        <w:rPr>
          <w:rFonts w:eastAsia="Verdana"/>
        </w:rPr>
      </w:pPr>
      <w:r>
        <w:rPr>
          <w:rFonts w:eastAsia="Verdana"/>
        </w:rPr>
        <w:t>Le commissaire enquêteur établit ensuite le rapport qui relate le déroulement de l’enquête et examine les propositions recueillies. Ce rapport et les conclusions sont rendus publics par voie dématérialisée et / ou affichage papier.</w:t>
      </w:r>
    </w:p>
    <w:p w:rsidR="00C91030" w:rsidRDefault="00C91030" w:rsidP="00D85B5B">
      <w:pPr>
        <w:widowControl w:val="0"/>
        <w:spacing w:before="200"/>
        <w:rPr>
          <w:rFonts w:eastAsia="Verdana"/>
        </w:rPr>
      </w:pPr>
      <w:r>
        <w:rPr>
          <w:rFonts w:eastAsia="Verdana"/>
        </w:rPr>
        <w:br w:type="page"/>
      </w:r>
    </w:p>
    <w:p w:rsidR="00A450A6" w:rsidRDefault="00A450A6" w:rsidP="00D85B5B">
      <w:pPr>
        <w:pStyle w:val="Titre2"/>
        <w:keepNext w:val="0"/>
        <w:keepLines w:val="0"/>
        <w:tabs>
          <w:tab w:val="clear" w:pos="1134"/>
        </w:tabs>
        <w:ind w:left="0" w:hanging="851"/>
      </w:pPr>
      <w:bookmarkStart w:id="76" w:name="_Toc479149232"/>
      <w:bookmarkStart w:id="77" w:name="_Toc514078852"/>
      <w:r>
        <w:lastRenderedPageBreak/>
        <w:t>Description de la procédure administrative relative au</w:t>
      </w:r>
      <w:r w:rsidRPr="00C05C34">
        <w:t xml:space="preserve"> zonage d’assainissement</w:t>
      </w:r>
      <w:r>
        <w:t xml:space="preserve"> Eaux Usées</w:t>
      </w:r>
      <w:bookmarkEnd w:id="76"/>
      <w:bookmarkEnd w:id="77"/>
    </w:p>
    <w:p w:rsidR="00A450A6" w:rsidRDefault="00A450A6" w:rsidP="00D85B5B">
      <w:pPr>
        <w:pStyle w:val="Corpsdetexte"/>
        <w:keepNext w:val="0"/>
        <w:keepLines w:val="0"/>
      </w:pPr>
      <w:r w:rsidRPr="00C05C34">
        <w:t xml:space="preserve">Les </w:t>
      </w:r>
      <w:r>
        <w:t>différentes étapes de la procédure d’établissement, de validation et d’approbation du plan de zonage d’assainissement EU sont les suivantes :</w:t>
      </w:r>
    </w:p>
    <w:p w:rsidR="00A450A6" w:rsidRPr="00AD5AEE" w:rsidRDefault="00A450A6" w:rsidP="00D85B5B">
      <w:pPr>
        <w:pStyle w:val="Corpsdetexte"/>
        <w:keepNext w:val="0"/>
        <w:keepLines w:val="0"/>
        <w:numPr>
          <w:ilvl w:val="0"/>
          <w:numId w:val="35"/>
        </w:numPr>
        <w:rPr>
          <w:rFonts w:eastAsia="Verdana"/>
        </w:rPr>
      </w:pPr>
      <w:r w:rsidRPr="00F13BB2">
        <w:rPr>
          <w:rFonts w:eastAsia="Verdana"/>
        </w:rPr>
        <w:t>Elaboration du dossier technique du plan de zonage EU (plan et notice descriptive) </w:t>
      </w:r>
      <w:r w:rsidRPr="00AD5AEE">
        <w:rPr>
          <w:rFonts w:eastAsia="Verdana"/>
        </w:rPr>
        <w:t xml:space="preserve">: </w:t>
      </w:r>
      <w:r w:rsidR="00815E0F">
        <w:rPr>
          <w:rFonts w:eastAsia="Verdana"/>
        </w:rPr>
        <w:t>Fé</w:t>
      </w:r>
      <w:r w:rsidR="00497AC6">
        <w:rPr>
          <w:rFonts w:eastAsia="Verdana"/>
        </w:rPr>
        <w:t>v</w:t>
      </w:r>
      <w:r w:rsidR="00815E0F">
        <w:rPr>
          <w:rFonts w:eastAsia="Verdana"/>
        </w:rPr>
        <w:t>r</w:t>
      </w:r>
      <w:r w:rsidR="00497AC6">
        <w:rPr>
          <w:rFonts w:eastAsia="Verdana"/>
        </w:rPr>
        <w:t>ier 2018</w:t>
      </w:r>
      <w:r w:rsidRPr="00AD5AEE">
        <w:rPr>
          <w:rFonts w:eastAsia="Verdana"/>
        </w:rPr>
        <w:t>,</w:t>
      </w:r>
    </w:p>
    <w:p w:rsidR="00A450A6" w:rsidRPr="00AD5AEE" w:rsidRDefault="00A450A6" w:rsidP="00D85B5B">
      <w:pPr>
        <w:pStyle w:val="Corpsdetexte"/>
        <w:keepNext w:val="0"/>
        <w:keepLines w:val="0"/>
        <w:numPr>
          <w:ilvl w:val="0"/>
          <w:numId w:val="35"/>
        </w:numPr>
        <w:rPr>
          <w:rFonts w:eastAsia="Verdana"/>
        </w:rPr>
      </w:pPr>
      <w:r w:rsidRPr="00AD5AEE">
        <w:rPr>
          <w:rFonts w:eastAsia="Verdana"/>
        </w:rPr>
        <w:t xml:space="preserve">Elaboration du dossier d’examen au cas par cas et transmission à la DREAL (Autorité Environnementale) pour instruction : </w:t>
      </w:r>
      <w:r w:rsidR="00815E0F">
        <w:rPr>
          <w:rFonts w:eastAsia="Verdana"/>
        </w:rPr>
        <w:t>Mai</w:t>
      </w:r>
      <w:r w:rsidR="00497AC6">
        <w:rPr>
          <w:rFonts w:eastAsia="Verdana"/>
        </w:rPr>
        <w:t xml:space="preserve"> 2018</w:t>
      </w:r>
      <w:r w:rsidRPr="00AD5AEE">
        <w:rPr>
          <w:rFonts w:eastAsia="Verdana"/>
        </w:rPr>
        <w:t>,</w:t>
      </w:r>
    </w:p>
    <w:p w:rsidR="00A450A6" w:rsidRPr="00AD5AEE" w:rsidRDefault="00C74425" w:rsidP="00D85B5B">
      <w:pPr>
        <w:pStyle w:val="Corpsdetexte"/>
        <w:keepNext w:val="0"/>
        <w:keepLines w:val="0"/>
        <w:numPr>
          <w:ilvl w:val="0"/>
          <w:numId w:val="35"/>
        </w:numPr>
        <w:rPr>
          <w:rFonts w:eastAsia="Verdana"/>
        </w:rPr>
      </w:pPr>
      <w:r w:rsidRPr="00AD5AEE">
        <w:rPr>
          <w:rFonts w:eastAsia="Verdana"/>
        </w:rPr>
        <w:t>Instruction</w:t>
      </w:r>
      <w:r w:rsidR="00A450A6" w:rsidRPr="00AD5AEE">
        <w:rPr>
          <w:rFonts w:eastAsia="Verdana"/>
        </w:rPr>
        <w:t xml:space="preserve"> du dossier d’examen au cas par cas par la DREAL : </w:t>
      </w:r>
      <w:r w:rsidR="002D62B4">
        <w:rPr>
          <w:rFonts w:eastAsia="Verdana"/>
        </w:rPr>
        <w:t>Juin-Juillet</w:t>
      </w:r>
      <w:r w:rsidR="00497AC6">
        <w:rPr>
          <w:rFonts w:eastAsia="Verdana"/>
        </w:rPr>
        <w:t xml:space="preserve"> 2018</w:t>
      </w:r>
      <w:r w:rsidR="00A450A6" w:rsidRPr="00AD5AEE">
        <w:rPr>
          <w:rFonts w:eastAsia="Verdana"/>
        </w:rPr>
        <w:t>,</w:t>
      </w:r>
    </w:p>
    <w:p w:rsidR="00A450A6" w:rsidRPr="00AD5AEE" w:rsidRDefault="00C74425" w:rsidP="00D85B5B">
      <w:pPr>
        <w:pStyle w:val="Corpsdetexte"/>
        <w:keepNext w:val="0"/>
        <w:keepLines w:val="0"/>
        <w:numPr>
          <w:ilvl w:val="0"/>
          <w:numId w:val="35"/>
        </w:numPr>
        <w:rPr>
          <w:rFonts w:eastAsia="Verdana"/>
        </w:rPr>
      </w:pPr>
      <w:r w:rsidRPr="00AD5AEE">
        <w:rPr>
          <w:rFonts w:eastAsia="Verdana"/>
        </w:rPr>
        <w:t>Arrêt de la révision n°</w:t>
      </w:r>
      <w:r w:rsidR="00A04F39">
        <w:rPr>
          <w:rFonts w:eastAsia="Verdana"/>
        </w:rPr>
        <w:t>1</w:t>
      </w:r>
      <w:r w:rsidR="00A450A6" w:rsidRPr="00AD5AEE">
        <w:rPr>
          <w:rFonts w:eastAsia="Verdana"/>
        </w:rPr>
        <w:t xml:space="preserve"> du plan de zonage d’assaini</w:t>
      </w:r>
      <w:r w:rsidRPr="00AD5AEE">
        <w:rPr>
          <w:rFonts w:eastAsia="Verdana"/>
        </w:rPr>
        <w:t>ssement EU en conseil municipal</w:t>
      </w:r>
      <w:r w:rsidR="00A450A6" w:rsidRPr="00AD5AEE">
        <w:rPr>
          <w:rFonts w:eastAsia="Verdana"/>
        </w:rPr>
        <w:t>,</w:t>
      </w:r>
      <w:r w:rsidRPr="00AD5AEE">
        <w:rPr>
          <w:rFonts w:eastAsia="Verdana"/>
        </w:rPr>
        <w:t xml:space="preserve"> et d</w:t>
      </w:r>
      <w:r w:rsidR="00A450A6" w:rsidRPr="00AD5AEE">
        <w:rPr>
          <w:rFonts w:eastAsia="Verdana"/>
        </w:rPr>
        <w:t xml:space="preserve">écision de la mise à enquête publique: </w:t>
      </w:r>
      <w:r w:rsidR="002D62B4">
        <w:rPr>
          <w:rFonts w:eastAsia="Verdana"/>
        </w:rPr>
        <w:t>août</w:t>
      </w:r>
      <w:r w:rsidR="00497AC6">
        <w:rPr>
          <w:rFonts w:eastAsia="Verdana"/>
        </w:rPr>
        <w:t xml:space="preserve"> 2018</w:t>
      </w:r>
      <w:r w:rsidR="00F13BB2" w:rsidRPr="00AD5AEE">
        <w:rPr>
          <w:rFonts w:eastAsia="Verdana"/>
        </w:rPr>
        <w:t>, si la DREAL dispense la</w:t>
      </w:r>
      <w:r w:rsidRPr="00AD5AEE">
        <w:rPr>
          <w:rFonts w:eastAsia="Verdana"/>
        </w:rPr>
        <w:t xml:space="preserve"> </w:t>
      </w:r>
      <w:r w:rsidR="007819BD" w:rsidRPr="00AD5AEE">
        <w:rPr>
          <w:rFonts w:eastAsia="Verdana"/>
        </w:rPr>
        <w:t xml:space="preserve">Commune de </w:t>
      </w:r>
      <w:r w:rsidR="00D02BD8">
        <w:rPr>
          <w:rFonts w:eastAsia="Verdana"/>
        </w:rPr>
        <w:t>CONNERRE</w:t>
      </w:r>
      <w:r w:rsidR="00F13BB2" w:rsidRPr="00AD5AEE">
        <w:rPr>
          <w:rFonts w:eastAsia="Verdana"/>
        </w:rPr>
        <w:t xml:space="preserve"> de l’élaboration d’une évaluation environnementale du plan de zonage d’assainissement EU</w:t>
      </w:r>
      <w:r w:rsidR="00A450A6" w:rsidRPr="00AD5AEE">
        <w:rPr>
          <w:rFonts w:eastAsia="Verdana"/>
        </w:rPr>
        <w:t>.</w:t>
      </w:r>
    </w:p>
    <w:p w:rsidR="00C74425" w:rsidRPr="00AD5AEE" w:rsidRDefault="00C74425" w:rsidP="00D85B5B">
      <w:pPr>
        <w:pStyle w:val="Corpsdetexte"/>
        <w:keepNext w:val="0"/>
        <w:keepLines w:val="0"/>
        <w:numPr>
          <w:ilvl w:val="0"/>
          <w:numId w:val="35"/>
        </w:numPr>
        <w:rPr>
          <w:rFonts w:eastAsia="Verdana"/>
        </w:rPr>
      </w:pPr>
      <w:r w:rsidRPr="00AD5AEE">
        <w:rPr>
          <w:rFonts w:eastAsia="Verdana"/>
        </w:rPr>
        <w:t xml:space="preserve">Enquête publique : </w:t>
      </w:r>
      <w:r w:rsidR="00815E0F">
        <w:rPr>
          <w:rFonts w:eastAsia="Verdana"/>
        </w:rPr>
        <w:t>Aout - Septembre</w:t>
      </w:r>
      <w:r w:rsidR="007819BD" w:rsidRPr="00AD5AEE">
        <w:rPr>
          <w:rFonts w:eastAsia="Verdana"/>
        </w:rPr>
        <w:t xml:space="preserve"> 2018</w:t>
      </w:r>
      <w:r w:rsidRPr="00AD5AEE">
        <w:rPr>
          <w:rFonts w:eastAsia="Verdana"/>
        </w:rPr>
        <w:t>,</w:t>
      </w:r>
    </w:p>
    <w:p w:rsidR="00C74425" w:rsidRPr="00AD5AEE" w:rsidRDefault="00C74425" w:rsidP="00D85B5B">
      <w:pPr>
        <w:pStyle w:val="Corpsdetexte"/>
        <w:keepNext w:val="0"/>
        <w:keepLines w:val="0"/>
        <w:numPr>
          <w:ilvl w:val="0"/>
          <w:numId w:val="35"/>
        </w:numPr>
        <w:rPr>
          <w:rFonts w:eastAsia="Verdana"/>
        </w:rPr>
      </w:pPr>
      <w:r w:rsidRPr="00AD5AEE">
        <w:rPr>
          <w:rFonts w:eastAsia="Verdana"/>
        </w:rPr>
        <w:t>Approbation de la révision n°</w:t>
      </w:r>
      <w:r w:rsidR="00433986">
        <w:rPr>
          <w:rFonts w:eastAsia="Verdana"/>
        </w:rPr>
        <w:t>1</w:t>
      </w:r>
      <w:r w:rsidRPr="00AD5AEE">
        <w:rPr>
          <w:rFonts w:eastAsia="Verdana"/>
        </w:rPr>
        <w:t xml:space="preserve"> du plan de zonage d’assainissement EU : </w:t>
      </w:r>
      <w:r w:rsidR="002D62B4">
        <w:rPr>
          <w:rFonts w:eastAsia="Verdana"/>
        </w:rPr>
        <w:t>Octobre</w:t>
      </w:r>
      <w:r w:rsidR="00D925A2" w:rsidRPr="00AD5AEE">
        <w:rPr>
          <w:rFonts w:eastAsia="Verdana"/>
        </w:rPr>
        <w:t xml:space="preserve"> 2018</w:t>
      </w:r>
      <w:r w:rsidRPr="00AD5AEE">
        <w:rPr>
          <w:rFonts w:eastAsia="Verdana"/>
        </w:rPr>
        <w:t>.</w:t>
      </w:r>
    </w:p>
    <w:p w:rsidR="00A450A6" w:rsidRDefault="00AD5AEE" w:rsidP="00D85B5B">
      <w:pPr>
        <w:pStyle w:val="Titre2"/>
        <w:keepNext w:val="0"/>
        <w:keepLines w:val="0"/>
        <w:tabs>
          <w:tab w:val="clear" w:pos="1134"/>
        </w:tabs>
        <w:ind w:left="0" w:hanging="851"/>
      </w:pPr>
      <w:bookmarkStart w:id="78" w:name="_Toc514078853"/>
      <w:r>
        <w:t>Décision pouvant être adoptée</w:t>
      </w:r>
      <w:r w:rsidR="00A450A6">
        <w:t xml:space="preserve"> au terme de l’enquête</w:t>
      </w:r>
      <w:bookmarkStart w:id="79" w:name="_GoBack"/>
      <w:bookmarkEnd w:id="78"/>
      <w:bookmarkEnd w:id="79"/>
    </w:p>
    <w:p w:rsidR="00A450A6" w:rsidRDefault="00A450A6" w:rsidP="00D85B5B">
      <w:pPr>
        <w:pStyle w:val="Corpsdetexte"/>
        <w:keepNext w:val="0"/>
        <w:keepLines w:val="0"/>
      </w:pPr>
      <w:r w:rsidRPr="000F3AEC">
        <w:t>Au terme de l’enquête, le plan de zonage d’assainissement doit être approuvé en conseil municipal,</w:t>
      </w:r>
      <w:r>
        <w:t xml:space="preserve"> afin d’être opposable aux Tiers.</w:t>
      </w:r>
    </w:p>
    <w:p w:rsidR="00A450A6" w:rsidRDefault="00A450A6" w:rsidP="00D85B5B">
      <w:pPr>
        <w:pStyle w:val="Titre2"/>
        <w:keepNext w:val="0"/>
        <w:keepLines w:val="0"/>
        <w:tabs>
          <w:tab w:val="clear" w:pos="1134"/>
        </w:tabs>
        <w:ind w:left="0" w:hanging="851"/>
      </w:pPr>
      <w:bookmarkStart w:id="80" w:name="_Toc479149234"/>
      <w:bookmarkStart w:id="81" w:name="_Toc514078854"/>
      <w:r>
        <w:t>Autorité compétente pour conduire et décider</w:t>
      </w:r>
      <w:bookmarkEnd w:id="80"/>
      <w:bookmarkEnd w:id="81"/>
    </w:p>
    <w:p w:rsidR="00A450A6" w:rsidRDefault="00A450A6" w:rsidP="00D85B5B">
      <w:pPr>
        <w:pStyle w:val="Corpsdetexte"/>
        <w:keepNext w:val="0"/>
        <w:keepLines w:val="0"/>
      </w:pPr>
      <w:r>
        <w:t xml:space="preserve">La </w:t>
      </w:r>
      <w:r w:rsidR="00021656">
        <w:t xml:space="preserve">Commune de </w:t>
      </w:r>
      <w:r w:rsidR="00D02BD8">
        <w:t>CONNERRE</w:t>
      </w:r>
      <w:r>
        <w:t xml:space="preserve"> </w:t>
      </w:r>
      <w:r w:rsidR="008A5139">
        <w:t>a confié la compétence assainissement collectif (AC) au « SAEPA de la région de CONNERRE Assainissement ».</w:t>
      </w:r>
    </w:p>
    <w:p w:rsidR="00A450A6" w:rsidRDefault="00A450A6" w:rsidP="00D85B5B">
      <w:pPr>
        <w:pStyle w:val="Corpsdetexte"/>
        <w:keepNext w:val="0"/>
        <w:keepLines w:val="0"/>
      </w:pPr>
      <w:r w:rsidRPr="003B2167">
        <w:t xml:space="preserve">Conformément à l’article L2224-10 du code général des collectivités locales, l’enquête publique </w:t>
      </w:r>
      <w:r>
        <w:t xml:space="preserve">du plan de zonage d’assainissement EU </w:t>
      </w:r>
      <w:r w:rsidRPr="003B2167">
        <w:t xml:space="preserve">est conduite par </w:t>
      </w:r>
      <w:r w:rsidRPr="00FF0564">
        <w:rPr>
          <w:b/>
        </w:rPr>
        <w:t>M</w:t>
      </w:r>
      <w:r w:rsidR="00497AC6">
        <w:rPr>
          <w:b/>
        </w:rPr>
        <w:t>onsieur</w:t>
      </w:r>
      <w:r w:rsidRPr="00FF0564">
        <w:rPr>
          <w:b/>
        </w:rPr>
        <w:t xml:space="preserve"> le </w:t>
      </w:r>
      <w:r w:rsidR="006503FC">
        <w:rPr>
          <w:b/>
        </w:rPr>
        <w:t>Président du SAEPA de la Région de CONNERRE</w:t>
      </w:r>
      <w:r w:rsidRPr="003B2167">
        <w:t>.</w:t>
      </w:r>
    </w:p>
    <w:p w:rsidR="009E08F9" w:rsidRDefault="009E08F9" w:rsidP="00D85B5B">
      <w:pPr>
        <w:pStyle w:val="P1"/>
        <w:keepNext w:val="0"/>
        <w:keepLines w:val="0"/>
        <w:numPr>
          <w:ilvl w:val="0"/>
          <w:numId w:val="0"/>
        </w:numPr>
        <w:spacing w:before="200"/>
      </w:pPr>
    </w:p>
    <w:p w:rsidR="00C32FC5" w:rsidRDefault="00203B0D" w:rsidP="00D85B5B">
      <w:pPr>
        <w:pStyle w:val="Corpsdetexte"/>
        <w:keepNext w:val="0"/>
        <w:keepLines w:val="0"/>
        <w:tabs>
          <w:tab w:val="clear" w:pos="8789"/>
          <w:tab w:val="left" w:pos="5670"/>
        </w:tabs>
        <w:ind w:left="5670"/>
      </w:pPr>
      <w:r>
        <w:t>SAINT-HERBLAIN,</w:t>
      </w:r>
      <w:r>
        <w:br/>
        <w:t xml:space="preserve">Le </w:t>
      </w:r>
      <w:r w:rsidR="00815E0F">
        <w:t>6 Mars</w:t>
      </w:r>
      <w:r>
        <w:t xml:space="preserve"> </w:t>
      </w:r>
      <w:bookmarkEnd w:id="5"/>
      <w:r w:rsidR="00761011">
        <w:t>2018</w:t>
      </w:r>
    </w:p>
    <w:tbl>
      <w:tblPr>
        <w:tblpPr w:leftFromText="141" w:rightFromText="141" w:vertAnchor="text" w:horzAnchor="page" w:tblpX="6863" w:tblpY="166"/>
        <w:tblW w:w="3123" w:type="dxa"/>
        <w:tblLayout w:type="fixed"/>
        <w:tblCellMar>
          <w:left w:w="71" w:type="dxa"/>
          <w:right w:w="71" w:type="dxa"/>
        </w:tblCellMar>
        <w:tblLook w:val="0000" w:firstRow="0" w:lastRow="0" w:firstColumn="0" w:lastColumn="0" w:noHBand="0" w:noVBand="0"/>
      </w:tblPr>
      <w:tblGrid>
        <w:gridCol w:w="3123"/>
      </w:tblGrid>
      <w:tr w:rsidR="003C73B2" w:rsidRPr="00255CA4" w:rsidTr="003C73B2">
        <w:trPr>
          <w:trHeight w:val="2176"/>
        </w:trPr>
        <w:tc>
          <w:tcPr>
            <w:tcW w:w="3123" w:type="dxa"/>
          </w:tcPr>
          <w:p w:rsidR="003C73B2" w:rsidRPr="00255CA4" w:rsidRDefault="003C73B2" w:rsidP="00D85B5B">
            <w:pPr>
              <w:widowControl w:val="0"/>
              <w:jc w:val="center"/>
            </w:pPr>
            <w:r>
              <w:rPr>
                <w:noProof/>
              </w:rPr>
              <w:drawing>
                <wp:inline distT="0" distB="0" distL="0" distR="0" wp14:anchorId="6879F4F8" wp14:editId="29B7BD5D">
                  <wp:extent cx="1208950" cy="396000"/>
                  <wp:effectExtent l="0" t="0" r="0" b="444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Artelia.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08950" cy="396000"/>
                          </a:xfrm>
                          <a:prstGeom prst="rect">
                            <a:avLst/>
                          </a:prstGeom>
                        </pic:spPr>
                      </pic:pic>
                    </a:graphicData>
                  </a:graphic>
                </wp:inline>
              </w:drawing>
            </w:r>
          </w:p>
          <w:p w:rsidR="003C73B2" w:rsidRPr="00255CA4" w:rsidRDefault="003C73B2" w:rsidP="00D85B5B">
            <w:pPr>
              <w:widowControl w:val="0"/>
              <w:suppressAutoHyphens/>
              <w:jc w:val="center"/>
              <w:rPr>
                <w:sz w:val="14"/>
              </w:rPr>
            </w:pPr>
            <w:r w:rsidRPr="00255CA4">
              <w:rPr>
                <w:smallCaps/>
                <w:sz w:val="14"/>
              </w:rPr>
              <w:t>Direction Régionale Ouest</w:t>
            </w:r>
            <w:r>
              <w:rPr>
                <w:sz w:val="14"/>
              </w:rPr>
              <w:br/>
            </w:r>
            <w:r w:rsidRPr="00255CA4">
              <w:rPr>
                <w:sz w:val="14"/>
              </w:rPr>
              <w:t xml:space="preserve">8 Avenue des Thébaudières </w:t>
            </w:r>
            <w:r>
              <w:rPr>
                <w:sz w:val="14"/>
              </w:rPr>
              <w:t>–</w:t>
            </w:r>
            <w:r w:rsidRPr="00255CA4">
              <w:rPr>
                <w:sz w:val="14"/>
              </w:rPr>
              <w:t xml:space="preserve"> </w:t>
            </w:r>
            <w:r>
              <w:rPr>
                <w:sz w:val="14"/>
              </w:rPr>
              <w:t>C.S</w:t>
            </w:r>
            <w:r w:rsidRPr="00255CA4">
              <w:rPr>
                <w:sz w:val="14"/>
              </w:rPr>
              <w:t xml:space="preserve">. </w:t>
            </w:r>
            <w:r>
              <w:rPr>
                <w:sz w:val="14"/>
              </w:rPr>
              <w:t>20</w:t>
            </w:r>
            <w:r w:rsidRPr="00255CA4">
              <w:rPr>
                <w:sz w:val="14"/>
              </w:rPr>
              <w:t>232</w:t>
            </w:r>
            <w:r w:rsidRPr="00255CA4">
              <w:rPr>
                <w:sz w:val="14"/>
              </w:rPr>
              <w:br/>
              <w:t>44815 SAINT HERBLAIN CEDEX</w:t>
            </w:r>
          </w:p>
          <w:p w:rsidR="003C73B2" w:rsidRPr="00255CA4" w:rsidRDefault="003C73B2" w:rsidP="00D85B5B">
            <w:pPr>
              <w:widowControl w:val="0"/>
              <w:suppressAutoHyphens/>
              <w:jc w:val="center"/>
              <w:rPr>
                <w:sz w:val="14"/>
              </w:rPr>
            </w:pPr>
            <w:r w:rsidRPr="00255CA4">
              <w:rPr>
                <w:sz w:val="14"/>
              </w:rPr>
              <w:t>Tél. : 02 28 09 18 00</w:t>
            </w:r>
          </w:p>
          <w:p w:rsidR="003C73B2" w:rsidRPr="00255CA4" w:rsidRDefault="003C73B2" w:rsidP="00D85B5B">
            <w:pPr>
              <w:widowControl w:val="0"/>
              <w:suppressAutoHyphens/>
              <w:jc w:val="center"/>
            </w:pPr>
            <w:r w:rsidRPr="00255CA4">
              <w:rPr>
                <w:sz w:val="14"/>
              </w:rPr>
              <w:t>Fax : 02 40 94 80 99</w:t>
            </w:r>
          </w:p>
        </w:tc>
      </w:tr>
    </w:tbl>
    <w:p w:rsidR="003C73B2" w:rsidRDefault="003C73B2" w:rsidP="00D85B5B">
      <w:pPr>
        <w:pStyle w:val="Corpsdetexte"/>
        <w:keepNext w:val="0"/>
        <w:keepLines w:val="0"/>
        <w:tabs>
          <w:tab w:val="clear" w:pos="8789"/>
          <w:tab w:val="left" w:pos="5670"/>
        </w:tabs>
        <w:ind w:left="5670"/>
      </w:pPr>
    </w:p>
    <w:p w:rsidR="003C73B2" w:rsidRDefault="003C73B2" w:rsidP="00D85B5B">
      <w:pPr>
        <w:pStyle w:val="CLP"/>
        <w:widowControl w:val="0"/>
        <w:spacing w:before="3240"/>
        <w:sectPr w:rsidR="003C73B2" w:rsidSect="00050411">
          <w:pgSz w:w="11907" w:h="16840" w:code="9"/>
          <w:pgMar w:top="2268" w:right="1134" w:bottom="1418" w:left="1985" w:header="454" w:footer="454" w:gutter="0"/>
          <w:cols w:space="720"/>
          <w:docGrid w:linePitch="272"/>
        </w:sectPr>
      </w:pPr>
    </w:p>
    <w:p w:rsidR="00761011" w:rsidRDefault="00C8249B" w:rsidP="00761011">
      <w:pPr>
        <w:pStyle w:val="TNX1"/>
        <w:pageBreakBefore w:val="0"/>
        <w:widowControl w:val="0"/>
        <w:spacing w:before="0"/>
        <w:ind w:left="0" w:firstLine="0"/>
      </w:pPr>
      <w:r>
        <w:lastRenderedPageBreak/>
        <w:br/>
      </w:r>
      <w:bookmarkStart w:id="82" w:name="_Toc514078855"/>
      <w:r w:rsidR="00545506">
        <w:t>PLAN DE ZONAGE D</w:t>
      </w:r>
      <w:r w:rsidR="004A2463">
        <w:t>’ASSAINI</w:t>
      </w:r>
      <w:r w:rsidR="00497AC6">
        <w:t xml:space="preserve">SSEMENT EU REVISION N° </w:t>
      </w:r>
      <w:r w:rsidR="00433986">
        <w:t>1</w:t>
      </w:r>
      <w:r w:rsidR="00497AC6">
        <w:br/>
        <w:t>N° 4-51-3</w:t>
      </w:r>
      <w:r w:rsidR="00D925A2">
        <w:t>3</w:t>
      </w:r>
      <w:r w:rsidR="00433986">
        <w:t>09</w:t>
      </w:r>
      <w:r w:rsidR="00497AC6">
        <w:t xml:space="preserve"> </w:t>
      </w:r>
      <w:r w:rsidR="00866483">
        <w:t>1</w:t>
      </w:r>
      <w:r w:rsidR="00545506">
        <w:t xml:space="preserve"> (Echelle 1/</w:t>
      </w:r>
      <w:r w:rsidR="00C56AFC">
        <w:t>5</w:t>
      </w:r>
      <w:r w:rsidR="006D5563">
        <w:t xml:space="preserve"> 0</w:t>
      </w:r>
      <w:r w:rsidR="00545506">
        <w:t>00)</w:t>
      </w:r>
      <w:bookmarkEnd w:id="82"/>
    </w:p>
    <w:p w:rsidR="00761011" w:rsidRDefault="00761011">
      <w:pPr>
        <w:spacing w:before="200"/>
      </w:pPr>
      <w:r>
        <w:br w:type="page"/>
      </w:r>
    </w:p>
    <w:p w:rsidR="00952A93" w:rsidRDefault="00952A93">
      <w:pPr>
        <w:spacing w:before="200"/>
        <w:rPr>
          <w:rFonts w:ascii="Arial Black" w:hAnsi="Arial Black"/>
          <w:color w:val="00375A"/>
          <w:sz w:val="36"/>
          <w:szCs w:val="36"/>
        </w:rPr>
      </w:pPr>
    </w:p>
    <w:p w:rsidR="00433986" w:rsidRDefault="00761011" w:rsidP="00761011">
      <w:pPr>
        <w:pStyle w:val="TNX1"/>
        <w:pageBreakBefore w:val="0"/>
        <w:widowControl w:val="0"/>
        <w:ind w:left="0" w:firstLine="0"/>
      </w:pPr>
      <w:r>
        <w:br/>
      </w:r>
      <w:bookmarkStart w:id="83" w:name="_Toc514078856"/>
      <w:r>
        <w:t>FICHE VILLAGE : SECTEUR ROUTE DES LANDES</w:t>
      </w:r>
      <w:bookmarkEnd w:id="83"/>
      <w:r>
        <w:t xml:space="preserve"> </w:t>
      </w:r>
    </w:p>
    <w:sectPr w:rsidR="00433986" w:rsidSect="00761011">
      <w:footerReference w:type="default" r:id="rId59"/>
      <w:pgSz w:w="11907" w:h="16840" w:code="9"/>
      <w:pgMar w:top="2268" w:right="1134" w:bottom="1418" w:left="1985" w:header="454" w:footer="454" w:gutter="0"/>
      <w:cols w:space="720"/>
      <w:vAlign w:val="center"/>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2294" w:rsidRDefault="00832294">
      <w:r>
        <w:separator/>
      </w:r>
    </w:p>
  </w:endnote>
  <w:endnote w:type="continuationSeparator" w:id="0">
    <w:p w:rsidR="00832294" w:rsidRDefault="00832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Gras">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Lucida Sans">
    <w:altName w:val="Lucida Sans Unicode"/>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FuturaA Bk B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62B4" w:rsidRPr="008755DC" w:rsidRDefault="002D62B4" w:rsidP="008755DC">
    <w:pPr>
      <w:pStyle w:val="Pieddepage"/>
      <w:tabs>
        <w:tab w:val="clear" w:pos="4536"/>
        <w:tab w:val="clear" w:pos="9072"/>
      </w:tabs>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Borders>
        <w:top w:val="single" w:sz="24" w:space="0" w:color="6EAA00"/>
      </w:tblBorders>
      <w:tblCellMar>
        <w:left w:w="0" w:type="dxa"/>
        <w:right w:w="0" w:type="dxa"/>
      </w:tblCellMar>
      <w:tblLook w:val="04A0" w:firstRow="1" w:lastRow="0" w:firstColumn="1" w:lastColumn="0" w:noHBand="0" w:noVBand="1"/>
    </w:tblPr>
    <w:tblGrid>
      <w:gridCol w:w="9639"/>
    </w:tblGrid>
    <w:tr w:rsidR="002D62B4" w:rsidRPr="00B70232" w:rsidTr="00BC2822">
      <w:trPr>
        <w:jc w:val="right"/>
      </w:trPr>
      <w:tc>
        <w:tcPr>
          <w:tcW w:w="9639" w:type="dxa"/>
          <w:tcBorders>
            <w:top w:val="nil"/>
          </w:tcBorders>
          <w:shd w:val="clear" w:color="auto" w:fill="auto"/>
          <w:vAlign w:val="center"/>
        </w:tcPr>
        <w:p w:rsidR="002D62B4" w:rsidRDefault="002D62B4" w:rsidP="00EF58A8">
          <w:pPr>
            <w:pStyle w:val="ppar"/>
            <w:rPr>
              <w:caps w:val="0"/>
              <w:smallCaps/>
            </w:rPr>
          </w:pPr>
          <w:r>
            <w:rPr>
              <w:noProof/>
            </w:rPr>
            <w:drawing>
              <wp:inline distT="0" distB="0" distL="0" distR="0" wp14:anchorId="3841EC9E" wp14:editId="541F3D64">
                <wp:extent cx="895350" cy="285750"/>
                <wp:effectExtent l="0" t="0" r="0" b="0"/>
                <wp:docPr id="42" name="Image 42" descr="Description : Description : Description : petit logo suite let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 Description : Description : petit logo suite lettre"/>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95350" cy="285750"/>
                        </a:xfrm>
                        <a:prstGeom prst="rect">
                          <a:avLst/>
                        </a:prstGeom>
                        <a:noFill/>
                        <a:ln>
                          <a:noFill/>
                        </a:ln>
                      </pic:spPr>
                    </pic:pic>
                  </a:graphicData>
                </a:graphic>
              </wp:inline>
            </w:drawing>
          </w:r>
          <w:r>
            <w:t xml:space="preserve"> - </w:t>
          </w:r>
          <w:r>
            <w:rPr>
              <w:caps w:val="0"/>
              <w:smallCaps/>
            </w:rPr>
            <w:t>Direction Régionale Ouest</w:t>
          </w:r>
        </w:p>
        <w:p w:rsidR="002D62B4" w:rsidRPr="00B70232" w:rsidRDefault="002D62B4" w:rsidP="00532506">
          <w:pPr>
            <w:pStyle w:val="ppar"/>
            <w:tabs>
              <w:tab w:val="clear" w:pos="9582"/>
              <w:tab w:val="right" w:pos="9643"/>
            </w:tabs>
            <w:rPr>
              <w:rStyle w:val="Numrodepage"/>
              <w:bCs/>
            </w:rPr>
          </w:pPr>
          <w:r>
            <w:rPr>
              <w:caps w:val="0"/>
              <w:smallCaps/>
            </w:rPr>
            <w:t>EAD\</w:t>
          </w:r>
          <w:fldSimple w:instr=" STYLEREF  PDG8  \* MERGEFORMAT ">
            <w:r w:rsidR="002D0E0F">
              <w:rPr>
                <w:noProof/>
              </w:rPr>
              <w:t>4-51-3309</w:t>
            </w:r>
          </w:fldSimple>
          <w:r>
            <w:rPr>
              <w:noProof/>
            </w:rPr>
            <w:t>\</w:t>
          </w:r>
          <w:r>
            <w:rPr>
              <w:caps w:val="0"/>
              <w:smallCaps/>
            </w:rPr>
            <w:t>4\1\</w:t>
          </w:r>
          <w:r w:rsidRPr="00F87BE4">
            <w:rPr>
              <w:caps w:val="0"/>
              <w:smallCaps/>
            </w:rPr>
            <w:fldChar w:fldCharType="begin"/>
          </w:r>
          <w:r w:rsidRPr="00F87BE4">
            <w:rPr>
              <w:caps w:val="0"/>
              <w:smallCaps/>
            </w:rPr>
            <w:instrText xml:space="preserve"> FILENAME </w:instrText>
          </w:r>
          <w:r w:rsidRPr="00F87BE4">
            <w:rPr>
              <w:caps w:val="0"/>
              <w:smallCaps/>
            </w:rPr>
            <w:fldChar w:fldCharType="separate"/>
          </w:r>
          <w:r>
            <w:rPr>
              <w:caps w:val="0"/>
              <w:smallCaps/>
              <w:noProof/>
            </w:rPr>
            <w:t>Plan de zonage EU(Connerré 2018) - Indice B.docx</w:t>
          </w:r>
          <w:r w:rsidRPr="00F87BE4">
            <w:rPr>
              <w:caps w:val="0"/>
              <w:smallCaps/>
              <w:noProof/>
            </w:rPr>
            <w:fldChar w:fldCharType="end"/>
          </w:r>
          <w:r>
            <w:t>– AGN</w:t>
          </w:r>
          <w:r w:rsidRPr="00EF58A8">
            <w:rPr>
              <w:caps w:val="0"/>
              <w:smallCaps/>
            </w:rPr>
            <w:t>/</w:t>
          </w:r>
          <w:r>
            <w:rPr>
              <w:caps w:val="0"/>
              <w:smallCaps/>
            </w:rPr>
            <w:t>aly</w:t>
          </w:r>
          <w:r>
            <w:t xml:space="preserve"> – MARS 2018</w:t>
          </w:r>
          <w:r>
            <w:rPr>
              <w:noProof/>
            </w:rPr>
            <w:t xml:space="preserve"> – </w:t>
          </w:r>
          <w:r w:rsidRPr="006477B4">
            <w:rPr>
              <w:caps w:val="0"/>
              <w:smallCaps/>
              <w:noProof/>
            </w:rPr>
            <w:t xml:space="preserve">Indice </w:t>
          </w:r>
          <w:r>
            <w:rPr>
              <w:caps w:val="0"/>
              <w:smallCaps/>
              <w:noProof/>
            </w:rPr>
            <w:t>B</w:t>
          </w:r>
          <w:r>
            <w:tab/>
          </w:r>
          <w:r w:rsidRPr="00DF307C">
            <w:rPr>
              <w:rStyle w:val="Numrodepage"/>
              <w:bCs/>
            </w:rPr>
            <w:fldChar w:fldCharType="begin"/>
          </w:r>
          <w:r w:rsidRPr="00B70232">
            <w:rPr>
              <w:rStyle w:val="Numrodepage"/>
              <w:bCs/>
            </w:rPr>
            <w:instrText>PAGE   \* MERGEFORMAT</w:instrText>
          </w:r>
          <w:r w:rsidRPr="00DF307C">
            <w:rPr>
              <w:rStyle w:val="Numrodepage"/>
              <w:bCs/>
            </w:rPr>
            <w:fldChar w:fldCharType="separate"/>
          </w:r>
          <w:r w:rsidR="002D0E0F">
            <w:rPr>
              <w:rStyle w:val="Numrodepage"/>
              <w:bCs/>
              <w:noProof/>
            </w:rPr>
            <w:t>16</w:t>
          </w:r>
          <w:r w:rsidRPr="00DF307C">
            <w:rPr>
              <w:rStyle w:val="Numrodepage"/>
              <w:bCs/>
            </w:rPr>
            <w:fldChar w:fldCharType="end"/>
          </w:r>
        </w:p>
      </w:tc>
    </w:tr>
  </w:tbl>
  <w:p w:rsidR="002D62B4" w:rsidRPr="0071082C" w:rsidRDefault="002D62B4" w:rsidP="0071082C">
    <w:pPr>
      <w:pStyle w:val="PT"/>
      <w:rPr>
        <w:rStyle w:val="Numrodepage"/>
        <w:sz w:val="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62B4" w:rsidRPr="008D42F7" w:rsidRDefault="002D62B4" w:rsidP="0071082C">
    <w:pPr>
      <w:pStyle w:val="PT"/>
      <w:rPr>
        <w:rStyle w:val="Numrodepage"/>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8" w:type="dxa"/>
      <w:jc w:val="right"/>
      <w:tblBorders>
        <w:top w:val="single" w:sz="24" w:space="0" w:color="6EAA00"/>
      </w:tblBorders>
      <w:tblCellMar>
        <w:left w:w="0" w:type="dxa"/>
        <w:right w:w="0" w:type="dxa"/>
      </w:tblCellMar>
      <w:tblLook w:val="04A0" w:firstRow="1" w:lastRow="0" w:firstColumn="1" w:lastColumn="0" w:noHBand="0" w:noVBand="1"/>
    </w:tblPr>
    <w:tblGrid>
      <w:gridCol w:w="9638"/>
    </w:tblGrid>
    <w:tr w:rsidR="002D62B4" w:rsidRPr="00B70232" w:rsidTr="00732DE8">
      <w:trPr>
        <w:jc w:val="right"/>
      </w:trPr>
      <w:tc>
        <w:tcPr>
          <w:tcW w:w="9638" w:type="dxa"/>
          <w:tcBorders>
            <w:top w:val="nil"/>
          </w:tcBorders>
          <w:shd w:val="clear" w:color="auto" w:fill="auto"/>
          <w:vAlign w:val="center"/>
        </w:tcPr>
        <w:p w:rsidR="002D62B4" w:rsidRDefault="002D62B4" w:rsidP="00EF58A8">
          <w:pPr>
            <w:pStyle w:val="ppar"/>
            <w:rPr>
              <w:caps w:val="0"/>
              <w:smallCaps/>
            </w:rPr>
          </w:pPr>
          <w:r>
            <w:rPr>
              <w:noProof/>
            </w:rPr>
            <w:drawing>
              <wp:inline distT="0" distB="0" distL="0" distR="0" wp14:anchorId="36F76550" wp14:editId="4BF67758">
                <wp:extent cx="895350" cy="285750"/>
                <wp:effectExtent l="0" t="0" r="0" b="0"/>
                <wp:docPr id="970" name="Image 970" descr="Description : Description : Description : petit logo suite let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 Description : Description : petit logo suite lettre"/>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95350" cy="285750"/>
                        </a:xfrm>
                        <a:prstGeom prst="rect">
                          <a:avLst/>
                        </a:prstGeom>
                        <a:noFill/>
                        <a:ln>
                          <a:noFill/>
                        </a:ln>
                      </pic:spPr>
                    </pic:pic>
                  </a:graphicData>
                </a:graphic>
              </wp:inline>
            </w:drawing>
          </w:r>
          <w:r>
            <w:t xml:space="preserve"> - </w:t>
          </w:r>
          <w:r>
            <w:rPr>
              <w:caps w:val="0"/>
              <w:smallCaps/>
            </w:rPr>
            <w:t>Direction Régionale Ouest</w:t>
          </w:r>
        </w:p>
        <w:p w:rsidR="002D62B4" w:rsidRPr="00B70232" w:rsidRDefault="002D62B4" w:rsidP="001F24BC">
          <w:pPr>
            <w:pStyle w:val="ppar"/>
            <w:tabs>
              <w:tab w:val="clear" w:pos="9582"/>
              <w:tab w:val="right" w:pos="9639"/>
            </w:tabs>
            <w:rPr>
              <w:rStyle w:val="Numrodepage"/>
              <w:bCs/>
            </w:rPr>
          </w:pPr>
          <w:r>
            <w:rPr>
              <w:caps w:val="0"/>
              <w:smallCaps/>
            </w:rPr>
            <w:t>EAD\</w:t>
          </w:r>
          <w:fldSimple w:instr=" STYLEREF  PDG8  \* MERGEFORMAT ">
            <w:r w:rsidR="002D0E0F">
              <w:rPr>
                <w:noProof/>
              </w:rPr>
              <w:t>4-51-3309</w:t>
            </w:r>
          </w:fldSimple>
          <w:r>
            <w:rPr>
              <w:noProof/>
            </w:rPr>
            <w:t>\</w:t>
          </w:r>
          <w:r>
            <w:rPr>
              <w:caps w:val="0"/>
              <w:smallCaps/>
            </w:rPr>
            <w:t>4\1\</w:t>
          </w:r>
          <w:r w:rsidRPr="00F87BE4">
            <w:rPr>
              <w:caps w:val="0"/>
              <w:smallCaps/>
            </w:rPr>
            <w:fldChar w:fldCharType="begin"/>
          </w:r>
          <w:r w:rsidRPr="00F87BE4">
            <w:rPr>
              <w:caps w:val="0"/>
              <w:smallCaps/>
            </w:rPr>
            <w:instrText xml:space="preserve"> FILENAME </w:instrText>
          </w:r>
          <w:r w:rsidRPr="00F87BE4">
            <w:rPr>
              <w:caps w:val="0"/>
              <w:smallCaps/>
            </w:rPr>
            <w:fldChar w:fldCharType="separate"/>
          </w:r>
          <w:r>
            <w:rPr>
              <w:caps w:val="0"/>
              <w:smallCaps/>
              <w:noProof/>
            </w:rPr>
            <w:t>Plan de zonage EU(Connerré 2018) - Indice B.docx</w:t>
          </w:r>
          <w:r w:rsidRPr="00F87BE4">
            <w:rPr>
              <w:caps w:val="0"/>
              <w:smallCaps/>
              <w:noProof/>
            </w:rPr>
            <w:fldChar w:fldCharType="end"/>
          </w:r>
          <w:r>
            <w:t>– AGN</w:t>
          </w:r>
          <w:r w:rsidRPr="00EF58A8">
            <w:rPr>
              <w:caps w:val="0"/>
              <w:smallCaps/>
            </w:rPr>
            <w:t>/</w:t>
          </w:r>
          <w:r>
            <w:rPr>
              <w:caps w:val="0"/>
              <w:smallCaps/>
            </w:rPr>
            <w:t>aly</w:t>
          </w:r>
          <w:r>
            <w:t xml:space="preserve"> – MARS 2018</w:t>
          </w:r>
          <w:r>
            <w:rPr>
              <w:noProof/>
            </w:rPr>
            <w:t xml:space="preserve"> – </w:t>
          </w:r>
          <w:r w:rsidRPr="006477B4">
            <w:rPr>
              <w:caps w:val="0"/>
              <w:smallCaps/>
              <w:noProof/>
            </w:rPr>
            <w:t xml:space="preserve">Indice </w:t>
          </w:r>
          <w:r>
            <w:rPr>
              <w:caps w:val="0"/>
              <w:smallCaps/>
              <w:noProof/>
            </w:rPr>
            <w:t>B</w:t>
          </w:r>
          <w:r>
            <w:tab/>
          </w:r>
          <w:r w:rsidRPr="00DF307C">
            <w:rPr>
              <w:rStyle w:val="Numrodepage"/>
              <w:bCs/>
            </w:rPr>
            <w:fldChar w:fldCharType="begin"/>
          </w:r>
          <w:r w:rsidRPr="00B70232">
            <w:rPr>
              <w:rStyle w:val="Numrodepage"/>
              <w:bCs/>
            </w:rPr>
            <w:instrText>PAGE   \* MERGEFORMAT</w:instrText>
          </w:r>
          <w:r w:rsidRPr="00DF307C">
            <w:rPr>
              <w:rStyle w:val="Numrodepage"/>
              <w:bCs/>
            </w:rPr>
            <w:fldChar w:fldCharType="separate"/>
          </w:r>
          <w:r w:rsidR="002D0E0F">
            <w:rPr>
              <w:rStyle w:val="Numrodepage"/>
              <w:bCs/>
              <w:noProof/>
            </w:rPr>
            <w:t>26</w:t>
          </w:r>
          <w:r w:rsidRPr="00DF307C">
            <w:rPr>
              <w:rStyle w:val="Numrodepage"/>
              <w:bCs/>
            </w:rPr>
            <w:fldChar w:fldCharType="end"/>
          </w:r>
        </w:p>
      </w:tc>
    </w:tr>
  </w:tbl>
  <w:p w:rsidR="002D62B4" w:rsidRPr="0071082C" w:rsidRDefault="002D62B4" w:rsidP="0071082C">
    <w:pPr>
      <w:pStyle w:val="PT"/>
      <w:rPr>
        <w:rStyle w:val="Numrodepage"/>
        <w:sz w:val="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8" w:type="dxa"/>
      <w:jc w:val="right"/>
      <w:tblBorders>
        <w:top w:val="single" w:sz="24" w:space="0" w:color="6EAA00"/>
      </w:tblBorders>
      <w:tblCellMar>
        <w:left w:w="0" w:type="dxa"/>
        <w:right w:w="0" w:type="dxa"/>
      </w:tblCellMar>
      <w:tblLook w:val="04A0" w:firstRow="1" w:lastRow="0" w:firstColumn="1" w:lastColumn="0" w:noHBand="0" w:noVBand="1"/>
    </w:tblPr>
    <w:tblGrid>
      <w:gridCol w:w="9638"/>
    </w:tblGrid>
    <w:tr w:rsidR="002D62B4" w:rsidRPr="00B70232" w:rsidTr="00732DE8">
      <w:trPr>
        <w:jc w:val="right"/>
      </w:trPr>
      <w:tc>
        <w:tcPr>
          <w:tcW w:w="9638" w:type="dxa"/>
          <w:tcBorders>
            <w:top w:val="nil"/>
          </w:tcBorders>
          <w:shd w:val="clear" w:color="auto" w:fill="auto"/>
          <w:vAlign w:val="center"/>
        </w:tcPr>
        <w:p w:rsidR="002D62B4" w:rsidRDefault="002D62B4" w:rsidP="00EF58A8">
          <w:pPr>
            <w:pStyle w:val="ppar"/>
            <w:rPr>
              <w:caps w:val="0"/>
              <w:smallCaps/>
            </w:rPr>
          </w:pPr>
          <w:r>
            <w:rPr>
              <w:noProof/>
            </w:rPr>
            <w:drawing>
              <wp:inline distT="0" distB="0" distL="0" distR="0" wp14:anchorId="536B1BAB" wp14:editId="4F115459">
                <wp:extent cx="895350" cy="285750"/>
                <wp:effectExtent l="0" t="0" r="0" b="0"/>
                <wp:docPr id="70" name="Image 70" descr="Description : Description : Description : petit logo suite let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 Description : Description : petit logo suite lettre"/>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895350" cy="285750"/>
                        </a:xfrm>
                        <a:prstGeom prst="rect">
                          <a:avLst/>
                        </a:prstGeom>
                        <a:noFill/>
                        <a:ln>
                          <a:noFill/>
                        </a:ln>
                      </pic:spPr>
                    </pic:pic>
                  </a:graphicData>
                </a:graphic>
              </wp:inline>
            </w:drawing>
          </w:r>
          <w:r>
            <w:t xml:space="preserve"> - </w:t>
          </w:r>
          <w:r>
            <w:rPr>
              <w:caps w:val="0"/>
              <w:smallCaps/>
            </w:rPr>
            <w:t>Direction Régionale Ouest</w:t>
          </w:r>
        </w:p>
        <w:p w:rsidR="002D62B4" w:rsidRPr="00B70232" w:rsidRDefault="002D62B4" w:rsidP="00C91030">
          <w:pPr>
            <w:pStyle w:val="ppar"/>
            <w:tabs>
              <w:tab w:val="clear" w:pos="9582"/>
              <w:tab w:val="right" w:pos="9639"/>
            </w:tabs>
            <w:rPr>
              <w:rStyle w:val="Numrodepage"/>
              <w:bCs/>
            </w:rPr>
          </w:pPr>
          <w:r>
            <w:rPr>
              <w:caps w:val="0"/>
              <w:smallCaps/>
            </w:rPr>
            <w:t>EAD\</w:t>
          </w:r>
          <w:fldSimple w:instr=" STYLEREF  PDG8  \* MERGEFORMAT ">
            <w:r w:rsidR="002D0E0F">
              <w:rPr>
                <w:noProof/>
              </w:rPr>
              <w:t>4-51-3309</w:t>
            </w:r>
          </w:fldSimple>
          <w:r>
            <w:rPr>
              <w:noProof/>
            </w:rPr>
            <w:t>\</w:t>
          </w:r>
          <w:r>
            <w:rPr>
              <w:caps w:val="0"/>
              <w:smallCaps/>
            </w:rPr>
            <w:t>4\1\</w:t>
          </w:r>
          <w:r w:rsidRPr="00F87BE4">
            <w:rPr>
              <w:caps w:val="0"/>
              <w:smallCaps/>
            </w:rPr>
            <w:fldChar w:fldCharType="begin"/>
          </w:r>
          <w:r w:rsidRPr="00F87BE4">
            <w:rPr>
              <w:caps w:val="0"/>
              <w:smallCaps/>
            </w:rPr>
            <w:instrText xml:space="preserve"> FILENAME </w:instrText>
          </w:r>
          <w:r w:rsidRPr="00F87BE4">
            <w:rPr>
              <w:caps w:val="0"/>
              <w:smallCaps/>
            </w:rPr>
            <w:fldChar w:fldCharType="separate"/>
          </w:r>
          <w:r>
            <w:rPr>
              <w:caps w:val="0"/>
              <w:smallCaps/>
              <w:noProof/>
            </w:rPr>
            <w:t>Plan de zonage EU(Connerré 2018) - Indice B.docx</w:t>
          </w:r>
          <w:r w:rsidRPr="00F87BE4">
            <w:rPr>
              <w:caps w:val="0"/>
              <w:smallCaps/>
              <w:noProof/>
            </w:rPr>
            <w:fldChar w:fldCharType="end"/>
          </w:r>
          <w:r>
            <w:t>– AGN</w:t>
          </w:r>
          <w:r w:rsidRPr="00EF58A8">
            <w:rPr>
              <w:caps w:val="0"/>
              <w:smallCaps/>
            </w:rPr>
            <w:t>/</w:t>
          </w:r>
          <w:r>
            <w:rPr>
              <w:caps w:val="0"/>
              <w:smallCaps/>
            </w:rPr>
            <w:t>aly</w:t>
          </w:r>
          <w:r>
            <w:t xml:space="preserve"> – MARS 2018</w:t>
          </w:r>
          <w:r>
            <w:rPr>
              <w:noProof/>
            </w:rPr>
            <w:t xml:space="preserve"> – </w:t>
          </w:r>
          <w:r w:rsidRPr="006477B4">
            <w:rPr>
              <w:caps w:val="0"/>
              <w:smallCaps/>
              <w:noProof/>
            </w:rPr>
            <w:t xml:space="preserve">Indice </w:t>
          </w:r>
          <w:r>
            <w:rPr>
              <w:caps w:val="0"/>
              <w:smallCaps/>
              <w:noProof/>
            </w:rPr>
            <w:t>B</w:t>
          </w:r>
          <w:r>
            <w:tab/>
          </w:r>
        </w:p>
      </w:tc>
    </w:tr>
  </w:tbl>
  <w:p w:rsidR="002D62B4" w:rsidRPr="0071082C" w:rsidRDefault="002D62B4" w:rsidP="0071082C">
    <w:pPr>
      <w:pStyle w:val="PT"/>
      <w:rPr>
        <w:rStyle w:val="Numrodepage"/>
        <w:sz w:val="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2294" w:rsidRDefault="00832294">
      <w:r>
        <w:separator/>
      </w:r>
    </w:p>
  </w:footnote>
  <w:footnote w:type="continuationSeparator" w:id="0">
    <w:p w:rsidR="00832294" w:rsidRDefault="008322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62B4" w:rsidRPr="00A32E7D" w:rsidRDefault="002D62B4" w:rsidP="00A32E7D">
    <w:pPr>
      <w:pStyle w:val="En-tte"/>
      <w:tabs>
        <w:tab w:val="clear" w:pos="4536"/>
        <w:tab w:val="clear" w:pos="9072"/>
        <w:tab w:val="right" w:pos="9639"/>
      </w:tabs>
      <w:rPr>
        <w:smallCaps/>
        <w:u w:val="single"/>
      </w:rPr>
    </w:pPr>
    <w:r>
      <w:rPr>
        <w:b/>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right"/>
      <w:tblCellMar>
        <w:left w:w="0" w:type="dxa"/>
        <w:right w:w="0" w:type="dxa"/>
      </w:tblCellMar>
      <w:tblLook w:val="04A0" w:firstRow="1" w:lastRow="0" w:firstColumn="1" w:lastColumn="0" w:noHBand="0" w:noVBand="1"/>
    </w:tblPr>
    <w:tblGrid>
      <w:gridCol w:w="9639"/>
    </w:tblGrid>
    <w:tr w:rsidR="002D62B4" w:rsidTr="00BC2822">
      <w:trPr>
        <w:trHeight w:val="1274"/>
        <w:jc w:val="right"/>
      </w:trPr>
      <w:tc>
        <w:tcPr>
          <w:tcW w:w="9639" w:type="dxa"/>
          <w:shd w:val="clear" w:color="auto" w:fill="auto"/>
        </w:tcPr>
        <w:p w:rsidR="002D62B4" w:rsidRPr="00263C60" w:rsidRDefault="002D62B4" w:rsidP="00A06C38">
          <w:pPr>
            <w:pStyle w:val="ENT1"/>
            <w:rPr>
              <w:caps w:val="0"/>
              <w:smallCaps/>
              <w:color w:val="00375A"/>
            </w:rPr>
          </w:pPr>
          <w:r>
            <w:rPr>
              <w:caps w:val="0"/>
              <w:smallCaps/>
              <w:color w:val="00375A"/>
            </w:rPr>
            <w:t>COMMUNE DE CONNERRE</w:t>
          </w:r>
        </w:p>
        <w:p w:rsidR="002D62B4" w:rsidRPr="00263C60" w:rsidRDefault="002D62B4" w:rsidP="00B274A9">
          <w:pPr>
            <w:pStyle w:val="ENT2"/>
          </w:pPr>
          <w:r w:rsidRPr="001F24BC">
            <w:t>Révision n° 1 du plan de zonage d’assainissement EU</w:t>
          </w:r>
          <w:r>
            <w:fldChar w:fldCharType="begin"/>
          </w:r>
          <w:r>
            <w:instrText xml:space="preserve"> STYLEREF  PDG2  \* MERGEFORMAT </w:instrText>
          </w:r>
          <w:r>
            <w:rPr>
              <w:noProof/>
            </w:rPr>
            <w:fldChar w:fldCharType="end"/>
          </w:r>
        </w:p>
        <w:p w:rsidR="002D62B4" w:rsidRPr="00DA62C5" w:rsidRDefault="002D62B4" w:rsidP="00A06C38">
          <w:pPr>
            <w:pStyle w:val="ENT3"/>
          </w:pPr>
          <w:fldSimple w:instr=" STYLEREF  PDG3  \* MERGEFORMAT ">
            <w:r w:rsidR="002D0E0F">
              <w:rPr>
                <w:noProof/>
              </w:rPr>
              <w:t>Notice de présentation</w:t>
            </w:r>
          </w:fldSimple>
        </w:p>
        <w:p w:rsidR="002D62B4" w:rsidRPr="00D430AC" w:rsidRDefault="002D62B4" w:rsidP="00A06C38">
          <w:pPr>
            <w:pStyle w:val="ENT4"/>
            <w:rPr>
              <w:caps w:val="0"/>
              <w:smallCaps/>
            </w:rPr>
          </w:pPr>
          <w:r w:rsidRPr="00D430AC">
            <w:rPr>
              <w:caps w:val="0"/>
              <w:smallCaps/>
            </w:rPr>
            <w:fldChar w:fldCharType="begin"/>
          </w:r>
          <w:r w:rsidRPr="00D430AC">
            <w:rPr>
              <w:caps w:val="0"/>
              <w:smallCaps/>
            </w:rPr>
            <w:instrText xml:space="preserve"> STYLEREF  PDG4  \* MERGEFORMAT </w:instrText>
          </w:r>
          <w:r w:rsidRPr="00D430AC">
            <w:rPr>
              <w:caps w:val="0"/>
              <w:smallCaps/>
            </w:rPr>
            <w:fldChar w:fldCharType="separate"/>
          </w:r>
          <w:r w:rsidR="002D0E0F" w:rsidRPr="002D0E0F">
            <w:rPr>
              <w:rFonts w:ascii="Times New Roman" w:hAnsi="Times New Roman"/>
              <w:b w:val="0"/>
              <w:bCs/>
              <w:caps w:val="0"/>
              <w:smallCaps/>
            </w:rPr>
            <w:t>Rapport</w:t>
          </w:r>
          <w:r w:rsidRPr="00D430AC">
            <w:rPr>
              <w:caps w:val="0"/>
              <w:smallCaps/>
            </w:rPr>
            <w:fldChar w:fldCharType="end"/>
          </w:r>
          <w:r w:rsidRPr="00D430AC">
            <w:rPr>
              <w:caps w:val="0"/>
              <w:smallCaps/>
            </w:rPr>
            <w:t xml:space="preserve"> </w:t>
          </w:r>
        </w:p>
      </w:tc>
    </w:tr>
  </w:tbl>
  <w:p w:rsidR="002D62B4" w:rsidRPr="00867747" w:rsidRDefault="002D62B4" w:rsidP="00FD17F9">
    <w:pPr>
      <w:pStyle w:val="P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62B4" w:rsidRPr="008D42F7" w:rsidRDefault="002D62B4" w:rsidP="00FD17F9">
    <w:pPr>
      <w:pStyle w:val="PT"/>
      <w:rPr>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right"/>
      <w:tblCellMar>
        <w:left w:w="0" w:type="dxa"/>
        <w:right w:w="0" w:type="dxa"/>
      </w:tblCellMar>
      <w:tblLook w:val="04A0" w:firstRow="1" w:lastRow="0" w:firstColumn="1" w:lastColumn="0" w:noHBand="0" w:noVBand="1"/>
    </w:tblPr>
    <w:tblGrid>
      <w:gridCol w:w="9639"/>
    </w:tblGrid>
    <w:tr w:rsidR="002D62B4" w:rsidTr="00BC2822">
      <w:trPr>
        <w:trHeight w:val="1274"/>
        <w:jc w:val="right"/>
      </w:trPr>
      <w:tc>
        <w:tcPr>
          <w:tcW w:w="9639" w:type="dxa"/>
          <w:shd w:val="clear" w:color="auto" w:fill="auto"/>
        </w:tcPr>
        <w:p w:rsidR="002D62B4" w:rsidRPr="00B3440E" w:rsidRDefault="002D62B4" w:rsidP="00B3440E">
          <w:pPr>
            <w:pStyle w:val="ENT1"/>
            <w:rPr>
              <w:smallCaps/>
              <w:color w:val="00375A"/>
            </w:rPr>
          </w:pPr>
          <w:r w:rsidRPr="00B3440E">
            <w:rPr>
              <w:smallCaps/>
              <w:color w:val="00375A"/>
            </w:rPr>
            <w:t xml:space="preserve">COMMUNE DE </w:t>
          </w:r>
          <w:r>
            <w:rPr>
              <w:smallCaps/>
              <w:color w:val="00375A"/>
            </w:rPr>
            <w:t>CONNERRE</w:t>
          </w:r>
        </w:p>
        <w:p w:rsidR="002D62B4" w:rsidRPr="00263C60" w:rsidRDefault="002D62B4" w:rsidP="00B274A9">
          <w:pPr>
            <w:pStyle w:val="ENT2"/>
          </w:pPr>
          <w:r w:rsidRPr="001F24BC">
            <w:t>Révision n° 1 du plan de zonage d’assainissement EU</w:t>
          </w:r>
          <w:r>
            <w:t xml:space="preserve"> </w:t>
          </w:r>
          <w:r>
            <w:fldChar w:fldCharType="begin"/>
          </w:r>
          <w:r>
            <w:instrText xml:space="preserve"> STYLEREF  PDG2  \* MERGEFORMAT </w:instrText>
          </w:r>
          <w:r>
            <w:rPr>
              <w:noProof/>
            </w:rPr>
            <w:fldChar w:fldCharType="end"/>
          </w:r>
        </w:p>
        <w:p w:rsidR="002D62B4" w:rsidRPr="00DA62C5" w:rsidRDefault="002D62B4" w:rsidP="00A06C38">
          <w:pPr>
            <w:pStyle w:val="ENT3"/>
          </w:pPr>
          <w:fldSimple w:instr=" STYLEREF  PDG3  \* MERGEFORMAT ">
            <w:r w:rsidR="002D0E0F">
              <w:rPr>
                <w:noProof/>
              </w:rPr>
              <w:t>Notice de présentation</w:t>
            </w:r>
          </w:fldSimple>
        </w:p>
        <w:p w:rsidR="002D62B4" w:rsidRPr="00D430AC" w:rsidRDefault="002D62B4" w:rsidP="00A06C38">
          <w:pPr>
            <w:pStyle w:val="ENT4"/>
            <w:rPr>
              <w:caps w:val="0"/>
              <w:smallCaps/>
            </w:rPr>
          </w:pPr>
          <w:r w:rsidRPr="00D430AC">
            <w:rPr>
              <w:caps w:val="0"/>
              <w:smallCaps/>
            </w:rPr>
            <w:fldChar w:fldCharType="begin"/>
          </w:r>
          <w:r w:rsidRPr="00D430AC">
            <w:rPr>
              <w:caps w:val="0"/>
              <w:smallCaps/>
            </w:rPr>
            <w:instrText xml:space="preserve"> STYLEREF  PDG4  \* MERGEFORMAT </w:instrText>
          </w:r>
          <w:r w:rsidRPr="00D430AC">
            <w:rPr>
              <w:caps w:val="0"/>
              <w:smallCaps/>
            </w:rPr>
            <w:fldChar w:fldCharType="separate"/>
          </w:r>
          <w:r w:rsidR="002D0E0F" w:rsidRPr="002D0E0F">
            <w:rPr>
              <w:rFonts w:ascii="Times New Roman" w:hAnsi="Times New Roman"/>
              <w:b w:val="0"/>
              <w:bCs/>
              <w:caps w:val="0"/>
              <w:smallCaps/>
            </w:rPr>
            <w:t>Rapport</w:t>
          </w:r>
          <w:r w:rsidRPr="00D430AC">
            <w:rPr>
              <w:caps w:val="0"/>
              <w:smallCaps/>
            </w:rPr>
            <w:fldChar w:fldCharType="end"/>
          </w:r>
          <w:r w:rsidRPr="00D430AC">
            <w:rPr>
              <w:caps w:val="0"/>
              <w:smallCaps/>
            </w:rPr>
            <w:t xml:space="preserve"> </w:t>
          </w:r>
        </w:p>
      </w:tc>
    </w:tr>
  </w:tbl>
  <w:p w:rsidR="002D62B4" w:rsidRPr="00867747" w:rsidRDefault="002D62B4" w:rsidP="00FD17F9">
    <w:pPr>
      <w:pStyle w:val="P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82CDA"/>
    <w:multiLevelType w:val="hybridMultilevel"/>
    <w:tmpl w:val="460E17E0"/>
    <w:lvl w:ilvl="0" w:tplc="7100727E">
      <w:start w:val="1"/>
      <w:numFmt w:val="bullet"/>
      <w:pStyle w:val="P31"/>
      <w:lvlText w:val=""/>
      <w:lvlJc w:val="left"/>
      <w:pPr>
        <w:ind w:left="720" w:hanging="360"/>
      </w:pPr>
      <w:rPr>
        <w:rFonts w:ascii="Wingdings" w:hAnsi="Wingdings" w:hint="default"/>
        <w:sz w:val="12"/>
        <w:szCs w:val="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8D44D4B"/>
    <w:multiLevelType w:val="hybridMultilevel"/>
    <w:tmpl w:val="EE5ABB06"/>
    <w:lvl w:ilvl="0" w:tplc="EFF06816">
      <w:start w:val="1"/>
      <w:numFmt w:val="bullet"/>
      <w:pStyle w:val="Puce"/>
      <w:lvlText w:val=""/>
      <w:lvlJc w:val="left"/>
      <w:pPr>
        <w:tabs>
          <w:tab w:val="num" w:pos="-709"/>
        </w:tabs>
        <w:ind w:left="-709" w:hanging="283"/>
      </w:pPr>
      <w:rPr>
        <w:rFonts w:ascii="Symbol" w:hAnsi="Symbol" w:hint="default"/>
        <w:color w:val="auto"/>
      </w:rPr>
    </w:lvl>
    <w:lvl w:ilvl="1" w:tplc="A044D39C">
      <w:start w:val="1"/>
      <w:numFmt w:val="bullet"/>
      <w:lvlText w:val=""/>
      <w:lvlJc w:val="left"/>
      <w:pPr>
        <w:tabs>
          <w:tab w:val="num" w:pos="306"/>
        </w:tabs>
        <w:ind w:left="306" w:hanging="360"/>
      </w:pPr>
      <w:rPr>
        <w:rFonts w:ascii="Symbol" w:hAnsi="Symbol" w:hint="default"/>
      </w:rPr>
    </w:lvl>
    <w:lvl w:ilvl="2" w:tplc="040C0005" w:tentative="1">
      <w:start w:val="1"/>
      <w:numFmt w:val="bullet"/>
      <w:lvlText w:val=""/>
      <w:lvlJc w:val="left"/>
      <w:pPr>
        <w:tabs>
          <w:tab w:val="num" w:pos="1026"/>
        </w:tabs>
        <w:ind w:left="1026" w:hanging="360"/>
      </w:pPr>
      <w:rPr>
        <w:rFonts w:ascii="Wingdings" w:hAnsi="Wingdings" w:hint="default"/>
      </w:rPr>
    </w:lvl>
    <w:lvl w:ilvl="3" w:tplc="040C0001" w:tentative="1">
      <w:start w:val="1"/>
      <w:numFmt w:val="bullet"/>
      <w:lvlText w:val=""/>
      <w:lvlJc w:val="left"/>
      <w:pPr>
        <w:tabs>
          <w:tab w:val="num" w:pos="1746"/>
        </w:tabs>
        <w:ind w:left="1746" w:hanging="360"/>
      </w:pPr>
      <w:rPr>
        <w:rFonts w:ascii="Symbol" w:hAnsi="Symbol" w:hint="default"/>
      </w:rPr>
    </w:lvl>
    <w:lvl w:ilvl="4" w:tplc="040C0003">
      <w:start w:val="1"/>
      <w:numFmt w:val="bullet"/>
      <w:lvlText w:val="o"/>
      <w:lvlJc w:val="left"/>
      <w:pPr>
        <w:tabs>
          <w:tab w:val="num" w:pos="2466"/>
        </w:tabs>
        <w:ind w:left="2466" w:hanging="360"/>
      </w:pPr>
      <w:rPr>
        <w:rFonts w:ascii="Courier New" w:hAnsi="Courier New" w:cs="Courier New" w:hint="default"/>
      </w:rPr>
    </w:lvl>
    <w:lvl w:ilvl="5" w:tplc="040C0005" w:tentative="1">
      <w:start w:val="1"/>
      <w:numFmt w:val="bullet"/>
      <w:lvlText w:val=""/>
      <w:lvlJc w:val="left"/>
      <w:pPr>
        <w:tabs>
          <w:tab w:val="num" w:pos="3186"/>
        </w:tabs>
        <w:ind w:left="3186" w:hanging="360"/>
      </w:pPr>
      <w:rPr>
        <w:rFonts w:ascii="Wingdings" w:hAnsi="Wingdings" w:hint="default"/>
      </w:rPr>
    </w:lvl>
    <w:lvl w:ilvl="6" w:tplc="040C0001" w:tentative="1">
      <w:start w:val="1"/>
      <w:numFmt w:val="bullet"/>
      <w:lvlText w:val=""/>
      <w:lvlJc w:val="left"/>
      <w:pPr>
        <w:tabs>
          <w:tab w:val="num" w:pos="3906"/>
        </w:tabs>
        <w:ind w:left="3906" w:hanging="360"/>
      </w:pPr>
      <w:rPr>
        <w:rFonts w:ascii="Symbol" w:hAnsi="Symbol" w:hint="default"/>
      </w:rPr>
    </w:lvl>
    <w:lvl w:ilvl="7" w:tplc="040C0003" w:tentative="1">
      <w:start w:val="1"/>
      <w:numFmt w:val="bullet"/>
      <w:lvlText w:val="o"/>
      <w:lvlJc w:val="left"/>
      <w:pPr>
        <w:tabs>
          <w:tab w:val="num" w:pos="4626"/>
        </w:tabs>
        <w:ind w:left="4626" w:hanging="360"/>
      </w:pPr>
      <w:rPr>
        <w:rFonts w:ascii="Courier New" w:hAnsi="Courier New" w:cs="Courier New" w:hint="default"/>
      </w:rPr>
    </w:lvl>
    <w:lvl w:ilvl="8" w:tplc="040C0005" w:tentative="1">
      <w:start w:val="1"/>
      <w:numFmt w:val="bullet"/>
      <w:lvlText w:val=""/>
      <w:lvlJc w:val="left"/>
      <w:pPr>
        <w:tabs>
          <w:tab w:val="num" w:pos="5346"/>
        </w:tabs>
        <w:ind w:left="5346" w:hanging="360"/>
      </w:pPr>
      <w:rPr>
        <w:rFonts w:ascii="Wingdings" w:hAnsi="Wingdings" w:hint="default"/>
      </w:rPr>
    </w:lvl>
  </w:abstractNum>
  <w:abstractNum w:abstractNumId="2" w15:restartNumberingAfterBreak="0">
    <w:nsid w:val="0B612DF2"/>
    <w:multiLevelType w:val="hybridMultilevel"/>
    <w:tmpl w:val="D3BA2A6C"/>
    <w:lvl w:ilvl="0" w:tplc="3D5A1364">
      <w:start w:val="1"/>
      <w:numFmt w:val="bullet"/>
      <w:pStyle w:val="P2"/>
      <w:lvlText w:val=""/>
      <w:lvlJc w:val="left"/>
      <w:pPr>
        <w:ind w:left="720" w:hanging="360"/>
      </w:pPr>
      <w:rPr>
        <w:rFonts w:ascii="Wingdings" w:hAnsi="Wingdings" w:hint="default"/>
        <w:color w:val="6EAA00"/>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C3C1BC1"/>
    <w:multiLevelType w:val="singleLevel"/>
    <w:tmpl w:val="1E9EDC6C"/>
    <w:lvl w:ilvl="0">
      <w:start w:val="1"/>
      <w:numFmt w:val="bullet"/>
      <w:pStyle w:val="Puce4-12pts"/>
      <w:lvlText w:val=""/>
      <w:lvlJc w:val="left"/>
      <w:pPr>
        <w:tabs>
          <w:tab w:val="num" w:pos="360"/>
        </w:tabs>
        <w:ind w:left="284" w:hanging="284"/>
      </w:pPr>
      <w:rPr>
        <w:rFonts w:ascii="Wingdings" w:hAnsi="Wingdings" w:hint="default"/>
        <w:b w:val="0"/>
        <w:i w:val="0"/>
        <w:sz w:val="20"/>
      </w:rPr>
    </w:lvl>
  </w:abstractNum>
  <w:abstractNum w:abstractNumId="4" w15:restartNumberingAfterBreak="0">
    <w:nsid w:val="0E2E254B"/>
    <w:multiLevelType w:val="hybridMultilevel"/>
    <w:tmpl w:val="58D2E07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E492843"/>
    <w:multiLevelType w:val="singleLevel"/>
    <w:tmpl w:val="AD564CDE"/>
    <w:lvl w:ilvl="0">
      <w:start w:val="1"/>
      <w:numFmt w:val="bullet"/>
      <w:pStyle w:val="Puce2-12pts"/>
      <w:lvlText w:val="-"/>
      <w:lvlJc w:val="left"/>
      <w:pPr>
        <w:tabs>
          <w:tab w:val="num" w:pos="644"/>
        </w:tabs>
        <w:ind w:left="284" w:firstLine="0"/>
      </w:pPr>
      <w:rPr>
        <w:rFonts w:ascii="Times New Roman" w:hAnsi="Times New Roman" w:hint="default"/>
        <w:sz w:val="22"/>
      </w:rPr>
    </w:lvl>
  </w:abstractNum>
  <w:abstractNum w:abstractNumId="6" w15:restartNumberingAfterBreak="0">
    <w:nsid w:val="0FC22EFC"/>
    <w:multiLevelType w:val="hybridMultilevel"/>
    <w:tmpl w:val="1E0C34CA"/>
    <w:lvl w:ilvl="0" w:tplc="8D00D7CA">
      <w:start w:val="1"/>
      <w:numFmt w:val="bullet"/>
      <w:pStyle w:val="P21"/>
      <w:lvlText w:val=""/>
      <w:lvlJc w:val="left"/>
      <w:pPr>
        <w:ind w:left="720" w:hanging="360"/>
      </w:pPr>
      <w:rPr>
        <w:rFonts w:ascii="Wingdings" w:hAnsi="Wingdings" w:hint="default"/>
        <w:color w:val="808080"/>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FE165EC"/>
    <w:multiLevelType w:val="singleLevel"/>
    <w:tmpl w:val="2FCE6E78"/>
    <w:lvl w:ilvl="0">
      <w:start w:val="1"/>
      <w:numFmt w:val="bullet"/>
      <w:pStyle w:val="Puce3-12pts"/>
      <w:lvlText w:val=""/>
      <w:lvlJc w:val="left"/>
      <w:pPr>
        <w:tabs>
          <w:tab w:val="num" w:pos="644"/>
        </w:tabs>
        <w:ind w:left="284" w:firstLine="0"/>
      </w:pPr>
      <w:rPr>
        <w:rFonts w:ascii="Wingdings" w:hAnsi="Wingdings" w:hint="default"/>
        <w:sz w:val="22"/>
      </w:rPr>
    </w:lvl>
  </w:abstractNum>
  <w:abstractNum w:abstractNumId="8" w15:restartNumberingAfterBreak="0">
    <w:nsid w:val="19E776C8"/>
    <w:multiLevelType w:val="hybridMultilevel"/>
    <w:tmpl w:val="767012A6"/>
    <w:lvl w:ilvl="0" w:tplc="9F4A8128">
      <w:start w:val="1"/>
      <w:numFmt w:val="lowerLetter"/>
      <w:pStyle w:val="Lettre"/>
      <w:lvlText w:val="%1)"/>
      <w:lvlJc w:val="left"/>
      <w:pPr>
        <w:tabs>
          <w:tab w:val="num" w:pos="1559"/>
        </w:tabs>
        <w:ind w:left="1559" w:hanging="425"/>
      </w:pPr>
      <w:rPr>
        <w:rFonts w:ascii="Arial" w:hAnsi="Arial" w:hint="default"/>
        <w:sz w:val="20"/>
        <w:szCs w:val="20"/>
      </w:rPr>
    </w:lvl>
    <w:lvl w:ilvl="1" w:tplc="040C0019" w:tentative="1">
      <w:start w:val="1"/>
      <w:numFmt w:val="lowerLetter"/>
      <w:lvlText w:val="%2."/>
      <w:lvlJc w:val="left"/>
      <w:pPr>
        <w:tabs>
          <w:tab w:val="num" w:pos="2574"/>
        </w:tabs>
        <w:ind w:left="2574" w:hanging="360"/>
      </w:pPr>
    </w:lvl>
    <w:lvl w:ilvl="2" w:tplc="040C001B" w:tentative="1">
      <w:start w:val="1"/>
      <w:numFmt w:val="lowerRoman"/>
      <w:lvlText w:val="%3."/>
      <w:lvlJc w:val="right"/>
      <w:pPr>
        <w:tabs>
          <w:tab w:val="num" w:pos="3294"/>
        </w:tabs>
        <w:ind w:left="3294" w:hanging="180"/>
      </w:pPr>
    </w:lvl>
    <w:lvl w:ilvl="3" w:tplc="040C000F" w:tentative="1">
      <w:start w:val="1"/>
      <w:numFmt w:val="decimal"/>
      <w:lvlText w:val="%4."/>
      <w:lvlJc w:val="left"/>
      <w:pPr>
        <w:tabs>
          <w:tab w:val="num" w:pos="4014"/>
        </w:tabs>
        <w:ind w:left="4014" w:hanging="360"/>
      </w:pPr>
    </w:lvl>
    <w:lvl w:ilvl="4" w:tplc="040C0019" w:tentative="1">
      <w:start w:val="1"/>
      <w:numFmt w:val="lowerLetter"/>
      <w:lvlText w:val="%5."/>
      <w:lvlJc w:val="left"/>
      <w:pPr>
        <w:tabs>
          <w:tab w:val="num" w:pos="4734"/>
        </w:tabs>
        <w:ind w:left="4734" w:hanging="360"/>
      </w:pPr>
    </w:lvl>
    <w:lvl w:ilvl="5" w:tplc="040C001B" w:tentative="1">
      <w:start w:val="1"/>
      <w:numFmt w:val="lowerRoman"/>
      <w:lvlText w:val="%6."/>
      <w:lvlJc w:val="right"/>
      <w:pPr>
        <w:tabs>
          <w:tab w:val="num" w:pos="5454"/>
        </w:tabs>
        <w:ind w:left="5454" w:hanging="180"/>
      </w:pPr>
    </w:lvl>
    <w:lvl w:ilvl="6" w:tplc="040C000F" w:tentative="1">
      <w:start w:val="1"/>
      <w:numFmt w:val="decimal"/>
      <w:lvlText w:val="%7."/>
      <w:lvlJc w:val="left"/>
      <w:pPr>
        <w:tabs>
          <w:tab w:val="num" w:pos="6174"/>
        </w:tabs>
        <w:ind w:left="6174" w:hanging="360"/>
      </w:pPr>
    </w:lvl>
    <w:lvl w:ilvl="7" w:tplc="040C0019" w:tentative="1">
      <w:start w:val="1"/>
      <w:numFmt w:val="lowerLetter"/>
      <w:lvlText w:val="%8."/>
      <w:lvlJc w:val="left"/>
      <w:pPr>
        <w:tabs>
          <w:tab w:val="num" w:pos="6894"/>
        </w:tabs>
        <w:ind w:left="6894" w:hanging="360"/>
      </w:pPr>
    </w:lvl>
    <w:lvl w:ilvl="8" w:tplc="040C001B" w:tentative="1">
      <w:start w:val="1"/>
      <w:numFmt w:val="lowerRoman"/>
      <w:lvlText w:val="%9."/>
      <w:lvlJc w:val="right"/>
      <w:pPr>
        <w:tabs>
          <w:tab w:val="num" w:pos="7614"/>
        </w:tabs>
        <w:ind w:left="7614" w:hanging="180"/>
      </w:pPr>
    </w:lvl>
  </w:abstractNum>
  <w:abstractNum w:abstractNumId="9" w15:restartNumberingAfterBreak="0">
    <w:nsid w:val="1DDB1549"/>
    <w:multiLevelType w:val="singleLevel"/>
    <w:tmpl w:val="FB30F970"/>
    <w:lvl w:ilvl="0">
      <w:start w:val="1"/>
      <w:numFmt w:val="lowerLetter"/>
      <w:pStyle w:val="Lettre-3pt"/>
      <w:lvlText w:val="%1)"/>
      <w:legacy w:legacy="1" w:legacySpace="0" w:legacyIndent="283"/>
      <w:lvlJc w:val="left"/>
      <w:pPr>
        <w:ind w:left="1417" w:hanging="283"/>
      </w:pPr>
    </w:lvl>
  </w:abstractNum>
  <w:abstractNum w:abstractNumId="10" w15:restartNumberingAfterBreak="0">
    <w:nsid w:val="1E8F1B10"/>
    <w:multiLevelType w:val="hybridMultilevel"/>
    <w:tmpl w:val="8E8AE4D2"/>
    <w:lvl w:ilvl="0" w:tplc="E4A64BDA">
      <w:start w:val="1"/>
      <w:numFmt w:val="decimal"/>
      <w:lvlText w:val="Fig. %1."/>
      <w:lvlJc w:val="left"/>
      <w:pPr>
        <w:tabs>
          <w:tab w:val="num" w:pos="567"/>
        </w:tabs>
        <w:ind w:left="567" w:hanging="567"/>
      </w:pPr>
      <w:rPr>
        <w:rFonts w:ascii="Arial Black" w:hAnsi="Arial Black" w:cs="Arial" w:hint="default"/>
        <w:b w:val="0"/>
        <w:i/>
        <w:color w:val="7F7F7F"/>
        <w:sz w:val="18"/>
        <w:szCs w:val="18"/>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FC1AFD86">
      <w:start w:val="1"/>
      <w:numFmt w:val="decimal"/>
      <w:pStyle w:val="Titre8"/>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15:restartNumberingAfterBreak="0">
    <w:nsid w:val="285D42F4"/>
    <w:multiLevelType w:val="hybridMultilevel"/>
    <w:tmpl w:val="670CC1F6"/>
    <w:lvl w:ilvl="0" w:tplc="AE3A6D38">
      <w:start w:val="1"/>
      <w:numFmt w:val="bullet"/>
      <w:pStyle w:val="P3"/>
      <w:lvlText w:val=""/>
      <w:lvlJc w:val="left"/>
      <w:pPr>
        <w:ind w:left="1145" w:hanging="360"/>
      </w:pPr>
      <w:rPr>
        <w:rFonts w:ascii="Wingdings" w:hAnsi="Wingdings" w:hint="default"/>
        <w:sz w:val="12"/>
        <w:szCs w:val="12"/>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2" w15:restartNumberingAfterBreak="0">
    <w:nsid w:val="295907B2"/>
    <w:multiLevelType w:val="hybridMultilevel"/>
    <w:tmpl w:val="79D2DB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E3B49FA"/>
    <w:multiLevelType w:val="hybridMultilevel"/>
    <w:tmpl w:val="A0B494E6"/>
    <w:lvl w:ilvl="0" w:tplc="BF3E26C2">
      <w:start w:val="1"/>
      <w:numFmt w:val="decimal"/>
      <w:pStyle w:val="TFIG"/>
      <w:lvlText w:val="Fig. %1."/>
      <w:lvlJc w:val="left"/>
      <w:pPr>
        <w:tabs>
          <w:tab w:val="num" w:pos="4820"/>
        </w:tabs>
        <w:ind w:left="4820" w:hanging="567"/>
      </w:pPr>
      <w:rPr>
        <w:rFonts w:ascii="Arial Black" w:hAnsi="Arial Black" w:cs="Arial" w:hint="default"/>
        <w:b w:val="0"/>
        <w:i/>
        <w:color w:val="6EAA00"/>
        <w:sz w:val="18"/>
        <w:szCs w:val="18"/>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4" w15:restartNumberingAfterBreak="0">
    <w:nsid w:val="2F964E3E"/>
    <w:multiLevelType w:val="hybridMultilevel"/>
    <w:tmpl w:val="C05E50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0EB5485"/>
    <w:multiLevelType w:val="singleLevel"/>
    <w:tmpl w:val="65968B82"/>
    <w:lvl w:ilvl="0">
      <w:start w:val="1"/>
      <w:numFmt w:val="none"/>
      <w:pStyle w:val="Objet"/>
      <w:lvlText w:val="Objet. :"/>
      <w:lvlJc w:val="left"/>
      <w:pPr>
        <w:tabs>
          <w:tab w:val="num" w:pos="567"/>
        </w:tabs>
        <w:ind w:left="567" w:hanging="851"/>
      </w:pPr>
      <w:rPr>
        <w:rFonts w:ascii="Arial Narrow" w:hAnsi="Arial Narrow" w:hint="default"/>
        <w:b w:val="0"/>
        <w:i/>
        <w:sz w:val="16"/>
      </w:rPr>
    </w:lvl>
  </w:abstractNum>
  <w:abstractNum w:abstractNumId="16" w15:restartNumberingAfterBreak="0">
    <w:nsid w:val="31095884"/>
    <w:multiLevelType w:val="singleLevel"/>
    <w:tmpl w:val="3B0CCEE8"/>
    <w:lvl w:ilvl="0">
      <w:start w:val="1"/>
      <w:numFmt w:val="bullet"/>
      <w:pStyle w:val="Puce4-0pt"/>
      <w:lvlText w:val=""/>
      <w:lvlJc w:val="left"/>
      <w:pPr>
        <w:tabs>
          <w:tab w:val="num" w:pos="360"/>
        </w:tabs>
        <w:ind w:left="284" w:hanging="284"/>
      </w:pPr>
      <w:rPr>
        <w:rFonts w:ascii="Wingdings" w:hAnsi="Wingdings" w:hint="default"/>
        <w:b w:val="0"/>
        <w:i w:val="0"/>
        <w:sz w:val="20"/>
      </w:rPr>
    </w:lvl>
  </w:abstractNum>
  <w:abstractNum w:abstractNumId="17" w15:restartNumberingAfterBreak="0">
    <w:nsid w:val="3D900824"/>
    <w:multiLevelType w:val="hybridMultilevel"/>
    <w:tmpl w:val="0F6CF8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014713C"/>
    <w:multiLevelType w:val="hybridMultilevel"/>
    <w:tmpl w:val="52588562"/>
    <w:lvl w:ilvl="0" w:tplc="73C6088E">
      <w:start w:val="1"/>
      <w:numFmt w:val="decimal"/>
      <w:pStyle w:val="TNX1"/>
      <w:lvlText w:val="Annexe %1"/>
      <w:lvlJc w:val="left"/>
      <w:pPr>
        <w:ind w:left="502" w:hanging="360"/>
      </w:pPr>
      <w:rPr>
        <w:rFonts w:hint="default"/>
        <w:caps/>
        <w:color w:val="6EAA00"/>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40B75E17"/>
    <w:multiLevelType w:val="hybridMultilevel"/>
    <w:tmpl w:val="E9D65F34"/>
    <w:lvl w:ilvl="0" w:tplc="C9E8711A">
      <w:start w:val="1"/>
      <w:numFmt w:val="bullet"/>
      <w:pStyle w:val="P1"/>
      <w:lvlText w:val=""/>
      <w:lvlJc w:val="left"/>
      <w:pPr>
        <w:ind w:left="720" w:hanging="360"/>
      </w:pPr>
      <w:rPr>
        <w:rFonts w:ascii="Wingdings" w:hAnsi="Wingdings" w:hint="default"/>
        <w:color w:val="00375A"/>
        <w:sz w:val="16"/>
        <w:szCs w:val="1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1E94D30"/>
    <w:multiLevelType w:val="hybridMultilevel"/>
    <w:tmpl w:val="988E2E7A"/>
    <w:lvl w:ilvl="0" w:tplc="FFFFFFFF">
      <w:start w:val="1"/>
      <w:numFmt w:val="bullet"/>
      <w:pStyle w:val="Pucetoile"/>
      <w:lvlText w:val=""/>
      <w:lvlJc w:val="left"/>
      <w:pPr>
        <w:tabs>
          <w:tab w:val="num" w:pos="360"/>
        </w:tabs>
        <w:ind w:left="284" w:hanging="284"/>
      </w:pPr>
      <w:rPr>
        <w:rFonts w:ascii="Wingdings" w:hAnsi="Wingdings" w:hint="default"/>
        <w:sz w:val="22"/>
      </w:rPr>
    </w:lvl>
    <w:lvl w:ilvl="1" w:tplc="FFFFFFFF">
      <w:start w:val="1"/>
      <w:numFmt w:val="bullet"/>
      <w:lvlText w:val=""/>
      <w:lvlJc w:val="left"/>
      <w:pPr>
        <w:tabs>
          <w:tab w:val="num" w:pos="1440"/>
        </w:tabs>
        <w:ind w:left="1440" w:hanging="360"/>
      </w:pPr>
      <w:rPr>
        <w:rFonts w:ascii="Wingdings 3" w:hAnsi="Wingdings 3" w:hint="default"/>
        <w:color w:val="99CC00"/>
        <w:sz w:val="20"/>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FA74F3"/>
    <w:multiLevelType w:val="hybridMultilevel"/>
    <w:tmpl w:val="110C7E50"/>
    <w:lvl w:ilvl="0" w:tplc="571A057C">
      <w:start w:val="1"/>
      <w:numFmt w:val="bullet"/>
      <w:pStyle w:val="P4"/>
      <w:lvlText w:val=""/>
      <w:lvlJc w:val="left"/>
      <w:pPr>
        <w:ind w:left="1636" w:hanging="360"/>
      </w:pPr>
      <w:rPr>
        <w:rFonts w:ascii="Symbol" w:hAnsi="Symbol" w:hint="default"/>
        <w:sz w:val="20"/>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2" w15:restartNumberingAfterBreak="0">
    <w:nsid w:val="48005A60"/>
    <w:multiLevelType w:val="hybridMultilevel"/>
    <w:tmpl w:val="82CADDAA"/>
    <w:lvl w:ilvl="0" w:tplc="48488AA0">
      <w:start w:val="1"/>
      <w:numFmt w:val="bullet"/>
      <w:pStyle w:val="P11"/>
      <w:lvlText w:val=""/>
      <w:lvlJc w:val="left"/>
      <w:pPr>
        <w:ind w:left="720" w:hanging="360"/>
      </w:pPr>
      <w:rPr>
        <w:rFonts w:ascii="Wingdings" w:hAnsi="Wingdings" w:hint="default"/>
        <w:color w:val="auto"/>
        <w:sz w:val="16"/>
        <w:szCs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AE56D71"/>
    <w:multiLevelType w:val="hybridMultilevel"/>
    <w:tmpl w:val="5CB87C94"/>
    <w:lvl w:ilvl="0" w:tplc="B69AAAD4">
      <w:start w:val="1"/>
      <w:numFmt w:val="lowerLetter"/>
      <w:pStyle w:val="TTA"/>
      <w:lvlText w:val="%1)"/>
      <w:lvlJc w:val="left"/>
      <w:pPr>
        <w:ind w:left="1145" w:hanging="360"/>
      </w:pPr>
    </w:lvl>
    <w:lvl w:ilvl="1" w:tplc="040C0019" w:tentative="1">
      <w:start w:val="1"/>
      <w:numFmt w:val="lowerLetter"/>
      <w:lvlText w:val="%2."/>
      <w:lvlJc w:val="left"/>
      <w:pPr>
        <w:ind w:left="1865" w:hanging="360"/>
      </w:pPr>
    </w:lvl>
    <w:lvl w:ilvl="2" w:tplc="040C001B" w:tentative="1">
      <w:start w:val="1"/>
      <w:numFmt w:val="lowerRoman"/>
      <w:lvlText w:val="%3."/>
      <w:lvlJc w:val="right"/>
      <w:pPr>
        <w:ind w:left="2585" w:hanging="180"/>
      </w:pPr>
    </w:lvl>
    <w:lvl w:ilvl="3" w:tplc="040C000F" w:tentative="1">
      <w:start w:val="1"/>
      <w:numFmt w:val="decimal"/>
      <w:lvlText w:val="%4."/>
      <w:lvlJc w:val="left"/>
      <w:pPr>
        <w:ind w:left="3305" w:hanging="360"/>
      </w:pPr>
    </w:lvl>
    <w:lvl w:ilvl="4" w:tplc="040C0019" w:tentative="1">
      <w:start w:val="1"/>
      <w:numFmt w:val="lowerLetter"/>
      <w:lvlText w:val="%5."/>
      <w:lvlJc w:val="left"/>
      <w:pPr>
        <w:ind w:left="4025" w:hanging="360"/>
      </w:pPr>
    </w:lvl>
    <w:lvl w:ilvl="5" w:tplc="040C001B" w:tentative="1">
      <w:start w:val="1"/>
      <w:numFmt w:val="lowerRoman"/>
      <w:lvlText w:val="%6."/>
      <w:lvlJc w:val="right"/>
      <w:pPr>
        <w:ind w:left="4745" w:hanging="180"/>
      </w:pPr>
    </w:lvl>
    <w:lvl w:ilvl="6" w:tplc="040C000F" w:tentative="1">
      <w:start w:val="1"/>
      <w:numFmt w:val="decimal"/>
      <w:lvlText w:val="%7."/>
      <w:lvlJc w:val="left"/>
      <w:pPr>
        <w:ind w:left="5465" w:hanging="360"/>
      </w:pPr>
    </w:lvl>
    <w:lvl w:ilvl="7" w:tplc="040C0019" w:tentative="1">
      <w:start w:val="1"/>
      <w:numFmt w:val="lowerLetter"/>
      <w:lvlText w:val="%8."/>
      <w:lvlJc w:val="left"/>
      <w:pPr>
        <w:ind w:left="6185" w:hanging="360"/>
      </w:pPr>
    </w:lvl>
    <w:lvl w:ilvl="8" w:tplc="040C001B" w:tentative="1">
      <w:start w:val="1"/>
      <w:numFmt w:val="lowerRoman"/>
      <w:lvlText w:val="%9."/>
      <w:lvlJc w:val="right"/>
      <w:pPr>
        <w:ind w:left="6905" w:hanging="180"/>
      </w:pPr>
    </w:lvl>
  </w:abstractNum>
  <w:abstractNum w:abstractNumId="24" w15:restartNumberingAfterBreak="0">
    <w:nsid w:val="4FC16AAC"/>
    <w:multiLevelType w:val="hybridMultilevel"/>
    <w:tmpl w:val="9CA8668E"/>
    <w:lvl w:ilvl="0" w:tplc="CF28C442">
      <w:start w:val="1"/>
      <w:numFmt w:val="decimal"/>
      <w:pStyle w:val="TTUN"/>
      <w:lvlText w:val="%1)"/>
      <w:lvlJc w:val="left"/>
      <w:pPr>
        <w:tabs>
          <w:tab w:val="num" w:pos="1559"/>
        </w:tabs>
        <w:ind w:left="1559" w:hanging="425"/>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5" w15:restartNumberingAfterBreak="0">
    <w:nsid w:val="504111CE"/>
    <w:multiLevelType w:val="hybridMultilevel"/>
    <w:tmpl w:val="614064A0"/>
    <w:lvl w:ilvl="0" w:tplc="A3FC9BDA">
      <w:start w:val="1"/>
      <w:numFmt w:val="upperLetter"/>
      <w:pStyle w:val="TNXA"/>
      <w:lvlText w:val="Annexe %1."/>
      <w:lvlJc w:val="left"/>
      <w:pPr>
        <w:ind w:left="720" w:hanging="360"/>
      </w:pPr>
      <w:rPr>
        <w:rFonts w:cs="Times New Roman"/>
        <w:b w:val="0"/>
        <w:bCs w:val="0"/>
        <w:i w:val="0"/>
        <w:iCs w:val="0"/>
        <w:caps w:val="0"/>
        <w:smallCaps w:val="0"/>
        <w:strike w:val="0"/>
        <w:dstrike w:val="0"/>
        <w:noProof w:val="0"/>
        <w:vanish w:val="0"/>
        <w:color w:val="6EAA00"/>
        <w:spacing w:val="0"/>
        <w:kern w:val="0"/>
        <w:position w:val="0"/>
        <w:sz w:val="30"/>
        <w:szCs w:val="30"/>
        <w:u w:val="none"/>
        <w:effect w:val="none"/>
        <w:vertAlign w:val="baseline"/>
        <w:em w:val="none"/>
        <w:specVanish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52BF2F35"/>
    <w:multiLevelType w:val="hybridMultilevel"/>
    <w:tmpl w:val="69DECD2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35823D9"/>
    <w:multiLevelType w:val="multilevel"/>
    <w:tmpl w:val="14704BA0"/>
    <w:lvl w:ilvl="0">
      <w:start w:val="1"/>
      <w:numFmt w:val="decimal"/>
      <w:pStyle w:val="ST1"/>
      <w:lvlText w:val="%1."/>
      <w:lvlJc w:val="left"/>
      <w:pPr>
        <w:tabs>
          <w:tab w:val="num" w:pos="284"/>
        </w:tabs>
        <w:ind w:left="0" w:firstLine="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8032619"/>
    <w:multiLevelType w:val="hybridMultilevel"/>
    <w:tmpl w:val="76EEEA44"/>
    <w:lvl w:ilvl="0" w:tplc="40E63E40">
      <w:start w:val="1"/>
      <w:numFmt w:val="bullet"/>
      <w:pStyle w:val="Tiret"/>
      <w:lvlText w:val="–"/>
      <w:lvlJc w:val="left"/>
      <w:pPr>
        <w:tabs>
          <w:tab w:val="num" w:pos="1985"/>
        </w:tabs>
        <w:ind w:left="1985" w:hanging="426"/>
      </w:pPr>
      <w:rPr>
        <w:rFonts w:ascii="Arial" w:hAnsi="Arial" w:hint="default"/>
        <w:b w:val="0"/>
        <w:i w:val="0"/>
        <w:color w:val="auto"/>
        <w:sz w:val="24"/>
        <w:szCs w:val="24"/>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8CE2F2D"/>
    <w:multiLevelType w:val="hybridMultilevel"/>
    <w:tmpl w:val="4FC83114"/>
    <w:lvl w:ilvl="0" w:tplc="28D61A06">
      <w:start w:val="1"/>
      <w:numFmt w:val="decimal"/>
      <w:pStyle w:val="TTAB"/>
      <w:lvlText w:val="Tabl. %1 - "/>
      <w:lvlJc w:val="left"/>
      <w:pPr>
        <w:tabs>
          <w:tab w:val="num" w:pos="1844"/>
        </w:tabs>
        <w:ind w:left="852" w:firstLine="0"/>
      </w:pPr>
      <w:rPr>
        <w:rFonts w:hint="default"/>
        <w:color w:val="6EAA00"/>
      </w:rPr>
    </w:lvl>
    <w:lvl w:ilvl="1" w:tplc="040C0019" w:tentative="1">
      <w:start w:val="1"/>
      <w:numFmt w:val="lowerLetter"/>
      <w:lvlText w:val="%2."/>
      <w:lvlJc w:val="left"/>
      <w:pPr>
        <w:tabs>
          <w:tab w:val="num" w:pos="1158"/>
        </w:tabs>
        <w:ind w:left="1158" w:hanging="360"/>
      </w:pPr>
    </w:lvl>
    <w:lvl w:ilvl="2" w:tplc="040C001B" w:tentative="1">
      <w:start w:val="1"/>
      <w:numFmt w:val="lowerRoman"/>
      <w:lvlText w:val="%3."/>
      <w:lvlJc w:val="right"/>
      <w:pPr>
        <w:tabs>
          <w:tab w:val="num" w:pos="1878"/>
        </w:tabs>
        <w:ind w:left="1878" w:hanging="180"/>
      </w:pPr>
    </w:lvl>
    <w:lvl w:ilvl="3" w:tplc="040C000F" w:tentative="1">
      <w:start w:val="1"/>
      <w:numFmt w:val="decimal"/>
      <w:lvlText w:val="%4."/>
      <w:lvlJc w:val="left"/>
      <w:pPr>
        <w:tabs>
          <w:tab w:val="num" w:pos="2598"/>
        </w:tabs>
        <w:ind w:left="2598" w:hanging="360"/>
      </w:pPr>
    </w:lvl>
    <w:lvl w:ilvl="4" w:tplc="040C0019" w:tentative="1">
      <w:start w:val="1"/>
      <w:numFmt w:val="lowerLetter"/>
      <w:lvlText w:val="%5."/>
      <w:lvlJc w:val="left"/>
      <w:pPr>
        <w:tabs>
          <w:tab w:val="num" w:pos="3318"/>
        </w:tabs>
        <w:ind w:left="3318" w:hanging="360"/>
      </w:pPr>
    </w:lvl>
    <w:lvl w:ilvl="5" w:tplc="040C001B" w:tentative="1">
      <w:start w:val="1"/>
      <w:numFmt w:val="lowerRoman"/>
      <w:lvlText w:val="%6."/>
      <w:lvlJc w:val="right"/>
      <w:pPr>
        <w:tabs>
          <w:tab w:val="num" w:pos="4038"/>
        </w:tabs>
        <w:ind w:left="4038" w:hanging="180"/>
      </w:pPr>
    </w:lvl>
    <w:lvl w:ilvl="6" w:tplc="040C000F" w:tentative="1">
      <w:start w:val="1"/>
      <w:numFmt w:val="decimal"/>
      <w:lvlText w:val="%7."/>
      <w:lvlJc w:val="left"/>
      <w:pPr>
        <w:tabs>
          <w:tab w:val="num" w:pos="4758"/>
        </w:tabs>
        <w:ind w:left="4758" w:hanging="360"/>
      </w:pPr>
    </w:lvl>
    <w:lvl w:ilvl="7" w:tplc="040C0019" w:tentative="1">
      <w:start w:val="1"/>
      <w:numFmt w:val="lowerLetter"/>
      <w:lvlText w:val="%8."/>
      <w:lvlJc w:val="left"/>
      <w:pPr>
        <w:tabs>
          <w:tab w:val="num" w:pos="5478"/>
        </w:tabs>
        <w:ind w:left="5478" w:hanging="360"/>
      </w:pPr>
    </w:lvl>
    <w:lvl w:ilvl="8" w:tplc="040C001B" w:tentative="1">
      <w:start w:val="1"/>
      <w:numFmt w:val="lowerRoman"/>
      <w:lvlText w:val="%9."/>
      <w:lvlJc w:val="right"/>
      <w:pPr>
        <w:tabs>
          <w:tab w:val="num" w:pos="6198"/>
        </w:tabs>
        <w:ind w:left="6198" w:hanging="180"/>
      </w:pPr>
    </w:lvl>
  </w:abstractNum>
  <w:abstractNum w:abstractNumId="30" w15:restartNumberingAfterBreak="0">
    <w:nsid w:val="5FE7591E"/>
    <w:multiLevelType w:val="multilevel"/>
    <w:tmpl w:val="83C22CFE"/>
    <w:lvl w:ilvl="0">
      <w:start w:val="1"/>
      <w:numFmt w:val="decimal"/>
      <w:lvlText w:val="%1."/>
      <w:lvlJc w:val="left"/>
      <w:pPr>
        <w:tabs>
          <w:tab w:val="num" w:pos="284"/>
        </w:tabs>
        <w:ind w:left="0" w:firstLine="0"/>
      </w:pPr>
      <w:rPr>
        <w:rFonts w:hint="default"/>
      </w:rPr>
    </w:lvl>
    <w:lvl w:ilvl="1">
      <w:start w:val="1"/>
      <w:numFmt w:val="decimal"/>
      <w:pStyle w:val="ST2"/>
      <w:lvlText w:val="%1.%2."/>
      <w:lvlJc w:val="left"/>
      <w:pPr>
        <w:ind w:left="792" w:hanging="432"/>
      </w:pPr>
      <w:rPr>
        <w:rFonts w:hint="default"/>
      </w:rPr>
    </w:lvl>
    <w:lvl w:ilvl="2">
      <w:start w:val="1"/>
      <w:numFmt w:val="decimal"/>
      <w:pStyle w:val="ST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1122C3C"/>
    <w:multiLevelType w:val="hybridMultilevel"/>
    <w:tmpl w:val="906CFA42"/>
    <w:lvl w:ilvl="0" w:tplc="FFFFFFFF">
      <w:start w:val="1"/>
      <w:numFmt w:val="bullet"/>
      <w:pStyle w:val="Puce0-18pts"/>
      <w:lvlText w:val=""/>
      <w:lvlJc w:val="left"/>
      <w:pPr>
        <w:tabs>
          <w:tab w:val="num" w:pos="360"/>
        </w:tabs>
        <w:ind w:left="567" w:hanging="397"/>
      </w:pPr>
      <w:rPr>
        <w:rFonts w:ascii="Wingdings" w:hAnsi="Wingdings" w:cs="Times New Roman" w:hint="default"/>
        <w:color w:val="auto"/>
        <w:sz w:val="21"/>
        <w:szCs w:val="21"/>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8107E53"/>
    <w:multiLevelType w:val="hybridMultilevel"/>
    <w:tmpl w:val="1E8E6F6A"/>
    <w:lvl w:ilvl="0" w:tplc="B5ECB296">
      <w:start w:val="1"/>
      <w:numFmt w:val="lowerRoman"/>
      <w:pStyle w:val="Titre9"/>
      <w:lvlText w:val="%1)"/>
      <w:lvlJc w:val="left"/>
      <w:pPr>
        <w:ind w:left="2422"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69083685"/>
    <w:multiLevelType w:val="hybridMultilevel"/>
    <w:tmpl w:val="8C7619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FEE54AB"/>
    <w:multiLevelType w:val="hybridMultilevel"/>
    <w:tmpl w:val="E036F73C"/>
    <w:lvl w:ilvl="0" w:tplc="E4D68BE8">
      <w:start w:val="1"/>
      <w:numFmt w:val="upperRoman"/>
      <w:pStyle w:val="TILAT"/>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715774F0"/>
    <w:multiLevelType w:val="singleLevel"/>
    <w:tmpl w:val="4E22D7FA"/>
    <w:lvl w:ilvl="0">
      <w:start w:val="1"/>
      <w:numFmt w:val="bullet"/>
      <w:pStyle w:val="Puce3-0pt"/>
      <w:lvlText w:val="*"/>
      <w:lvlJc w:val="left"/>
      <w:pPr>
        <w:tabs>
          <w:tab w:val="num" w:pos="927"/>
        </w:tabs>
        <w:ind w:left="284" w:firstLine="283"/>
      </w:pPr>
      <w:rPr>
        <w:rFonts w:ascii="Tahoma" w:hAnsi="Tahoma" w:hint="default"/>
        <w:sz w:val="22"/>
      </w:rPr>
    </w:lvl>
  </w:abstractNum>
  <w:abstractNum w:abstractNumId="36" w15:restartNumberingAfterBreak="0">
    <w:nsid w:val="72D23CB9"/>
    <w:multiLevelType w:val="singleLevel"/>
    <w:tmpl w:val="05DE5B44"/>
    <w:lvl w:ilvl="0">
      <w:start w:val="1"/>
      <w:numFmt w:val="lowerLetter"/>
      <w:pStyle w:val="Lettre-8pts"/>
      <w:lvlText w:val="%1)"/>
      <w:legacy w:legacy="1" w:legacySpace="0" w:legacyIndent="283"/>
      <w:lvlJc w:val="left"/>
      <w:pPr>
        <w:ind w:left="1417" w:hanging="283"/>
      </w:pPr>
    </w:lvl>
  </w:abstractNum>
  <w:abstractNum w:abstractNumId="37" w15:restartNumberingAfterBreak="0">
    <w:nsid w:val="79E463EF"/>
    <w:multiLevelType w:val="hybridMultilevel"/>
    <w:tmpl w:val="386C0E04"/>
    <w:lvl w:ilvl="0" w:tplc="06CE7D54">
      <w:start w:val="1"/>
      <w:numFmt w:val="bullet"/>
      <w:pStyle w:val="Flche"/>
      <w:lvlText w:val=""/>
      <w:lvlJc w:val="left"/>
      <w:pPr>
        <w:ind w:left="1854" w:hanging="360"/>
      </w:pPr>
      <w:rPr>
        <w:rFonts w:ascii="Wingdings" w:hAnsi="Wingdings" w:hint="default"/>
        <w:color w:val="4F6228"/>
      </w:rPr>
    </w:lvl>
    <w:lvl w:ilvl="1" w:tplc="040C0003" w:tentative="1">
      <w:start w:val="1"/>
      <w:numFmt w:val="bullet"/>
      <w:lvlText w:val="o"/>
      <w:lvlJc w:val="left"/>
      <w:pPr>
        <w:ind w:left="2574" w:hanging="360"/>
      </w:pPr>
      <w:rPr>
        <w:rFonts w:ascii="Courier New" w:hAnsi="Courier New" w:cs="Courier New" w:hint="default"/>
      </w:rPr>
    </w:lvl>
    <w:lvl w:ilvl="2" w:tplc="040C0005" w:tentative="1">
      <w:start w:val="1"/>
      <w:numFmt w:val="bullet"/>
      <w:lvlText w:val=""/>
      <w:lvlJc w:val="left"/>
      <w:pPr>
        <w:ind w:left="3294" w:hanging="360"/>
      </w:pPr>
      <w:rPr>
        <w:rFonts w:ascii="Wingdings" w:hAnsi="Wingdings" w:hint="default"/>
      </w:rPr>
    </w:lvl>
    <w:lvl w:ilvl="3" w:tplc="040C0001" w:tentative="1">
      <w:start w:val="1"/>
      <w:numFmt w:val="bullet"/>
      <w:lvlText w:val=""/>
      <w:lvlJc w:val="left"/>
      <w:pPr>
        <w:ind w:left="4014" w:hanging="360"/>
      </w:pPr>
      <w:rPr>
        <w:rFonts w:ascii="Symbol" w:hAnsi="Symbol" w:hint="default"/>
      </w:rPr>
    </w:lvl>
    <w:lvl w:ilvl="4" w:tplc="040C0003" w:tentative="1">
      <w:start w:val="1"/>
      <w:numFmt w:val="bullet"/>
      <w:lvlText w:val="o"/>
      <w:lvlJc w:val="left"/>
      <w:pPr>
        <w:ind w:left="4734" w:hanging="360"/>
      </w:pPr>
      <w:rPr>
        <w:rFonts w:ascii="Courier New" w:hAnsi="Courier New" w:cs="Courier New" w:hint="default"/>
      </w:rPr>
    </w:lvl>
    <w:lvl w:ilvl="5" w:tplc="040C0005" w:tentative="1">
      <w:start w:val="1"/>
      <w:numFmt w:val="bullet"/>
      <w:lvlText w:val=""/>
      <w:lvlJc w:val="left"/>
      <w:pPr>
        <w:ind w:left="5454" w:hanging="360"/>
      </w:pPr>
      <w:rPr>
        <w:rFonts w:ascii="Wingdings" w:hAnsi="Wingdings" w:hint="default"/>
      </w:rPr>
    </w:lvl>
    <w:lvl w:ilvl="6" w:tplc="040C0001" w:tentative="1">
      <w:start w:val="1"/>
      <w:numFmt w:val="bullet"/>
      <w:lvlText w:val=""/>
      <w:lvlJc w:val="left"/>
      <w:pPr>
        <w:ind w:left="6174" w:hanging="360"/>
      </w:pPr>
      <w:rPr>
        <w:rFonts w:ascii="Symbol" w:hAnsi="Symbol" w:hint="default"/>
      </w:rPr>
    </w:lvl>
    <w:lvl w:ilvl="7" w:tplc="040C0003" w:tentative="1">
      <w:start w:val="1"/>
      <w:numFmt w:val="bullet"/>
      <w:lvlText w:val="o"/>
      <w:lvlJc w:val="left"/>
      <w:pPr>
        <w:ind w:left="6894" w:hanging="360"/>
      </w:pPr>
      <w:rPr>
        <w:rFonts w:ascii="Courier New" w:hAnsi="Courier New" w:cs="Courier New" w:hint="default"/>
      </w:rPr>
    </w:lvl>
    <w:lvl w:ilvl="8" w:tplc="040C0005" w:tentative="1">
      <w:start w:val="1"/>
      <w:numFmt w:val="bullet"/>
      <w:lvlText w:val=""/>
      <w:lvlJc w:val="left"/>
      <w:pPr>
        <w:ind w:left="7614" w:hanging="360"/>
      </w:pPr>
      <w:rPr>
        <w:rFonts w:ascii="Wingdings" w:hAnsi="Wingdings" w:hint="default"/>
      </w:rPr>
    </w:lvl>
  </w:abstractNum>
  <w:abstractNum w:abstractNumId="38" w15:restartNumberingAfterBreak="0">
    <w:nsid w:val="7B5C47DB"/>
    <w:multiLevelType w:val="hybridMultilevel"/>
    <w:tmpl w:val="76028FA6"/>
    <w:lvl w:ilvl="0" w:tplc="4C34E76C">
      <w:start w:val="1"/>
      <w:numFmt w:val="decimal"/>
      <w:pStyle w:val="TSEC"/>
      <w:lvlText w:val="Section %1"/>
      <w:lvlJc w:val="left"/>
      <w:pPr>
        <w:ind w:left="720" w:hanging="360"/>
      </w:pPr>
      <w:rPr>
        <w:rFonts w:hint="default"/>
        <w:caps/>
        <w:color w:val="6EAA00"/>
        <w:sz w:val="30"/>
        <w:szCs w:val="3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B5E0DC0"/>
    <w:multiLevelType w:val="multilevel"/>
    <w:tmpl w:val="C2326A46"/>
    <w:lvl w:ilvl="0">
      <w:start w:val="1"/>
      <w:numFmt w:val="decimal"/>
      <w:pStyle w:val="Titre1"/>
      <w:lvlText w:val="%1."/>
      <w:lvlJc w:val="left"/>
      <w:pPr>
        <w:tabs>
          <w:tab w:val="num" w:pos="1134"/>
        </w:tabs>
        <w:ind w:left="1134" w:hanging="1134"/>
      </w:pPr>
      <w:rPr>
        <w:rFonts w:cs="Times New Roman"/>
        <w:b w:val="0"/>
        <w:bCs w:val="0"/>
        <w:i w:val="0"/>
        <w:iCs w:val="0"/>
        <w:caps w:val="0"/>
        <w:smallCaps w:val="0"/>
        <w:strike w:val="0"/>
        <w:dstrike w:val="0"/>
        <w:noProof w:val="0"/>
        <w:vanish w:val="0"/>
        <w:color w:val="6EAA00"/>
        <w:spacing w:val="0"/>
        <w:kern w:val="0"/>
        <w:position w:val="0"/>
        <w:sz w:val="34"/>
        <w:szCs w:val="34"/>
        <w:u w:val="none"/>
        <w:effect w:val="none"/>
        <w:vertAlign w:val="baseline"/>
        <w:em w:val="none"/>
        <w:specVanish w:val="0"/>
      </w:rPr>
    </w:lvl>
    <w:lvl w:ilvl="1">
      <w:start w:val="1"/>
      <w:numFmt w:val="decimal"/>
      <w:pStyle w:val="Titre2"/>
      <w:lvlText w:val="%1.%2."/>
      <w:lvlJc w:val="left"/>
      <w:pPr>
        <w:tabs>
          <w:tab w:val="num" w:pos="1134"/>
        </w:tabs>
        <w:ind w:left="1134" w:hanging="1134"/>
      </w:pPr>
      <w:rPr>
        <w:rFonts w:ascii="Arial Black" w:hAnsi="Arial Black" w:hint="default"/>
        <w:b/>
        <w:i w:val="0"/>
        <w:sz w:val="24"/>
        <w:szCs w:val="24"/>
        <w:u w:val="none"/>
      </w:rPr>
    </w:lvl>
    <w:lvl w:ilvl="2">
      <w:start w:val="1"/>
      <w:numFmt w:val="decimal"/>
      <w:pStyle w:val="Titre3"/>
      <w:lvlText w:val="%1.%2.%3."/>
      <w:lvlJc w:val="left"/>
      <w:pPr>
        <w:tabs>
          <w:tab w:val="num" w:pos="1134"/>
        </w:tabs>
        <w:ind w:left="1134" w:hanging="1134"/>
      </w:pPr>
      <w:rPr>
        <w:rFonts w:ascii="Arial Black" w:hAnsi="Arial Black" w:hint="default"/>
        <w:b/>
        <w:i w:val="0"/>
        <w:sz w:val="20"/>
        <w:szCs w:val="20"/>
        <w:u w:val="none"/>
      </w:rPr>
    </w:lvl>
    <w:lvl w:ilvl="3">
      <w:start w:val="1"/>
      <w:numFmt w:val="decimal"/>
      <w:pStyle w:val="Titre4"/>
      <w:lvlText w:val="%1.%2.%3.%4."/>
      <w:lvlJc w:val="left"/>
      <w:pPr>
        <w:tabs>
          <w:tab w:val="num" w:pos="1134"/>
        </w:tabs>
        <w:ind w:left="1134" w:hanging="1134"/>
      </w:pPr>
      <w:rPr>
        <w:rFonts w:cs="Times New Roman"/>
        <w:b w:val="0"/>
        <w:bCs w:val="0"/>
        <w:i w:val="0"/>
        <w:iCs w:val="0"/>
        <w:caps w:val="0"/>
        <w:smallCaps w:val="0"/>
        <w:strike w:val="0"/>
        <w:dstrike w:val="0"/>
        <w:noProof w:val="0"/>
        <w:vanish w:val="0"/>
        <w:color w:val="auto"/>
        <w:spacing w:val="0"/>
        <w:kern w:val="0"/>
        <w:position w:val="0"/>
        <w:sz w:val="20"/>
        <w:szCs w:val="20"/>
        <w:u w:val="none"/>
        <w:effect w:val="none"/>
        <w:vertAlign w:val="baseline"/>
        <w:em w:val="none"/>
        <w:specVanish w:val="0"/>
      </w:rPr>
    </w:lvl>
    <w:lvl w:ilvl="4">
      <w:start w:val="1"/>
      <w:numFmt w:val="decimal"/>
      <w:pStyle w:val="Titre5"/>
      <w:lvlText w:val="%1.%2.%3.%4.%5."/>
      <w:lvlJc w:val="left"/>
      <w:pPr>
        <w:tabs>
          <w:tab w:val="num" w:pos="1134"/>
        </w:tabs>
        <w:ind w:left="1134" w:hanging="1134"/>
      </w:pPr>
      <w:rPr>
        <w:rFonts w:ascii="Arial Narrow" w:hAnsi="Arial Narrow" w:hint="default"/>
        <w:b w:val="0"/>
        <w:i w:val="0"/>
        <w:sz w:val="18"/>
        <w:szCs w:val="18"/>
        <w:u w:val="none"/>
      </w:rPr>
    </w:lvl>
    <w:lvl w:ilvl="5">
      <w:start w:val="1"/>
      <w:numFmt w:val="upperLetter"/>
      <w:pStyle w:val="Titre6"/>
      <w:lvlText w:val="%6."/>
      <w:lvlJc w:val="left"/>
      <w:pPr>
        <w:tabs>
          <w:tab w:val="num" w:pos="567"/>
        </w:tabs>
        <w:ind w:left="567" w:hanging="567"/>
      </w:pPr>
      <w:rPr>
        <w:rFonts w:ascii="Arial Gras" w:hAnsi="Arial Gras" w:hint="default"/>
        <w:b/>
        <w:i w:val="0"/>
        <w:sz w:val="20"/>
        <w:szCs w:val="20"/>
        <w:u w:val="none"/>
      </w:rPr>
    </w:lvl>
    <w:lvl w:ilvl="6">
      <w:start w:val="1"/>
      <w:numFmt w:val="lowerLetter"/>
      <w:pStyle w:val="Titre7"/>
      <w:lvlText w:val="%7)"/>
      <w:lvlJc w:val="left"/>
      <w:pPr>
        <w:tabs>
          <w:tab w:val="num" w:pos="709"/>
        </w:tabs>
        <w:ind w:left="1559" w:hanging="425"/>
      </w:pPr>
      <w:rPr>
        <w:rFonts w:hint="default"/>
        <w:sz w:val="20"/>
        <w:szCs w:val="20"/>
        <w:u w:val="none"/>
      </w:rPr>
    </w:lvl>
    <w:lvl w:ilvl="7">
      <w:start w:val="1"/>
      <w:numFmt w:val="decimal"/>
      <w:lvlText w:val="%8)"/>
      <w:lvlJc w:val="left"/>
      <w:pPr>
        <w:tabs>
          <w:tab w:val="num" w:pos="1559"/>
        </w:tabs>
        <w:ind w:left="1559" w:hanging="425"/>
      </w:pPr>
      <w:rPr>
        <w:rFonts w:ascii="Arial" w:hAnsi="Arial" w:hint="default"/>
        <w:b w:val="0"/>
        <w:i w:val="0"/>
        <w:sz w:val="20"/>
        <w:szCs w:val="20"/>
        <w:u w:val="none"/>
      </w:rPr>
    </w:lvl>
    <w:lvl w:ilvl="8">
      <w:start w:val="1"/>
      <w:numFmt w:val="lowerRoman"/>
      <w:lvlText w:val="%9)"/>
      <w:lvlJc w:val="left"/>
      <w:pPr>
        <w:tabs>
          <w:tab w:val="num" w:pos="1559"/>
        </w:tabs>
        <w:ind w:left="1559" w:hanging="425"/>
      </w:pPr>
      <w:rPr>
        <w:rFonts w:ascii="Arial" w:hAnsi="Arial" w:hint="default"/>
        <w:b w:val="0"/>
        <w:i w:val="0"/>
        <w:sz w:val="20"/>
        <w:szCs w:val="20"/>
        <w:u w:val="none"/>
      </w:rPr>
    </w:lvl>
  </w:abstractNum>
  <w:num w:numId="1">
    <w:abstractNumId w:val="34"/>
  </w:num>
  <w:num w:numId="2">
    <w:abstractNumId w:val="39"/>
  </w:num>
  <w:num w:numId="3">
    <w:abstractNumId w:val="23"/>
  </w:num>
  <w:num w:numId="4">
    <w:abstractNumId w:val="24"/>
  </w:num>
  <w:num w:numId="5">
    <w:abstractNumId w:val="13"/>
  </w:num>
  <w:num w:numId="6">
    <w:abstractNumId w:val="29"/>
  </w:num>
  <w:num w:numId="7">
    <w:abstractNumId w:val="19"/>
  </w:num>
  <w:num w:numId="8">
    <w:abstractNumId w:val="21"/>
  </w:num>
  <w:num w:numId="9">
    <w:abstractNumId w:val="2"/>
  </w:num>
  <w:num w:numId="10">
    <w:abstractNumId w:val="11"/>
  </w:num>
  <w:num w:numId="11">
    <w:abstractNumId w:val="22"/>
  </w:num>
  <w:num w:numId="12">
    <w:abstractNumId w:val="6"/>
  </w:num>
  <w:num w:numId="13">
    <w:abstractNumId w:val="0"/>
  </w:num>
  <w:num w:numId="14">
    <w:abstractNumId w:val="27"/>
  </w:num>
  <w:num w:numId="15">
    <w:abstractNumId w:val="30"/>
  </w:num>
  <w:num w:numId="16">
    <w:abstractNumId w:val="38"/>
  </w:num>
  <w:num w:numId="17">
    <w:abstractNumId w:val="25"/>
  </w:num>
  <w:num w:numId="18">
    <w:abstractNumId w:val="18"/>
  </w:num>
  <w:num w:numId="19">
    <w:abstractNumId w:val="10"/>
  </w:num>
  <w:num w:numId="20">
    <w:abstractNumId w:val="32"/>
  </w:num>
  <w:num w:numId="21">
    <w:abstractNumId w:val="5"/>
  </w:num>
  <w:num w:numId="22">
    <w:abstractNumId w:val="16"/>
  </w:num>
  <w:num w:numId="23">
    <w:abstractNumId w:val="7"/>
  </w:num>
  <w:num w:numId="24">
    <w:abstractNumId w:val="15"/>
  </w:num>
  <w:num w:numId="25">
    <w:abstractNumId w:val="31"/>
  </w:num>
  <w:num w:numId="26">
    <w:abstractNumId w:val="3"/>
  </w:num>
  <w:num w:numId="27">
    <w:abstractNumId w:val="37"/>
  </w:num>
  <w:num w:numId="28">
    <w:abstractNumId w:val="8"/>
  </w:num>
  <w:num w:numId="29">
    <w:abstractNumId w:val="9"/>
  </w:num>
  <w:num w:numId="30">
    <w:abstractNumId w:val="1"/>
  </w:num>
  <w:num w:numId="31">
    <w:abstractNumId w:val="20"/>
  </w:num>
  <w:num w:numId="32">
    <w:abstractNumId w:val="28"/>
  </w:num>
  <w:num w:numId="33">
    <w:abstractNumId w:val="35"/>
  </w:num>
  <w:num w:numId="34">
    <w:abstractNumId w:val="26"/>
  </w:num>
  <w:num w:numId="35">
    <w:abstractNumId w:val="17"/>
  </w:num>
  <w:num w:numId="36">
    <w:abstractNumId w:val="36"/>
  </w:num>
  <w:num w:numId="37">
    <w:abstractNumId w:val="4"/>
  </w:num>
  <w:num w:numId="38">
    <w:abstractNumId w:val="14"/>
  </w:num>
  <w:num w:numId="39">
    <w:abstractNumId w:val="33"/>
  </w:num>
  <w:num w:numId="40">
    <w:abstractNumId w:val="1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cumentProtection w:formatting="1" w:enforcement="0"/>
  <w:defaultTabStop w:val="709"/>
  <w:hyphenationZone w:val="425"/>
  <w:characterSpacingControl w:val="doNotCompress"/>
  <w:hdrShapeDefaults>
    <o:shapedefaults v:ext="edit" spidmax="2049">
      <o:colormru v:ext="edit" colors="#00375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153D"/>
    <w:rsid w:val="000004FF"/>
    <w:rsid w:val="00000AFA"/>
    <w:rsid w:val="000023E5"/>
    <w:rsid w:val="00002B56"/>
    <w:rsid w:val="00006D3C"/>
    <w:rsid w:val="00007347"/>
    <w:rsid w:val="000078B5"/>
    <w:rsid w:val="000137C3"/>
    <w:rsid w:val="00013B95"/>
    <w:rsid w:val="00015933"/>
    <w:rsid w:val="00016E22"/>
    <w:rsid w:val="00021656"/>
    <w:rsid w:val="00026421"/>
    <w:rsid w:val="0002682D"/>
    <w:rsid w:val="00034A40"/>
    <w:rsid w:val="000351B9"/>
    <w:rsid w:val="00035FAE"/>
    <w:rsid w:val="000371D0"/>
    <w:rsid w:val="000414E9"/>
    <w:rsid w:val="00041B47"/>
    <w:rsid w:val="00043F32"/>
    <w:rsid w:val="000463FC"/>
    <w:rsid w:val="00050411"/>
    <w:rsid w:val="000527C7"/>
    <w:rsid w:val="000555EB"/>
    <w:rsid w:val="000662A5"/>
    <w:rsid w:val="00066ACB"/>
    <w:rsid w:val="00071229"/>
    <w:rsid w:val="000726BD"/>
    <w:rsid w:val="000731FB"/>
    <w:rsid w:val="0007327D"/>
    <w:rsid w:val="00073F7E"/>
    <w:rsid w:val="0007444D"/>
    <w:rsid w:val="000746CF"/>
    <w:rsid w:val="00076962"/>
    <w:rsid w:val="000806E4"/>
    <w:rsid w:val="00083551"/>
    <w:rsid w:val="000840FF"/>
    <w:rsid w:val="0008591B"/>
    <w:rsid w:val="0008750C"/>
    <w:rsid w:val="00090418"/>
    <w:rsid w:val="00090B20"/>
    <w:rsid w:val="00091484"/>
    <w:rsid w:val="00091CBA"/>
    <w:rsid w:val="00092BDB"/>
    <w:rsid w:val="000930D3"/>
    <w:rsid w:val="00093131"/>
    <w:rsid w:val="00094521"/>
    <w:rsid w:val="000949B1"/>
    <w:rsid w:val="000A75C8"/>
    <w:rsid w:val="000B206B"/>
    <w:rsid w:val="000B4BDC"/>
    <w:rsid w:val="000B57CA"/>
    <w:rsid w:val="000B6218"/>
    <w:rsid w:val="000B7D19"/>
    <w:rsid w:val="000C2809"/>
    <w:rsid w:val="000C53F1"/>
    <w:rsid w:val="000C59CA"/>
    <w:rsid w:val="000C6967"/>
    <w:rsid w:val="000C7E85"/>
    <w:rsid w:val="000D0261"/>
    <w:rsid w:val="000D2D6D"/>
    <w:rsid w:val="000D4204"/>
    <w:rsid w:val="000D4980"/>
    <w:rsid w:val="000D59BA"/>
    <w:rsid w:val="000D6659"/>
    <w:rsid w:val="000D6AB9"/>
    <w:rsid w:val="000E18AB"/>
    <w:rsid w:val="000E2B91"/>
    <w:rsid w:val="000E6282"/>
    <w:rsid w:val="000F0286"/>
    <w:rsid w:val="000F5C80"/>
    <w:rsid w:val="00101F57"/>
    <w:rsid w:val="00106E1F"/>
    <w:rsid w:val="0011052B"/>
    <w:rsid w:val="00110923"/>
    <w:rsid w:val="001110EE"/>
    <w:rsid w:val="001122DF"/>
    <w:rsid w:val="00113CF4"/>
    <w:rsid w:val="00115A26"/>
    <w:rsid w:val="00117AA1"/>
    <w:rsid w:val="0012218F"/>
    <w:rsid w:val="001223B8"/>
    <w:rsid w:val="00123D97"/>
    <w:rsid w:val="00126BAB"/>
    <w:rsid w:val="00131C41"/>
    <w:rsid w:val="001333B5"/>
    <w:rsid w:val="00133794"/>
    <w:rsid w:val="00133C81"/>
    <w:rsid w:val="0013521F"/>
    <w:rsid w:val="00137B9A"/>
    <w:rsid w:val="00140197"/>
    <w:rsid w:val="001405CF"/>
    <w:rsid w:val="00141BEF"/>
    <w:rsid w:val="00142B05"/>
    <w:rsid w:val="00143EC9"/>
    <w:rsid w:val="00144E44"/>
    <w:rsid w:val="001459BA"/>
    <w:rsid w:val="00151FE9"/>
    <w:rsid w:val="0015219B"/>
    <w:rsid w:val="001616D7"/>
    <w:rsid w:val="0016187F"/>
    <w:rsid w:val="001643D8"/>
    <w:rsid w:val="001658F1"/>
    <w:rsid w:val="00166878"/>
    <w:rsid w:val="00167C4B"/>
    <w:rsid w:val="00170703"/>
    <w:rsid w:val="00171603"/>
    <w:rsid w:val="00171E80"/>
    <w:rsid w:val="00177C62"/>
    <w:rsid w:val="0018090A"/>
    <w:rsid w:val="0018257B"/>
    <w:rsid w:val="00183EDD"/>
    <w:rsid w:val="00186E8A"/>
    <w:rsid w:val="001873DF"/>
    <w:rsid w:val="001913B5"/>
    <w:rsid w:val="00194CC9"/>
    <w:rsid w:val="001A09D3"/>
    <w:rsid w:val="001A2912"/>
    <w:rsid w:val="001A427C"/>
    <w:rsid w:val="001A5061"/>
    <w:rsid w:val="001B124C"/>
    <w:rsid w:val="001B3236"/>
    <w:rsid w:val="001B3FC2"/>
    <w:rsid w:val="001B6192"/>
    <w:rsid w:val="001B6DA0"/>
    <w:rsid w:val="001B7BA7"/>
    <w:rsid w:val="001C11C8"/>
    <w:rsid w:val="001C156B"/>
    <w:rsid w:val="001C1BE6"/>
    <w:rsid w:val="001C304A"/>
    <w:rsid w:val="001C4042"/>
    <w:rsid w:val="001C6B62"/>
    <w:rsid w:val="001D24CE"/>
    <w:rsid w:val="001D278C"/>
    <w:rsid w:val="001D3FEA"/>
    <w:rsid w:val="001E1370"/>
    <w:rsid w:val="001E3997"/>
    <w:rsid w:val="001E3B44"/>
    <w:rsid w:val="001E7485"/>
    <w:rsid w:val="001E7C33"/>
    <w:rsid w:val="001F24BC"/>
    <w:rsid w:val="001F50E3"/>
    <w:rsid w:val="001F7232"/>
    <w:rsid w:val="00200532"/>
    <w:rsid w:val="00201089"/>
    <w:rsid w:val="00203927"/>
    <w:rsid w:val="00203B0D"/>
    <w:rsid w:val="00203D04"/>
    <w:rsid w:val="00204206"/>
    <w:rsid w:val="00204473"/>
    <w:rsid w:val="0020628F"/>
    <w:rsid w:val="00207C9D"/>
    <w:rsid w:val="002113B8"/>
    <w:rsid w:val="00211BAE"/>
    <w:rsid w:val="0021345A"/>
    <w:rsid w:val="00214056"/>
    <w:rsid w:val="00214685"/>
    <w:rsid w:val="00217B77"/>
    <w:rsid w:val="002202C4"/>
    <w:rsid w:val="00224999"/>
    <w:rsid w:val="0022588D"/>
    <w:rsid w:val="00227A43"/>
    <w:rsid w:val="00230C64"/>
    <w:rsid w:val="00232983"/>
    <w:rsid w:val="00232A22"/>
    <w:rsid w:val="0023313E"/>
    <w:rsid w:val="0023320A"/>
    <w:rsid w:val="0023376A"/>
    <w:rsid w:val="002343BC"/>
    <w:rsid w:val="00234F3D"/>
    <w:rsid w:val="00235894"/>
    <w:rsid w:val="0023797D"/>
    <w:rsid w:val="002427B1"/>
    <w:rsid w:val="00243D3A"/>
    <w:rsid w:val="002448DE"/>
    <w:rsid w:val="00246E6E"/>
    <w:rsid w:val="00247C6C"/>
    <w:rsid w:val="00250270"/>
    <w:rsid w:val="00251AF5"/>
    <w:rsid w:val="002538F4"/>
    <w:rsid w:val="00254161"/>
    <w:rsid w:val="0025585F"/>
    <w:rsid w:val="00257935"/>
    <w:rsid w:val="00261155"/>
    <w:rsid w:val="00261532"/>
    <w:rsid w:val="0026203E"/>
    <w:rsid w:val="00263C60"/>
    <w:rsid w:val="00267616"/>
    <w:rsid w:val="002677FD"/>
    <w:rsid w:val="00270B93"/>
    <w:rsid w:val="00273EB6"/>
    <w:rsid w:val="00274E41"/>
    <w:rsid w:val="00275E6F"/>
    <w:rsid w:val="00276A59"/>
    <w:rsid w:val="00276DFB"/>
    <w:rsid w:val="0028156B"/>
    <w:rsid w:val="002818C6"/>
    <w:rsid w:val="002823E1"/>
    <w:rsid w:val="0028292F"/>
    <w:rsid w:val="002863CD"/>
    <w:rsid w:val="0029292D"/>
    <w:rsid w:val="0029309B"/>
    <w:rsid w:val="00294641"/>
    <w:rsid w:val="00294A4F"/>
    <w:rsid w:val="00295E72"/>
    <w:rsid w:val="002A08AB"/>
    <w:rsid w:val="002A19E6"/>
    <w:rsid w:val="002A3749"/>
    <w:rsid w:val="002B3341"/>
    <w:rsid w:val="002B576A"/>
    <w:rsid w:val="002B5F14"/>
    <w:rsid w:val="002C1DBE"/>
    <w:rsid w:val="002C515A"/>
    <w:rsid w:val="002C7FF7"/>
    <w:rsid w:val="002D0467"/>
    <w:rsid w:val="002D0B2A"/>
    <w:rsid w:val="002D0E0F"/>
    <w:rsid w:val="002D2B8A"/>
    <w:rsid w:val="002D62B4"/>
    <w:rsid w:val="002D79B6"/>
    <w:rsid w:val="002E0739"/>
    <w:rsid w:val="002E70F8"/>
    <w:rsid w:val="002F4850"/>
    <w:rsid w:val="003054E0"/>
    <w:rsid w:val="003064E8"/>
    <w:rsid w:val="00310EF2"/>
    <w:rsid w:val="003117C2"/>
    <w:rsid w:val="003125B8"/>
    <w:rsid w:val="00312888"/>
    <w:rsid w:val="0031442A"/>
    <w:rsid w:val="003157B0"/>
    <w:rsid w:val="0031644C"/>
    <w:rsid w:val="003209F2"/>
    <w:rsid w:val="003212A6"/>
    <w:rsid w:val="0032205F"/>
    <w:rsid w:val="00323BB2"/>
    <w:rsid w:val="003244C3"/>
    <w:rsid w:val="0032502C"/>
    <w:rsid w:val="0033263E"/>
    <w:rsid w:val="00337B7B"/>
    <w:rsid w:val="00337BDD"/>
    <w:rsid w:val="00337C40"/>
    <w:rsid w:val="003402B3"/>
    <w:rsid w:val="003405A0"/>
    <w:rsid w:val="003436BF"/>
    <w:rsid w:val="00344AFA"/>
    <w:rsid w:val="00345C21"/>
    <w:rsid w:val="00346ED0"/>
    <w:rsid w:val="00350781"/>
    <w:rsid w:val="003507D1"/>
    <w:rsid w:val="00351051"/>
    <w:rsid w:val="0035782E"/>
    <w:rsid w:val="00366954"/>
    <w:rsid w:val="003703F0"/>
    <w:rsid w:val="00371ABF"/>
    <w:rsid w:val="00373AA4"/>
    <w:rsid w:val="003804C4"/>
    <w:rsid w:val="00384098"/>
    <w:rsid w:val="003858F9"/>
    <w:rsid w:val="0039051C"/>
    <w:rsid w:val="003911C4"/>
    <w:rsid w:val="003954CD"/>
    <w:rsid w:val="0039593A"/>
    <w:rsid w:val="00395D83"/>
    <w:rsid w:val="00396043"/>
    <w:rsid w:val="00396463"/>
    <w:rsid w:val="00397D1D"/>
    <w:rsid w:val="00397DB3"/>
    <w:rsid w:val="003A59C5"/>
    <w:rsid w:val="003A688B"/>
    <w:rsid w:val="003A7C47"/>
    <w:rsid w:val="003B0C69"/>
    <w:rsid w:val="003B142E"/>
    <w:rsid w:val="003B2759"/>
    <w:rsid w:val="003C0D2C"/>
    <w:rsid w:val="003C16B2"/>
    <w:rsid w:val="003C73B2"/>
    <w:rsid w:val="003D2794"/>
    <w:rsid w:val="003D493D"/>
    <w:rsid w:val="003D53DF"/>
    <w:rsid w:val="003D550B"/>
    <w:rsid w:val="003E0A82"/>
    <w:rsid w:val="003E0F15"/>
    <w:rsid w:val="003E4213"/>
    <w:rsid w:val="003E4991"/>
    <w:rsid w:val="003F28C9"/>
    <w:rsid w:val="003F290D"/>
    <w:rsid w:val="003F2CC2"/>
    <w:rsid w:val="003F3B8A"/>
    <w:rsid w:val="003F481D"/>
    <w:rsid w:val="003F7393"/>
    <w:rsid w:val="004007CA"/>
    <w:rsid w:val="004045AC"/>
    <w:rsid w:val="00404EA1"/>
    <w:rsid w:val="00407FA8"/>
    <w:rsid w:val="004104D0"/>
    <w:rsid w:val="00410C27"/>
    <w:rsid w:val="00410C4D"/>
    <w:rsid w:val="00410D31"/>
    <w:rsid w:val="00412FA8"/>
    <w:rsid w:val="00413E02"/>
    <w:rsid w:val="00414F43"/>
    <w:rsid w:val="00415A9B"/>
    <w:rsid w:val="004167B9"/>
    <w:rsid w:val="00423163"/>
    <w:rsid w:val="00424E90"/>
    <w:rsid w:val="004272AC"/>
    <w:rsid w:val="00430758"/>
    <w:rsid w:val="00430B8D"/>
    <w:rsid w:val="00431C35"/>
    <w:rsid w:val="004327DA"/>
    <w:rsid w:val="00433986"/>
    <w:rsid w:val="00433B9D"/>
    <w:rsid w:val="0043593E"/>
    <w:rsid w:val="004361CD"/>
    <w:rsid w:val="004439EE"/>
    <w:rsid w:val="00446E86"/>
    <w:rsid w:val="004477C8"/>
    <w:rsid w:val="00450DED"/>
    <w:rsid w:val="00451579"/>
    <w:rsid w:val="004531A9"/>
    <w:rsid w:val="00453727"/>
    <w:rsid w:val="004548F2"/>
    <w:rsid w:val="00460168"/>
    <w:rsid w:val="00460A8C"/>
    <w:rsid w:val="004673D1"/>
    <w:rsid w:val="00467E22"/>
    <w:rsid w:val="00471049"/>
    <w:rsid w:val="004711E2"/>
    <w:rsid w:val="00473213"/>
    <w:rsid w:val="0047431B"/>
    <w:rsid w:val="00475D4C"/>
    <w:rsid w:val="00476F9A"/>
    <w:rsid w:val="004804C6"/>
    <w:rsid w:val="00480FE4"/>
    <w:rsid w:val="00482F86"/>
    <w:rsid w:val="00483A3A"/>
    <w:rsid w:val="00484315"/>
    <w:rsid w:val="004843BD"/>
    <w:rsid w:val="00484F19"/>
    <w:rsid w:val="00487FD3"/>
    <w:rsid w:val="00493528"/>
    <w:rsid w:val="00497341"/>
    <w:rsid w:val="00497374"/>
    <w:rsid w:val="004973BC"/>
    <w:rsid w:val="00497AC6"/>
    <w:rsid w:val="004A0C8A"/>
    <w:rsid w:val="004A0F20"/>
    <w:rsid w:val="004A106B"/>
    <w:rsid w:val="004A2463"/>
    <w:rsid w:val="004A2E36"/>
    <w:rsid w:val="004A4D55"/>
    <w:rsid w:val="004A5E14"/>
    <w:rsid w:val="004B03D7"/>
    <w:rsid w:val="004B1724"/>
    <w:rsid w:val="004B5905"/>
    <w:rsid w:val="004B6199"/>
    <w:rsid w:val="004B749B"/>
    <w:rsid w:val="004B754D"/>
    <w:rsid w:val="004C07DF"/>
    <w:rsid w:val="004C19DB"/>
    <w:rsid w:val="004C44A9"/>
    <w:rsid w:val="004C479B"/>
    <w:rsid w:val="004C6BCC"/>
    <w:rsid w:val="004C6C49"/>
    <w:rsid w:val="004C6D36"/>
    <w:rsid w:val="004D11B5"/>
    <w:rsid w:val="004D4BEC"/>
    <w:rsid w:val="004D7A92"/>
    <w:rsid w:val="004E0C71"/>
    <w:rsid w:val="004E1F02"/>
    <w:rsid w:val="004E7587"/>
    <w:rsid w:val="004E7E2A"/>
    <w:rsid w:val="004F1661"/>
    <w:rsid w:val="004F4386"/>
    <w:rsid w:val="004F6AB0"/>
    <w:rsid w:val="0050214E"/>
    <w:rsid w:val="005036C3"/>
    <w:rsid w:val="00503F5B"/>
    <w:rsid w:val="005061A9"/>
    <w:rsid w:val="00506705"/>
    <w:rsid w:val="00512936"/>
    <w:rsid w:val="00513788"/>
    <w:rsid w:val="0051547D"/>
    <w:rsid w:val="005202CD"/>
    <w:rsid w:val="00521981"/>
    <w:rsid w:val="0052318E"/>
    <w:rsid w:val="00523E98"/>
    <w:rsid w:val="005261E8"/>
    <w:rsid w:val="0052735B"/>
    <w:rsid w:val="00532506"/>
    <w:rsid w:val="00541D09"/>
    <w:rsid w:val="00541D77"/>
    <w:rsid w:val="00542737"/>
    <w:rsid w:val="00545506"/>
    <w:rsid w:val="00547039"/>
    <w:rsid w:val="005471D5"/>
    <w:rsid w:val="00550F9C"/>
    <w:rsid w:val="005516B2"/>
    <w:rsid w:val="0055408E"/>
    <w:rsid w:val="005602EB"/>
    <w:rsid w:val="00560656"/>
    <w:rsid w:val="005608BD"/>
    <w:rsid w:val="00561590"/>
    <w:rsid w:val="005632D4"/>
    <w:rsid w:val="0056649D"/>
    <w:rsid w:val="00566F73"/>
    <w:rsid w:val="005673FE"/>
    <w:rsid w:val="00567813"/>
    <w:rsid w:val="00575094"/>
    <w:rsid w:val="0057535A"/>
    <w:rsid w:val="0058052C"/>
    <w:rsid w:val="00580A45"/>
    <w:rsid w:val="00582C07"/>
    <w:rsid w:val="005842D3"/>
    <w:rsid w:val="0058441A"/>
    <w:rsid w:val="005847F3"/>
    <w:rsid w:val="00590E66"/>
    <w:rsid w:val="00591F3C"/>
    <w:rsid w:val="005938FB"/>
    <w:rsid w:val="00593C77"/>
    <w:rsid w:val="0059779F"/>
    <w:rsid w:val="005A2C15"/>
    <w:rsid w:val="005A3624"/>
    <w:rsid w:val="005A455F"/>
    <w:rsid w:val="005A47EE"/>
    <w:rsid w:val="005A7333"/>
    <w:rsid w:val="005B14B3"/>
    <w:rsid w:val="005B1738"/>
    <w:rsid w:val="005B35EF"/>
    <w:rsid w:val="005B3C8C"/>
    <w:rsid w:val="005C28D9"/>
    <w:rsid w:val="005D1090"/>
    <w:rsid w:val="005D1985"/>
    <w:rsid w:val="005D71EB"/>
    <w:rsid w:val="005D7AEF"/>
    <w:rsid w:val="005D7D39"/>
    <w:rsid w:val="005E1CF9"/>
    <w:rsid w:val="005E3F60"/>
    <w:rsid w:val="005E5820"/>
    <w:rsid w:val="005E64AE"/>
    <w:rsid w:val="005F04BF"/>
    <w:rsid w:val="005F39A8"/>
    <w:rsid w:val="00600FE8"/>
    <w:rsid w:val="00607F03"/>
    <w:rsid w:val="00611790"/>
    <w:rsid w:val="00612240"/>
    <w:rsid w:val="0061294E"/>
    <w:rsid w:val="0061298F"/>
    <w:rsid w:val="00617FBC"/>
    <w:rsid w:val="006208A8"/>
    <w:rsid w:val="0062280E"/>
    <w:rsid w:val="00624313"/>
    <w:rsid w:val="00626A90"/>
    <w:rsid w:val="00627C5C"/>
    <w:rsid w:val="006301AF"/>
    <w:rsid w:val="006324F7"/>
    <w:rsid w:val="00633106"/>
    <w:rsid w:val="00634140"/>
    <w:rsid w:val="00635D65"/>
    <w:rsid w:val="006362E9"/>
    <w:rsid w:val="0064088D"/>
    <w:rsid w:val="00640907"/>
    <w:rsid w:val="00641239"/>
    <w:rsid w:val="00641C3A"/>
    <w:rsid w:val="00642A2B"/>
    <w:rsid w:val="00643195"/>
    <w:rsid w:val="00646462"/>
    <w:rsid w:val="00647497"/>
    <w:rsid w:val="006477B4"/>
    <w:rsid w:val="006503FC"/>
    <w:rsid w:val="00652C0C"/>
    <w:rsid w:val="00652F1B"/>
    <w:rsid w:val="00653C6F"/>
    <w:rsid w:val="006557FE"/>
    <w:rsid w:val="006646FE"/>
    <w:rsid w:val="00664A84"/>
    <w:rsid w:val="00664A87"/>
    <w:rsid w:val="00667461"/>
    <w:rsid w:val="00670292"/>
    <w:rsid w:val="0067293B"/>
    <w:rsid w:val="00674F76"/>
    <w:rsid w:val="00677325"/>
    <w:rsid w:val="0068012A"/>
    <w:rsid w:val="00684D20"/>
    <w:rsid w:val="00690D0B"/>
    <w:rsid w:val="00691BA8"/>
    <w:rsid w:val="00694E8D"/>
    <w:rsid w:val="0069724D"/>
    <w:rsid w:val="006A06CF"/>
    <w:rsid w:val="006A0CB8"/>
    <w:rsid w:val="006A297D"/>
    <w:rsid w:val="006A3E04"/>
    <w:rsid w:val="006A42C7"/>
    <w:rsid w:val="006A5FE6"/>
    <w:rsid w:val="006A6698"/>
    <w:rsid w:val="006B0AF7"/>
    <w:rsid w:val="006B139F"/>
    <w:rsid w:val="006B19BE"/>
    <w:rsid w:val="006B3961"/>
    <w:rsid w:val="006B3B3E"/>
    <w:rsid w:val="006B5589"/>
    <w:rsid w:val="006B7C97"/>
    <w:rsid w:val="006C04EE"/>
    <w:rsid w:val="006C10D8"/>
    <w:rsid w:val="006C1285"/>
    <w:rsid w:val="006C5766"/>
    <w:rsid w:val="006C5D68"/>
    <w:rsid w:val="006C7916"/>
    <w:rsid w:val="006D1466"/>
    <w:rsid w:val="006D28D7"/>
    <w:rsid w:val="006D51C8"/>
    <w:rsid w:val="006D52BC"/>
    <w:rsid w:val="006D5563"/>
    <w:rsid w:val="006D5A7C"/>
    <w:rsid w:val="006D6767"/>
    <w:rsid w:val="006D7674"/>
    <w:rsid w:val="006E0015"/>
    <w:rsid w:val="006E090A"/>
    <w:rsid w:val="006E4C2C"/>
    <w:rsid w:val="006F4496"/>
    <w:rsid w:val="006F535A"/>
    <w:rsid w:val="006F5BE8"/>
    <w:rsid w:val="00705110"/>
    <w:rsid w:val="0071082C"/>
    <w:rsid w:val="00712AD5"/>
    <w:rsid w:val="0071334F"/>
    <w:rsid w:val="00713E77"/>
    <w:rsid w:val="00715E82"/>
    <w:rsid w:val="00721381"/>
    <w:rsid w:val="00730018"/>
    <w:rsid w:val="00730F01"/>
    <w:rsid w:val="00730F8B"/>
    <w:rsid w:val="00732DE8"/>
    <w:rsid w:val="00734DA4"/>
    <w:rsid w:val="00735295"/>
    <w:rsid w:val="0073568C"/>
    <w:rsid w:val="00735F5A"/>
    <w:rsid w:val="007411F2"/>
    <w:rsid w:val="00742497"/>
    <w:rsid w:val="00742824"/>
    <w:rsid w:val="00743772"/>
    <w:rsid w:val="00743859"/>
    <w:rsid w:val="007458BA"/>
    <w:rsid w:val="00746F7F"/>
    <w:rsid w:val="00751CCA"/>
    <w:rsid w:val="00752C16"/>
    <w:rsid w:val="00752CAD"/>
    <w:rsid w:val="007609F7"/>
    <w:rsid w:val="00760C29"/>
    <w:rsid w:val="00761011"/>
    <w:rsid w:val="00761533"/>
    <w:rsid w:val="00761988"/>
    <w:rsid w:val="00761AD5"/>
    <w:rsid w:val="00763CEF"/>
    <w:rsid w:val="00763D83"/>
    <w:rsid w:val="00764148"/>
    <w:rsid w:val="00765408"/>
    <w:rsid w:val="00765940"/>
    <w:rsid w:val="0077129C"/>
    <w:rsid w:val="007745C4"/>
    <w:rsid w:val="00774915"/>
    <w:rsid w:val="00774BB3"/>
    <w:rsid w:val="007760D1"/>
    <w:rsid w:val="00780918"/>
    <w:rsid w:val="00780A00"/>
    <w:rsid w:val="00780E4B"/>
    <w:rsid w:val="007819BD"/>
    <w:rsid w:val="0078591C"/>
    <w:rsid w:val="00790710"/>
    <w:rsid w:val="0079278B"/>
    <w:rsid w:val="0079295D"/>
    <w:rsid w:val="00793D3A"/>
    <w:rsid w:val="00793ECD"/>
    <w:rsid w:val="00796CBF"/>
    <w:rsid w:val="00797B0B"/>
    <w:rsid w:val="007A09F9"/>
    <w:rsid w:val="007A0FC3"/>
    <w:rsid w:val="007A1BDD"/>
    <w:rsid w:val="007A203C"/>
    <w:rsid w:val="007A25F9"/>
    <w:rsid w:val="007A2AEF"/>
    <w:rsid w:val="007B080A"/>
    <w:rsid w:val="007B0D40"/>
    <w:rsid w:val="007B117F"/>
    <w:rsid w:val="007B1A58"/>
    <w:rsid w:val="007B2386"/>
    <w:rsid w:val="007B3E0B"/>
    <w:rsid w:val="007C0304"/>
    <w:rsid w:val="007C0F8C"/>
    <w:rsid w:val="007C3051"/>
    <w:rsid w:val="007C3F2F"/>
    <w:rsid w:val="007C4343"/>
    <w:rsid w:val="007D0C51"/>
    <w:rsid w:val="007D148B"/>
    <w:rsid w:val="007D3F01"/>
    <w:rsid w:val="007D446F"/>
    <w:rsid w:val="007D4838"/>
    <w:rsid w:val="007D4F20"/>
    <w:rsid w:val="007D63A0"/>
    <w:rsid w:val="007D679C"/>
    <w:rsid w:val="007D7067"/>
    <w:rsid w:val="007E141D"/>
    <w:rsid w:val="007E348C"/>
    <w:rsid w:val="007E53F9"/>
    <w:rsid w:val="007E5D80"/>
    <w:rsid w:val="007E6C4E"/>
    <w:rsid w:val="007F05AE"/>
    <w:rsid w:val="007F0FA1"/>
    <w:rsid w:val="007F1F20"/>
    <w:rsid w:val="007F22D9"/>
    <w:rsid w:val="007F4AA1"/>
    <w:rsid w:val="00802B9D"/>
    <w:rsid w:val="0080472B"/>
    <w:rsid w:val="0080476B"/>
    <w:rsid w:val="008115C4"/>
    <w:rsid w:val="00813C4A"/>
    <w:rsid w:val="00814D94"/>
    <w:rsid w:val="00815E0F"/>
    <w:rsid w:val="0081716C"/>
    <w:rsid w:val="00820D04"/>
    <w:rsid w:val="00822F8C"/>
    <w:rsid w:val="0082300A"/>
    <w:rsid w:val="00830C21"/>
    <w:rsid w:val="00832294"/>
    <w:rsid w:val="00832A5D"/>
    <w:rsid w:val="008366A7"/>
    <w:rsid w:val="00856061"/>
    <w:rsid w:val="00860A77"/>
    <w:rsid w:val="00861EAC"/>
    <w:rsid w:val="00862D0A"/>
    <w:rsid w:val="008634D1"/>
    <w:rsid w:val="00864B40"/>
    <w:rsid w:val="00866483"/>
    <w:rsid w:val="00867747"/>
    <w:rsid w:val="00870008"/>
    <w:rsid w:val="00871D66"/>
    <w:rsid w:val="008725A8"/>
    <w:rsid w:val="00873E1D"/>
    <w:rsid w:val="00874C2F"/>
    <w:rsid w:val="008755DC"/>
    <w:rsid w:val="0087562A"/>
    <w:rsid w:val="00875B2F"/>
    <w:rsid w:val="00882A0D"/>
    <w:rsid w:val="00885E4D"/>
    <w:rsid w:val="00886C68"/>
    <w:rsid w:val="00887545"/>
    <w:rsid w:val="00887B2A"/>
    <w:rsid w:val="00887CB5"/>
    <w:rsid w:val="00895947"/>
    <w:rsid w:val="00896672"/>
    <w:rsid w:val="008A2C1B"/>
    <w:rsid w:val="008A5139"/>
    <w:rsid w:val="008A55F9"/>
    <w:rsid w:val="008A5A0F"/>
    <w:rsid w:val="008B00D2"/>
    <w:rsid w:val="008B366D"/>
    <w:rsid w:val="008B42EB"/>
    <w:rsid w:val="008C2520"/>
    <w:rsid w:val="008C29BE"/>
    <w:rsid w:val="008C2A4F"/>
    <w:rsid w:val="008C45B7"/>
    <w:rsid w:val="008C5539"/>
    <w:rsid w:val="008C68A6"/>
    <w:rsid w:val="008C7FEE"/>
    <w:rsid w:val="008D2A52"/>
    <w:rsid w:val="008D3076"/>
    <w:rsid w:val="008D42F7"/>
    <w:rsid w:val="008D4F9E"/>
    <w:rsid w:val="008D76B4"/>
    <w:rsid w:val="008E01BA"/>
    <w:rsid w:val="008E4A46"/>
    <w:rsid w:val="008F0ABE"/>
    <w:rsid w:val="008F1E87"/>
    <w:rsid w:val="008F3EA6"/>
    <w:rsid w:val="008F4A89"/>
    <w:rsid w:val="008F71C7"/>
    <w:rsid w:val="00900114"/>
    <w:rsid w:val="00900F57"/>
    <w:rsid w:val="00901E65"/>
    <w:rsid w:val="009030C9"/>
    <w:rsid w:val="0090462B"/>
    <w:rsid w:val="00904CF0"/>
    <w:rsid w:val="00904F04"/>
    <w:rsid w:val="0090727A"/>
    <w:rsid w:val="00911CB7"/>
    <w:rsid w:val="00912BE9"/>
    <w:rsid w:val="009133E0"/>
    <w:rsid w:val="009136A2"/>
    <w:rsid w:val="00913878"/>
    <w:rsid w:val="0091546F"/>
    <w:rsid w:val="009156B3"/>
    <w:rsid w:val="00921986"/>
    <w:rsid w:val="009229FB"/>
    <w:rsid w:val="0092466D"/>
    <w:rsid w:val="00927CC6"/>
    <w:rsid w:val="00930667"/>
    <w:rsid w:val="009306A5"/>
    <w:rsid w:val="009328DF"/>
    <w:rsid w:val="009332A0"/>
    <w:rsid w:val="00933D87"/>
    <w:rsid w:val="00934D47"/>
    <w:rsid w:val="00936E78"/>
    <w:rsid w:val="009402F6"/>
    <w:rsid w:val="0094136B"/>
    <w:rsid w:val="00941BD1"/>
    <w:rsid w:val="00943081"/>
    <w:rsid w:val="009432BF"/>
    <w:rsid w:val="0094656D"/>
    <w:rsid w:val="00947D9F"/>
    <w:rsid w:val="00951E17"/>
    <w:rsid w:val="00952A93"/>
    <w:rsid w:val="00955D46"/>
    <w:rsid w:val="00957BF0"/>
    <w:rsid w:val="00962D54"/>
    <w:rsid w:val="009631F8"/>
    <w:rsid w:val="0096321F"/>
    <w:rsid w:val="009673D4"/>
    <w:rsid w:val="00971F0E"/>
    <w:rsid w:val="009738B7"/>
    <w:rsid w:val="0097484A"/>
    <w:rsid w:val="009759B9"/>
    <w:rsid w:val="0097611E"/>
    <w:rsid w:val="009805C7"/>
    <w:rsid w:val="00981106"/>
    <w:rsid w:val="0098257D"/>
    <w:rsid w:val="00984140"/>
    <w:rsid w:val="00987D14"/>
    <w:rsid w:val="00993A8F"/>
    <w:rsid w:val="0099654A"/>
    <w:rsid w:val="00996E27"/>
    <w:rsid w:val="009A0C33"/>
    <w:rsid w:val="009A287F"/>
    <w:rsid w:val="009A31E3"/>
    <w:rsid w:val="009A6624"/>
    <w:rsid w:val="009A7B91"/>
    <w:rsid w:val="009B0F4E"/>
    <w:rsid w:val="009B29F7"/>
    <w:rsid w:val="009B4DB9"/>
    <w:rsid w:val="009B7305"/>
    <w:rsid w:val="009C0B25"/>
    <w:rsid w:val="009C2D67"/>
    <w:rsid w:val="009C3460"/>
    <w:rsid w:val="009C6473"/>
    <w:rsid w:val="009D6BAA"/>
    <w:rsid w:val="009D6DD7"/>
    <w:rsid w:val="009D6DE4"/>
    <w:rsid w:val="009E08F9"/>
    <w:rsid w:val="009E36BD"/>
    <w:rsid w:val="009E6963"/>
    <w:rsid w:val="009F3FAE"/>
    <w:rsid w:val="009F4A89"/>
    <w:rsid w:val="009F534B"/>
    <w:rsid w:val="009F591B"/>
    <w:rsid w:val="009F644E"/>
    <w:rsid w:val="00A02CFB"/>
    <w:rsid w:val="00A04F39"/>
    <w:rsid w:val="00A0598E"/>
    <w:rsid w:val="00A06C38"/>
    <w:rsid w:val="00A1049B"/>
    <w:rsid w:val="00A1169B"/>
    <w:rsid w:val="00A12788"/>
    <w:rsid w:val="00A158FC"/>
    <w:rsid w:val="00A15B6B"/>
    <w:rsid w:val="00A226F6"/>
    <w:rsid w:val="00A22E61"/>
    <w:rsid w:val="00A277CA"/>
    <w:rsid w:val="00A32E7D"/>
    <w:rsid w:val="00A34433"/>
    <w:rsid w:val="00A348B5"/>
    <w:rsid w:val="00A36B83"/>
    <w:rsid w:val="00A36D39"/>
    <w:rsid w:val="00A37697"/>
    <w:rsid w:val="00A37724"/>
    <w:rsid w:val="00A4071D"/>
    <w:rsid w:val="00A40E60"/>
    <w:rsid w:val="00A441E1"/>
    <w:rsid w:val="00A44A99"/>
    <w:rsid w:val="00A450A6"/>
    <w:rsid w:val="00A478CC"/>
    <w:rsid w:val="00A47CED"/>
    <w:rsid w:val="00A55D24"/>
    <w:rsid w:val="00A56D1A"/>
    <w:rsid w:val="00A5703E"/>
    <w:rsid w:val="00A6348B"/>
    <w:rsid w:val="00A66BB6"/>
    <w:rsid w:val="00A71939"/>
    <w:rsid w:val="00A71C60"/>
    <w:rsid w:val="00A7241E"/>
    <w:rsid w:val="00A741D5"/>
    <w:rsid w:val="00A76785"/>
    <w:rsid w:val="00A828C3"/>
    <w:rsid w:val="00A87372"/>
    <w:rsid w:val="00A87E03"/>
    <w:rsid w:val="00A9158F"/>
    <w:rsid w:val="00A9377E"/>
    <w:rsid w:val="00A95A54"/>
    <w:rsid w:val="00A961E8"/>
    <w:rsid w:val="00A9700D"/>
    <w:rsid w:val="00A9716F"/>
    <w:rsid w:val="00AA1EF8"/>
    <w:rsid w:val="00AA4896"/>
    <w:rsid w:val="00AA4C6A"/>
    <w:rsid w:val="00AA5151"/>
    <w:rsid w:val="00AA549C"/>
    <w:rsid w:val="00AA57C4"/>
    <w:rsid w:val="00AB179B"/>
    <w:rsid w:val="00AB2881"/>
    <w:rsid w:val="00AB2C47"/>
    <w:rsid w:val="00AB61B2"/>
    <w:rsid w:val="00AB6804"/>
    <w:rsid w:val="00AC0D8B"/>
    <w:rsid w:val="00AC1BBD"/>
    <w:rsid w:val="00AC3CA8"/>
    <w:rsid w:val="00AC3EBA"/>
    <w:rsid w:val="00AC4D6C"/>
    <w:rsid w:val="00AD5027"/>
    <w:rsid w:val="00AD5AEE"/>
    <w:rsid w:val="00AD5E38"/>
    <w:rsid w:val="00AD6F58"/>
    <w:rsid w:val="00AE012B"/>
    <w:rsid w:val="00AE1911"/>
    <w:rsid w:val="00AE1AF3"/>
    <w:rsid w:val="00AE5692"/>
    <w:rsid w:val="00AE6772"/>
    <w:rsid w:val="00AE7E36"/>
    <w:rsid w:val="00AF2FF4"/>
    <w:rsid w:val="00AF629F"/>
    <w:rsid w:val="00AF7212"/>
    <w:rsid w:val="00B04D5B"/>
    <w:rsid w:val="00B0638C"/>
    <w:rsid w:val="00B12C9F"/>
    <w:rsid w:val="00B12FF8"/>
    <w:rsid w:val="00B158A5"/>
    <w:rsid w:val="00B168C4"/>
    <w:rsid w:val="00B17712"/>
    <w:rsid w:val="00B200A2"/>
    <w:rsid w:val="00B23D0C"/>
    <w:rsid w:val="00B252B9"/>
    <w:rsid w:val="00B26D40"/>
    <w:rsid w:val="00B274A9"/>
    <w:rsid w:val="00B322C1"/>
    <w:rsid w:val="00B3440E"/>
    <w:rsid w:val="00B3719A"/>
    <w:rsid w:val="00B40159"/>
    <w:rsid w:val="00B404D2"/>
    <w:rsid w:val="00B410A5"/>
    <w:rsid w:val="00B460A4"/>
    <w:rsid w:val="00B461DA"/>
    <w:rsid w:val="00B4627B"/>
    <w:rsid w:val="00B53049"/>
    <w:rsid w:val="00B53466"/>
    <w:rsid w:val="00B53E79"/>
    <w:rsid w:val="00B54028"/>
    <w:rsid w:val="00B55AAD"/>
    <w:rsid w:val="00B562CD"/>
    <w:rsid w:val="00B57AF1"/>
    <w:rsid w:val="00B60405"/>
    <w:rsid w:val="00B60825"/>
    <w:rsid w:val="00B64F9C"/>
    <w:rsid w:val="00B66A33"/>
    <w:rsid w:val="00B70232"/>
    <w:rsid w:val="00B741C7"/>
    <w:rsid w:val="00B77844"/>
    <w:rsid w:val="00B77E7E"/>
    <w:rsid w:val="00B81A0E"/>
    <w:rsid w:val="00B84365"/>
    <w:rsid w:val="00B845F1"/>
    <w:rsid w:val="00B847D5"/>
    <w:rsid w:val="00B8649A"/>
    <w:rsid w:val="00B87079"/>
    <w:rsid w:val="00B87833"/>
    <w:rsid w:val="00B905F8"/>
    <w:rsid w:val="00B9078A"/>
    <w:rsid w:val="00B91F72"/>
    <w:rsid w:val="00B94362"/>
    <w:rsid w:val="00B9532D"/>
    <w:rsid w:val="00B96235"/>
    <w:rsid w:val="00B96A77"/>
    <w:rsid w:val="00B970B1"/>
    <w:rsid w:val="00B97895"/>
    <w:rsid w:val="00BA1D97"/>
    <w:rsid w:val="00BA3D19"/>
    <w:rsid w:val="00BA78F7"/>
    <w:rsid w:val="00BB047A"/>
    <w:rsid w:val="00BB106A"/>
    <w:rsid w:val="00BB1BCF"/>
    <w:rsid w:val="00BB3DE2"/>
    <w:rsid w:val="00BB4DE1"/>
    <w:rsid w:val="00BB526D"/>
    <w:rsid w:val="00BB64C0"/>
    <w:rsid w:val="00BB69A1"/>
    <w:rsid w:val="00BC0910"/>
    <w:rsid w:val="00BC0B1C"/>
    <w:rsid w:val="00BC1821"/>
    <w:rsid w:val="00BC2822"/>
    <w:rsid w:val="00BC6936"/>
    <w:rsid w:val="00BC6B01"/>
    <w:rsid w:val="00BC7FBD"/>
    <w:rsid w:val="00BD1C19"/>
    <w:rsid w:val="00BE149F"/>
    <w:rsid w:val="00BE386B"/>
    <w:rsid w:val="00BF16DB"/>
    <w:rsid w:val="00BF32B9"/>
    <w:rsid w:val="00BF3748"/>
    <w:rsid w:val="00BF7979"/>
    <w:rsid w:val="00C0556D"/>
    <w:rsid w:val="00C055A6"/>
    <w:rsid w:val="00C1097D"/>
    <w:rsid w:val="00C12587"/>
    <w:rsid w:val="00C16ED9"/>
    <w:rsid w:val="00C17241"/>
    <w:rsid w:val="00C216CD"/>
    <w:rsid w:val="00C226EC"/>
    <w:rsid w:val="00C25D67"/>
    <w:rsid w:val="00C274B0"/>
    <w:rsid w:val="00C30341"/>
    <w:rsid w:val="00C30A3F"/>
    <w:rsid w:val="00C32350"/>
    <w:rsid w:val="00C32FC5"/>
    <w:rsid w:val="00C35DAB"/>
    <w:rsid w:val="00C364A7"/>
    <w:rsid w:val="00C377E0"/>
    <w:rsid w:val="00C377F3"/>
    <w:rsid w:val="00C41435"/>
    <w:rsid w:val="00C41554"/>
    <w:rsid w:val="00C44635"/>
    <w:rsid w:val="00C501E1"/>
    <w:rsid w:val="00C522DF"/>
    <w:rsid w:val="00C5594D"/>
    <w:rsid w:val="00C56AFC"/>
    <w:rsid w:val="00C60946"/>
    <w:rsid w:val="00C6153D"/>
    <w:rsid w:val="00C701B0"/>
    <w:rsid w:val="00C71B7D"/>
    <w:rsid w:val="00C71C7D"/>
    <w:rsid w:val="00C72005"/>
    <w:rsid w:val="00C72ACC"/>
    <w:rsid w:val="00C74425"/>
    <w:rsid w:val="00C7743C"/>
    <w:rsid w:val="00C8027A"/>
    <w:rsid w:val="00C81643"/>
    <w:rsid w:val="00C8249B"/>
    <w:rsid w:val="00C82954"/>
    <w:rsid w:val="00C82EA7"/>
    <w:rsid w:val="00C8663F"/>
    <w:rsid w:val="00C902E8"/>
    <w:rsid w:val="00C91030"/>
    <w:rsid w:val="00C92352"/>
    <w:rsid w:val="00C928A0"/>
    <w:rsid w:val="00C92BA3"/>
    <w:rsid w:val="00C95122"/>
    <w:rsid w:val="00C96228"/>
    <w:rsid w:val="00C963E0"/>
    <w:rsid w:val="00CA1166"/>
    <w:rsid w:val="00CA2083"/>
    <w:rsid w:val="00CA44E7"/>
    <w:rsid w:val="00CA64E3"/>
    <w:rsid w:val="00CB132C"/>
    <w:rsid w:val="00CB365B"/>
    <w:rsid w:val="00CB4867"/>
    <w:rsid w:val="00CB5C1A"/>
    <w:rsid w:val="00CB6059"/>
    <w:rsid w:val="00CB6E10"/>
    <w:rsid w:val="00CC21E3"/>
    <w:rsid w:val="00CC46B3"/>
    <w:rsid w:val="00CC7129"/>
    <w:rsid w:val="00CD456E"/>
    <w:rsid w:val="00CD4AD4"/>
    <w:rsid w:val="00CD56A5"/>
    <w:rsid w:val="00CD67C9"/>
    <w:rsid w:val="00CD6A50"/>
    <w:rsid w:val="00CE166A"/>
    <w:rsid w:val="00CE1B8D"/>
    <w:rsid w:val="00CE3289"/>
    <w:rsid w:val="00CE445D"/>
    <w:rsid w:val="00CE4863"/>
    <w:rsid w:val="00CE57EB"/>
    <w:rsid w:val="00CF0E79"/>
    <w:rsid w:val="00CF330A"/>
    <w:rsid w:val="00CF4FAC"/>
    <w:rsid w:val="00CF7466"/>
    <w:rsid w:val="00CF76CF"/>
    <w:rsid w:val="00CF7754"/>
    <w:rsid w:val="00D01EF3"/>
    <w:rsid w:val="00D01F04"/>
    <w:rsid w:val="00D022A9"/>
    <w:rsid w:val="00D025B0"/>
    <w:rsid w:val="00D02BD8"/>
    <w:rsid w:val="00D04F6D"/>
    <w:rsid w:val="00D05791"/>
    <w:rsid w:val="00D0731C"/>
    <w:rsid w:val="00D073C7"/>
    <w:rsid w:val="00D07CA6"/>
    <w:rsid w:val="00D13AD0"/>
    <w:rsid w:val="00D21840"/>
    <w:rsid w:val="00D22ABA"/>
    <w:rsid w:val="00D3070F"/>
    <w:rsid w:val="00D31EB7"/>
    <w:rsid w:val="00D33BB5"/>
    <w:rsid w:val="00D33BD3"/>
    <w:rsid w:val="00D3774E"/>
    <w:rsid w:val="00D4196B"/>
    <w:rsid w:val="00D426BF"/>
    <w:rsid w:val="00D42701"/>
    <w:rsid w:val="00D42E4B"/>
    <w:rsid w:val="00D430AC"/>
    <w:rsid w:val="00D452D4"/>
    <w:rsid w:val="00D45452"/>
    <w:rsid w:val="00D50D81"/>
    <w:rsid w:val="00D53F58"/>
    <w:rsid w:val="00D53FA7"/>
    <w:rsid w:val="00D54487"/>
    <w:rsid w:val="00D55513"/>
    <w:rsid w:val="00D60FC0"/>
    <w:rsid w:val="00D616B2"/>
    <w:rsid w:val="00D64EF1"/>
    <w:rsid w:val="00D6587E"/>
    <w:rsid w:val="00D71655"/>
    <w:rsid w:val="00D71C43"/>
    <w:rsid w:val="00D733EC"/>
    <w:rsid w:val="00D75ABD"/>
    <w:rsid w:val="00D76A03"/>
    <w:rsid w:val="00D81920"/>
    <w:rsid w:val="00D82BF3"/>
    <w:rsid w:val="00D82CAD"/>
    <w:rsid w:val="00D84092"/>
    <w:rsid w:val="00D85571"/>
    <w:rsid w:val="00D85B5B"/>
    <w:rsid w:val="00D86733"/>
    <w:rsid w:val="00D90C68"/>
    <w:rsid w:val="00D91AF2"/>
    <w:rsid w:val="00D91CEB"/>
    <w:rsid w:val="00D92274"/>
    <w:rsid w:val="00D925A2"/>
    <w:rsid w:val="00D93012"/>
    <w:rsid w:val="00D95E86"/>
    <w:rsid w:val="00DA0EDC"/>
    <w:rsid w:val="00DA120F"/>
    <w:rsid w:val="00DA368B"/>
    <w:rsid w:val="00DA5A78"/>
    <w:rsid w:val="00DA62C5"/>
    <w:rsid w:val="00DA6C1E"/>
    <w:rsid w:val="00DB07DC"/>
    <w:rsid w:val="00DB0B07"/>
    <w:rsid w:val="00DB1A09"/>
    <w:rsid w:val="00DB21BD"/>
    <w:rsid w:val="00DB643B"/>
    <w:rsid w:val="00DB6AF2"/>
    <w:rsid w:val="00DB6F90"/>
    <w:rsid w:val="00DC00B5"/>
    <w:rsid w:val="00DC1665"/>
    <w:rsid w:val="00DC1E04"/>
    <w:rsid w:val="00DC2E44"/>
    <w:rsid w:val="00DC32A5"/>
    <w:rsid w:val="00DC69C6"/>
    <w:rsid w:val="00DC6E27"/>
    <w:rsid w:val="00DC72C5"/>
    <w:rsid w:val="00DD021C"/>
    <w:rsid w:val="00DD322E"/>
    <w:rsid w:val="00DD60BE"/>
    <w:rsid w:val="00DD6A00"/>
    <w:rsid w:val="00DD7427"/>
    <w:rsid w:val="00DE2240"/>
    <w:rsid w:val="00DE5016"/>
    <w:rsid w:val="00DE7578"/>
    <w:rsid w:val="00DF0D00"/>
    <w:rsid w:val="00DF105D"/>
    <w:rsid w:val="00DF307C"/>
    <w:rsid w:val="00DF55EC"/>
    <w:rsid w:val="00DF7BE2"/>
    <w:rsid w:val="00E01150"/>
    <w:rsid w:val="00E02FF5"/>
    <w:rsid w:val="00E03046"/>
    <w:rsid w:val="00E04664"/>
    <w:rsid w:val="00E04D13"/>
    <w:rsid w:val="00E0723F"/>
    <w:rsid w:val="00E11103"/>
    <w:rsid w:val="00E11F01"/>
    <w:rsid w:val="00E12B17"/>
    <w:rsid w:val="00E1682B"/>
    <w:rsid w:val="00E17C04"/>
    <w:rsid w:val="00E20A32"/>
    <w:rsid w:val="00E22E5B"/>
    <w:rsid w:val="00E27114"/>
    <w:rsid w:val="00E319AC"/>
    <w:rsid w:val="00E32DA3"/>
    <w:rsid w:val="00E3313B"/>
    <w:rsid w:val="00E34F31"/>
    <w:rsid w:val="00E3548D"/>
    <w:rsid w:val="00E35CD5"/>
    <w:rsid w:val="00E415A7"/>
    <w:rsid w:val="00E42D03"/>
    <w:rsid w:val="00E43897"/>
    <w:rsid w:val="00E45CB9"/>
    <w:rsid w:val="00E4788A"/>
    <w:rsid w:val="00E47ED0"/>
    <w:rsid w:val="00E501EC"/>
    <w:rsid w:val="00E50857"/>
    <w:rsid w:val="00E60896"/>
    <w:rsid w:val="00E60E34"/>
    <w:rsid w:val="00E634F9"/>
    <w:rsid w:val="00E63FB5"/>
    <w:rsid w:val="00E67C96"/>
    <w:rsid w:val="00E70569"/>
    <w:rsid w:val="00E71712"/>
    <w:rsid w:val="00E7475E"/>
    <w:rsid w:val="00E74E83"/>
    <w:rsid w:val="00E76705"/>
    <w:rsid w:val="00E7700A"/>
    <w:rsid w:val="00E826AB"/>
    <w:rsid w:val="00E86633"/>
    <w:rsid w:val="00E91F71"/>
    <w:rsid w:val="00E92101"/>
    <w:rsid w:val="00E94325"/>
    <w:rsid w:val="00E95C81"/>
    <w:rsid w:val="00E96A69"/>
    <w:rsid w:val="00E970A6"/>
    <w:rsid w:val="00EA3B8F"/>
    <w:rsid w:val="00EA6A25"/>
    <w:rsid w:val="00EB1443"/>
    <w:rsid w:val="00EB19DD"/>
    <w:rsid w:val="00EB1AD8"/>
    <w:rsid w:val="00EB1CAC"/>
    <w:rsid w:val="00EB325D"/>
    <w:rsid w:val="00EB503F"/>
    <w:rsid w:val="00EB5FF1"/>
    <w:rsid w:val="00ED12C9"/>
    <w:rsid w:val="00ED5332"/>
    <w:rsid w:val="00ED7DFB"/>
    <w:rsid w:val="00EE200E"/>
    <w:rsid w:val="00EE3483"/>
    <w:rsid w:val="00EE387F"/>
    <w:rsid w:val="00EE39EA"/>
    <w:rsid w:val="00EE43D6"/>
    <w:rsid w:val="00EE5AE5"/>
    <w:rsid w:val="00EE6327"/>
    <w:rsid w:val="00EE770B"/>
    <w:rsid w:val="00EF0A8C"/>
    <w:rsid w:val="00EF175B"/>
    <w:rsid w:val="00EF1B40"/>
    <w:rsid w:val="00EF2219"/>
    <w:rsid w:val="00EF3BED"/>
    <w:rsid w:val="00EF58A8"/>
    <w:rsid w:val="00EF5BEF"/>
    <w:rsid w:val="00EF5C50"/>
    <w:rsid w:val="00EF5C8D"/>
    <w:rsid w:val="00EF687D"/>
    <w:rsid w:val="00EF7EBA"/>
    <w:rsid w:val="00F01517"/>
    <w:rsid w:val="00F01CFA"/>
    <w:rsid w:val="00F0264F"/>
    <w:rsid w:val="00F03AA0"/>
    <w:rsid w:val="00F04763"/>
    <w:rsid w:val="00F060CA"/>
    <w:rsid w:val="00F06C9F"/>
    <w:rsid w:val="00F11164"/>
    <w:rsid w:val="00F1283A"/>
    <w:rsid w:val="00F13822"/>
    <w:rsid w:val="00F13BB2"/>
    <w:rsid w:val="00F14475"/>
    <w:rsid w:val="00F15880"/>
    <w:rsid w:val="00F161A6"/>
    <w:rsid w:val="00F16717"/>
    <w:rsid w:val="00F172F4"/>
    <w:rsid w:val="00F2170B"/>
    <w:rsid w:val="00F21837"/>
    <w:rsid w:val="00F225A8"/>
    <w:rsid w:val="00F228C1"/>
    <w:rsid w:val="00F235A1"/>
    <w:rsid w:val="00F24D35"/>
    <w:rsid w:val="00F25536"/>
    <w:rsid w:val="00F25E24"/>
    <w:rsid w:val="00F26E58"/>
    <w:rsid w:val="00F279D7"/>
    <w:rsid w:val="00F27CA5"/>
    <w:rsid w:val="00F31D41"/>
    <w:rsid w:val="00F33830"/>
    <w:rsid w:val="00F338DB"/>
    <w:rsid w:val="00F4032B"/>
    <w:rsid w:val="00F428CE"/>
    <w:rsid w:val="00F46399"/>
    <w:rsid w:val="00F4683C"/>
    <w:rsid w:val="00F502A9"/>
    <w:rsid w:val="00F52483"/>
    <w:rsid w:val="00F5305B"/>
    <w:rsid w:val="00F56F0F"/>
    <w:rsid w:val="00F63CB0"/>
    <w:rsid w:val="00F66638"/>
    <w:rsid w:val="00F66C10"/>
    <w:rsid w:val="00F7261C"/>
    <w:rsid w:val="00F72749"/>
    <w:rsid w:val="00F728C9"/>
    <w:rsid w:val="00F72BFC"/>
    <w:rsid w:val="00F73969"/>
    <w:rsid w:val="00F740E2"/>
    <w:rsid w:val="00F74B03"/>
    <w:rsid w:val="00F77AA0"/>
    <w:rsid w:val="00F851D8"/>
    <w:rsid w:val="00F85A98"/>
    <w:rsid w:val="00F85B1F"/>
    <w:rsid w:val="00F86E05"/>
    <w:rsid w:val="00F87BE4"/>
    <w:rsid w:val="00F90465"/>
    <w:rsid w:val="00F90E45"/>
    <w:rsid w:val="00F918C7"/>
    <w:rsid w:val="00F93723"/>
    <w:rsid w:val="00F939C4"/>
    <w:rsid w:val="00F95DCE"/>
    <w:rsid w:val="00FA3F8E"/>
    <w:rsid w:val="00FA4266"/>
    <w:rsid w:val="00FA4391"/>
    <w:rsid w:val="00FA448F"/>
    <w:rsid w:val="00FA5F24"/>
    <w:rsid w:val="00FA668E"/>
    <w:rsid w:val="00FA7399"/>
    <w:rsid w:val="00FB24F2"/>
    <w:rsid w:val="00FB3EBA"/>
    <w:rsid w:val="00FB47EE"/>
    <w:rsid w:val="00FB5716"/>
    <w:rsid w:val="00FB7220"/>
    <w:rsid w:val="00FC29D6"/>
    <w:rsid w:val="00FC3831"/>
    <w:rsid w:val="00FC524C"/>
    <w:rsid w:val="00FC7271"/>
    <w:rsid w:val="00FC740C"/>
    <w:rsid w:val="00FD17F9"/>
    <w:rsid w:val="00FD36B9"/>
    <w:rsid w:val="00FD5AFD"/>
    <w:rsid w:val="00FD6490"/>
    <w:rsid w:val="00FD769E"/>
    <w:rsid w:val="00FD7CC2"/>
    <w:rsid w:val="00FE07A5"/>
    <w:rsid w:val="00FE0CB3"/>
    <w:rsid w:val="00FE2C58"/>
    <w:rsid w:val="00FE4F89"/>
    <w:rsid w:val="00FE67F2"/>
    <w:rsid w:val="00FE6B4D"/>
    <w:rsid w:val="00FF0564"/>
    <w:rsid w:val="00FF4CC4"/>
    <w:rsid w:val="00FF5FBF"/>
    <w:rsid w:val="00FF615E"/>
    <w:rsid w:val="00FF6BF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375a"/>
    </o:shapedefaults>
    <o:shapelayout v:ext="edit">
      <o:idmap v:ext="edit" data="1"/>
    </o:shapelayout>
  </w:shapeDefaults>
  <w:decimalSymbol w:val=","/>
  <w:listSeparator w:val=";"/>
  <w15:docId w15:val="{223574CB-A2C1-49AD-9DCE-4ECE6CC3C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fr-FR" w:eastAsia="fr-FR" w:bidi="ar-SA"/>
      </w:rPr>
    </w:rPrDefault>
    <w:pPrDefault>
      <w:pPr>
        <w:spacing w:before="200"/>
      </w:pPr>
    </w:pPrDefault>
  </w:docDefaults>
  <w:latentStyles w:defLockedState="1" w:defUIPriority="0" w:defSemiHidden="0" w:defUnhideWhenUsed="0" w:defQFormat="0" w:count="371">
    <w:lsdException w:name="Normal" w:locked="0" w:qFormat="1"/>
    <w:lsdException w:name="heading 1" w:qFormat="1"/>
    <w:lsdException w:name="heading 2" w:qFormat="1"/>
    <w:lsdException w:name="heading 3" w:qFormat="1"/>
    <w:lsdException w:name="heading 4" w:qFormat="1"/>
    <w:lsdException w:name="heading 5" w:qFormat="1"/>
    <w:lsdException w:name="heading 6" w:locked="0" w:qFormat="1"/>
    <w:lsdException w:name="heading 7" w:locked="0" w:semiHidden="1" w:unhideWhenUsed="1" w:qFormat="1"/>
    <w:lsdException w:name="heading 8" w:locked="0" w:semiHidden="1" w:unhideWhenUsed="1" w:qFormat="1"/>
    <w:lsdException w:name="heading 9" w:locked="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lsdException w:name="annotation reference" w:semiHidden="1" w:unhideWhenUsed="1"/>
    <w:lsdException w:name="line number" w:semiHidden="1" w:unhideWhenUsed="1"/>
    <w:lsdException w:name="page number" w:locked="0" w:semiHidden="1" w:unhideWhenUsed="1"/>
    <w:lsdException w:name="endnote reference" w:locked="0" w:semiHidden="1" w:unhideWhenUsed="1"/>
    <w:lsdException w:name="endnote text" w:locked="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locked="0"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Normal">
    <w:name w:val="Normal"/>
    <w:aliases w:val="NO"/>
    <w:qFormat/>
    <w:rsid w:val="00E3313B"/>
    <w:pPr>
      <w:spacing w:before="0"/>
    </w:pPr>
  </w:style>
  <w:style w:type="paragraph" w:styleId="Titre1">
    <w:name w:val="heading 1"/>
    <w:aliases w:val="TT1"/>
    <w:basedOn w:val="Normal"/>
    <w:next w:val="Corpsdetexte"/>
    <w:link w:val="Titre1Car"/>
    <w:qFormat/>
    <w:rsid w:val="001E3B44"/>
    <w:pPr>
      <w:keepNext/>
      <w:numPr>
        <w:numId w:val="2"/>
      </w:numPr>
      <w:tabs>
        <w:tab w:val="left" w:pos="0"/>
        <w:tab w:val="right" w:leader="underscore" w:pos="8789"/>
      </w:tabs>
      <w:spacing w:before="840"/>
      <w:outlineLvl w:val="0"/>
    </w:pPr>
    <w:rPr>
      <w:rFonts w:ascii="Arial Black" w:hAnsi="Arial Black" w:cs="Arial"/>
      <w:bCs/>
      <w:caps/>
      <w:color w:val="6EAA00"/>
      <w:kern w:val="32"/>
      <w:sz w:val="34"/>
      <w:szCs w:val="30"/>
    </w:rPr>
  </w:style>
  <w:style w:type="paragraph" w:styleId="Titre2">
    <w:name w:val="heading 2"/>
    <w:aliases w:val="TT2"/>
    <w:basedOn w:val="Titre1"/>
    <w:next w:val="Corpsdetexte"/>
    <w:link w:val="Titre2Car"/>
    <w:qFormat/>
    <w:rsid w:val="001E3B44"/>
    <w:pPr>
      <w:keepLines/>
      <w:widowControl w:val="0"/>
      <w:numPr>
        <w:ilvl w:val="1"/>
      </w:numPr>
      <w:tabs>
        <w:tab w:val="clear" w:pos="0"/>
        <w:tab w:val="clear" w:pos="8789"/>
      </w:tabs>
      <w:spacing w:before="480"/>
      <w:outlineLvl w:val="1"/>
    </w:pPr>
    <w:rPr>
      <w:bCs w:val="0"/>
      <w:iCs/>
      <w:color w:val="00375A"/>
      <w:sz w:val="24"/>
      <w:szCs w:val="26"/>
    </w:rPr>
  </w:style>
  <w:style w:type="paragraph" w:styleId="Titre3">
    <w:name w:val="heading 3"/>
    <w:aliases w:val="TT3,enumération a)"/>
    <w:basedOn w:val="Titre2"/>
    <w:next w:val="Corpsdetexte"/>
    <w:link w:val="Titre3Car"/>
    <w:qFormat/>
    <w:rsid w:val="00FB3EBA"/>
    <w:pPr>
      <w:numPr>
        <w:ilvl w:val="2"/>
      </w:numPr>
      <w:spacing w:before="360"/>
      <w:outlineLvl w:val="2"/>
    </w:pPr>
    <w:rPr>
      <w:bCs/>
      <w:caps w:val="0"/>
      <w:smallCaps/>
      <w:color w:val="6EAA00"/>
      <w:sz w:val="22"/>
      <w:szCs w:val="22"/>
    </w:rPr>
  </w:style>
  <w:style w:type="paragraph" w:styleId="Titre4">
    <w:name w:val="heading 4"/>
    <w:aliases w:val="TT4"/>
    <w:basedOn w:val="Titre3"/>
    <w:next w:val="Corpsdetexte"/>
    <w:link w:val="Titre4Car"/>
    <w:qFormat/>
    <w:rsid w:val="00FB3EBA"/>
    <w:pPr>
      <w:numPr>
        <w:ilvl w:val="3"/>
      </w:numPr>
      <w:spacing w:before="300"/>
      <w:outlineLvl w:val="3"/>
    </w:pPr>
    <w:rPr>
      <w:rFonts w:ascii="Arial Gras" w:hAnsi="Arial Gras"/>
      <w:b/>
      <w:bCs w:val="0"/>
      <w:color w:val="auto"/>
      <w:sz w:val="20"/>
      <w:szCs w:val="20"/>
    </w:rPr>
  </w:style>
  <w:style w:type="paragraph" w:styleId="Titre5">
    <w:name w:val="heading 5"/>
    <w:aliases w:val="TT5,Titre 5 Car1,Titre 5 Car Car"/>
    <w:basedOn w:val="Titre4"/>
    <w:next w:val="Corpsdetexte"/>
    <w:link w:val="Titre5Car"/>
    <w:qFormat/>
    <w:rsid w:val="00FB3EBA"/>
    <w:pPr>
      <w:numPr>
        <w:ilvl w:val="4"/>
      </w:numPr>
      <w:spacing w:before="240"/>
      <w:outlineLvl w:val="4"/>
    </w:pPr>
    <w:rPr>
      <w:rFonts w:ascii="Arial" w:hAnsi="Arial"/>
      <w:b w:val="0"/>
      <w:bCs/>
      <w:iCs w:val="0"/>
    </w:rPr>
  </w:style>
  <w:style w:type="paragraph" w:styleId="Titre6">
    <w:name w:val="heading 6"/>
    <w:aliases w:val="TT6"/>
    <w:basedOn w:val="Normal"/>
    <w:next w:val="Normal"/>
    <w:link w:val="Titre6Car"/>
    <w:qFormat/>
    <w:locked/>
    <w:rsid w:val="0071334F"/>
    <w:pPr>
      <w:keepNext/>
      <w:numPr>
        <w:ilvl w:val="5"/>
        <w:numId w:val="2"/>
      </w:numPr>
      <w:tabs>
        <w:tab w:val="left" w:pos="0"/>
        <w:tab w:val="right" w:leader="underscore" w:pos="8789"/>
      </w:tabs>
      <w:spacing w:before="240"/>
      <w:outlineLvl w:val="5"/>
    </w:pPr>
    <w:rPr>
      <w:rFonts w:ascii="Arial Black" w:hAnsi="Arial Black"/>
      <w:bCs/>
      <w:sz w:val="18"/>
    </w:rPr>
  </w:style>
  <w:style w:type="paragraph" w:styleId="Titre7">
    <w:name w:val="heading 7"/>
    <w:aliases w:val="TT7"/>
    <w:basedOn w:val="Normal"/>
    <w:next w:val="Normal"/>
    <w:link w:val="Titre7Car"/>
    <w:qFormat/>
    <w:locked/>
    <w:rsid w:val="0071334F"/>
    <w:pPr>
      <w:numPr>
        <w:ilvl w:val="6"/>
        <w:numId w:val="2"/>
      </w:numPr>
      <w:tabs>
        <w:tab w:val="left" w:pos="425"/>
        <w:tab w:val="right" w:leader="underscore" w:pos="8789"/>
      </w:tabs>
      <w:spacing w:before="180"/>
      <w:outlineLvl w:val="6"/>
    </w:pPr>
  </w:style>
  <w:style w:type="paragraph" w:styleId="Titre8">
    <w:name w:val="heading 8"/>
    <w:aliases w:val="TT8"/>
    <w:basedOn w:val="Normal"/>
    <w:next w:val="Normal"/>
    <w:link w:val="Titre8Car"/>
    <w:qFormat/>
    <w:locked/>
    <w:rsid w:val="0071334F"/>
    <w:pPr>
      <w:numPr>
        <w:ilvl w:val="7"/>
        <w:numId w:val="19"/>
      </w:numPr>
      <w:tabs>
        <w:tab w:val="clear" w:pos="5760"/>
        <w:tab w:val="num" w:pos="426"/>
        <w:tab w:val="right" w:leader="underscore" w:pos="8789"/>
      </w:tabs>
      <w:spacing w:before="180"/>
      <w:ind w:left="426" w:hanging="426"/>
      <w:outlineLvl w:val="7"/>
    </w:pPr>
    <w:rPr>
      <w:iCs/>
    </w:rPr>
  </w:style>
  <w:style w:type="paragraph" w:styleId="Titre9">
    <w:name w:val="heading 9"/>
    <w:aliases w:val="TT9"/>
    <w:basedOn w:val="Normal"/>
    <w:next w:val="Normal"/>
    <w:link w:val="Titre9Car"/>
    <w:qFormat/>
    <w:locked/>
    <w:rsid w:val="00C32FC5"/>
    <w:pPr>
      <w:numPr>
        <w:numId w:val="20"/>
      </w:numPr>
      <w:tabs>
        <w:tab w:val="left" w:pos="1276"/>
        <w:tab w:val="right" w:leader="underscore" w:pos="8789"/>
      </w:tabs>
      <w:spacing w:before="120"/>
      <w:ind w:left="1276" w:hanging="425"/>
      <w:outlineLvl w:val="8"/>
    </w:pPr>
    <w:rPr>
      <w:rFonts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Corps de texte Car1,Corps de texte Car Car,Moidrey texte Car1,Moidrey texte Car Car,Moidrey texte Car,Moidrey texte,Corps de texte Car1 Car Car,Corps de texte Car Car Car Car,Corps de texte Car Car Car Car Car,Puce bleu"/>
    <w:basedOn w:val="Normal"/>
    <w:link w:val="CorpsdetexteCar"/>
    <w:qFormat/>
    <w:locked/>
    <w:rsid w:val="00C501E1"/>
    <w:pPr>
      <w:keepNext/>
      <w:keepLines/>
      <w:widowControl w:val="0"/>
      <w:tabs>
        <w:tab w:val="right" w:leader="underscore" w:pos="8789"/>
      </w:tabs>
      <w:spacing w:before="200"/>
      <w:jc w:val="both"/>
    </w:pPr>
  </w:style>
  <w:style w:type="character" w:customStyle="1" w:styleId="CorpsdetexteCar">
    <w:name w:val="Corps de texte Car"/>
    <w:aliases w:val="Corps de texte Car1 Car,Corps de texte Car Car Car,Moidrey texte Car1 Car,Moidrey texte Car Car Car,Moidrey texte Car Car1,Moidrey texte Car2,Corps de texte Car1 Car Car Car,Corps de texte Car Car Car Car Car1,Puce bleu Car"/>
    <w:link w:val="Corpsdetexte"/>
    <w:rsid w:val="00C501E1"/>
  </w:style>
  <w:style w:type="character" w:customStyle="1" w:styleId="Titre1Car">
    <w:name w:val="Titre 1 Car"/>
    <w:aliases w:val="TT1 Car"/>
    <w:link w:val="Titre1"/>
    <w:rsid w:val="001E3B44"/>
    <w:rPr>
      <w:rFonts w:ascii="Arial Black" w:hAnsi="Arial Black" w:cs="Arial"/>
      <w:bCs/>
      <w:caps/>
      <w:color w:val="6EAA00"/>
      <w:kern w:val="32"/>
      <w:sz w:val="34"/>
      <w:szCs w:val="30"/>
    </w:rPr>
  </w:style>
  <w:style w:type="character" w:customStyle="1" w:styleId="Titre2Car">
    <w:name w:val="Titre 2 Car"/>
    <w:aliases w:val="TT2 Car"/>
    <w:link w:val="Titre2"/>
    <w:rsid w:val="001E3B44"/>
    <w:rPr>
      <w:rFonts w:ascii="Arial Black" w:hAnsi="Arial Black" w:cs="Arial"/>
      <w:iCs/>
      <w:caps/>
      <w:color w:val="00375A"/>
      <w:kern w:val="32"/>
      <w:sz w:val="24"/>
      <w:szCs w:val="26"/>
    </w:rPr>
  </w:style>
  <w:style w:type="character" w:customStyle="1" w:styleId="Titre3Car">
    <w:name w:val="Titre 3 Car"/>
    <w:aliases w:val="TT3 Car,enumération a) Car"/>
    <w:link w:val="Titre3"/>
    <w:rsid w:val="00FB3EBA"/>
    <w:rPr>
      <w:rFonts w:ascii="Arial Black" w:hAnsi="Arial Black" w:cs="Arial"/>
      <w:bCs/>
      <w:iCs/>
      <w:smallCaps/>
      <w:color w:val="6EAA00"/>
      <w:kern w:val="32"/>
      <w:sz w:val="22"/>
      <w:szCs w:val="22"/>
    </w:rPr>
  </w:style>
  <w:style w:type="character" w:customStyle="1" w:styleId="Titre4Car">
    <w:name w:val="Titre 4 Car"/>
    <w:aliases w:val="TT4 Car"/>
    <w:link w:val="Titre4"/>
    <w:rsid w:val="00FB3EBA"/>
    <w:rPr>
      <w:rFonts w:ascii="Arial Gras" w:hAnsi="Arial Gras" w:cs="Arial"/>
      <w:b/>
      <w:iCs/>
      <w:smallCaps/>
      <w:kern w:val="32"/>
    </w:rPr>
  </w:style>
  <w:style w:type="character" w:customStyle="1" w:styleId="Titre5Car">
    <w:name w:val="Titre 5 Car"/>
    <w:aliases w:val="TT5 Car,Titre 5 Car1 Car,Titre 5 Car Car Car"/>
    <w:link w:val="Titre5"/>
    <w:rsid w:val="00FB3EBA"/>
    <w:rPr>
      <w:rFonts w:cs="Arial"/>
      <w:bCs/>
      <w:smallCaps/>
      <w:kern w:val="32"/>
    </w:rPr>
  </w:style>
  <w:style w:type="character" w:customStyle="1" w:styleId="Titre6Car">
    <w:name w:val="Titre 6 Car"/>
    <w:aliases w:val="TT6 Car"/>
    <w:link w:val="Titre6"/>
    <w:rsid w:val="0071334F"/>
    <w:rPr>
      <w:rFonts w:ascii="Arial Black" w:hAnsi="Arial Black"/>
      <w:bCs/>
      <w:sz w:val="18"/>
    </w:rPr>
  </w:style>
  <w:style w:type="character" w:customStyle="1" w:styleId="Titre7Car">
    <w:name w:val="Titre 7 Car"/>
    <w:aliases w:val="TT7 Car"/>
    <w:link w:val="Titre7"/>
    <w:rsid w:val="0071334F"/>
  </w:style>
  <w:style w:type="character" w:customStyle="1" w:styleId="Titre8Car">
    <w:name w:val="Titre 8 Car"/>
    <w:aliases w:val="TT8 Car"/>
    <w:link w:val="Titre8"/>
    <w:rsid w:val="0071334F"/>
    <w:rPr>
      <w:iCs/>
    </w:rPr>
  </w:style>
  <w:style w:type="character" w:customStyle="1" w:styleId="Titre9Car">
    <w:name w:val="Titre 9 Car"/>
    <w:aliases w:val="TT9 Car"/>
    <w:link w:val="Titre9"/>
    <w:rsid w:val="00C32FC5"/>
    <w:rPr>
      <w:rFonts w:cs="Arial"/>
    </w:rPr>
  </w:style>
  <w:style w:type="paragraph" w:customStyle="1" w:styleId="AD">
    <w:name w:val="AD"/>
    <w:basedOn w:val="Normal"/>
    <w:locked/>
    <w:rsid w:val="00066ACB"/>
    <w:pPr>
      <w:keepLines/>
      <w:ind w:left="4820"/>
    </w:pPr>
    <w:rPr>
      <w:smallCaps/>
    </w:rPr>
  </w:style>
  <w:style w:type="paragraph" w:customStyle="1" w:styleId="PDG8">
    <w:name w:val="PDG8"/>
    <w:basedOn w:val="Normal"/>
    <w:qFormat/>
    <w:locked/>
    <w:rsid w:val="00126BAB"/>
    <w:pPr>
      <w:spacing w:line="200" w:lineRule="exact"/>
    </w:pPr>
    <w:rPr>
      <w:rFonts w:ascii="Arial Black" w:hAnsi="Arial Black"/>
      <w:b/>
      <w:caps/>
      <w:sz w:val="16"/>
      <w:lang w:val="en-US"/>
    </w:rPr>
  </w:style>
  <w:style w:type="paragraph" w:customStyle="1" w:styleId="REF">
    <w:name w:val="REF"/>
    <w:basedOn w:val="Normal"/>
    <w:qFormat/>
    <w:locked/>
    <w:rsid w:val="00126BAB"/>
    <w:pPr>
      <w:spacing w:line="200" w:lineRule="exact"/>
    </w:pPr>
    <w:rPr>
      <w:rFonts w:ascii="Arial Black" w:hAnsi="Arial Black"/>
      <w:caps/>
      <w:sz w:val="16"/>
    </w:rPr>
  </w:style>
  <w:style w:type="character" w:styleId="Appeldenotedefin">
    <w:name w:val="endnote reference"/>
    <w:semiHidden/>
    <w:locked/>
    <w:rsid w:val="00066ACB"/>
    <w:rPr>
      <w:vertAlign w:val="superscript"/>
    </w:rPr>
  </w:style>
  <w:style w:type="paragraph" w:styleId="En-tte">
    <w:name w:val="header"/>
    <w:basedOn w:val="Normal"/>
    <w:link w:val="En-tteCar"/>
    <w:locked/>
    <w:rsid w:val="00A1049B"/>
    <w:pPr>
      <w:tabs>
        <w:tab w:val="center" w:pos="4536"/>
        <w:tab w:val="right" w:pos="9072"/>
      </w:tabs>
    </w:pPr>
  </w:style>
  <w:style w:type="character" w:customStyle="1" w:styleId="En-tteCar">
    <w:name w:val="En-tête Car"/>
    <w:link w:val="En-tte"/>
    <w:rsid w:val="00A1049B"/>
    <w:rPr>
      <w:rFonts w:ascii="Arial" w:hAnsi="Arial"/>
    </w:rPr>
  </w:style>
  <w:style w:type="paragraph" w:customStyle="1" w:styleId="CLP">
    <w:name w:val="CLP"/>
    <w:basedOn w:val="Normal"/>
    <w:locked/>
    <w:rsid w:val="00874C2F"/>
    <w:pPr>
      <w:spacing w:before="840"/>
      <w:jc w:val="center"/>
    </w:pPr>
    <w:rPr>
      <w:color w:val="6EAA00"/>
      <w:szCs w:val="21"/>
    </w:rPr>
  </w:style>
  <w:style w:type="paragraph" w:styleId="Pieddepage">
    <w:name w:val="footer"/>
    <w:aliases w:val="pp"/>
    <w:basedOn w:val="Normal"/>
    <w:link w:val="PieddepageCar"/>
    <w:locked/>
    <w:rsid w:val="00A1049B"/>
    <w:pPr>
      <w:tabs>
        <w:tab w:val="center" w:pos="4536"/>
        <w:tab w:val="right" w:pos="9072"/>
      </w:tabs>
    </w:pPr>
  </w:style>
  <w:style w:type="character" w:customStyle="1" w:styleId="PieddepageCar">
    <w:name w:val="Pied de page Car"/>
    <w:aliases w:val="pp Car"/>
    <w:link w:val="Pieddepage"/>
    <w:rsid w:val="00A1049B"/>
    <w:rPr>
      <w:rFonts w:ascii="Arial" w:hAnsi="Arial"/>
    </w:rPr>
  </w:style>
  <w:style w:type="table" w:styleId="Grilledetableau1">
    <w:name w:val="Table Grid 1"/>
    <w:aliases w:val="GT1"/>
    <w:basedOn w:val="TableauNormal"/>
    <w:locked/>
    <w:rsid w:val="004E7587"/>
    <w:pPr>
      <w:jc w:val="both"/>
    </w:pPr>
    <w:tblPr>
      <w:jc w:val="right"/>
      <w:tblBorders>
        <w:top w:val="single" w:sz="4" w:space="0" w:color="00375A"/>
        <w:left w:val="single" w:sz="4" w:space="0" w:color="00375A"/>
        <w:bottom w:val="single" w:sz="4" w:space="0" w:color="00375A"/>
        <w:right w:val="single" w:sz="4" w:space="0" w:color="00375A"/>
        <w:insideH w:val="single" w:sz="4" w:space="0" w:color="00375A"/>
        <w:insideV w:val="single" w:sz="4" w:space="0" w:color="00375A"/>
      </w:tblBorders>
      <w:tblCellMar>
        <w:left w:w="57" w:type="dxa"/>
        <w:right w:w="57" w:type="dxa"/>
      </w:tblCellMar>
    </w:tblPr>
    <w:trPr>
      <w:jc w:val="right"/>
    </w:trPr>
    <w:tcPr>
      <w:shd w:val="clear" w:color="auto" w:fill="auto"/>
      <w:vAlign w:val="center"/>
    </w:tc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Grilledetableau2">
    <w:name w:val="Table Grid 2"/>
    <w:aliases w:val="GT2"/>
    <w:basedOn w:val="Grilledetableau1"/>
    <w:locked/>
    <w:rsid w:val="004E7587"/>
    <w:tblPr>
      <w:tblStyleRowBandSize w:val="1"/>
      <w:tblStyleColBandSize w:val="1"/>
      <w:tblCellMar>
        <w:left w:w="0" w:type="dxa"/>
        <w:right w:w="0" w:type="dxa"/>
      </w:tblCellMar>
    </w:tblPr>
    <w:tcPr>
      <w:shd w:val="clear" w:color="auto" w:fill="auto"/>
    </w:tcPr>
    <w:tblStylePr w:type="firstRow">
      <w:rPr>
        <w:b w:val="0"/>
        <w:bCs/>
        <w:u w:val="none"/>
      </w:rPr>
      <w:tblPr/>
      <w:tcPr>
        <w:tcBorders>
          <w:tl2br w:val="none" w:sz="0" w:space="0" w:color="auto"/>
          <w:tr2bl w:val="none" w:sz="0" w:space="0" w:color="auto"/>
        </w:tcBorders>
      </w:tcPr>
    </w:tblStylePr>
    <w:tblStylePr w:type="lastRow">
      <w:rPr>
        <w:b w:val="0"/>
        <w:bCs/>
        <w:i w:val="0"/>
        <w:iCs/>
      </w:rPr>
      <w:tblPr/>
      <w:tcPr>
        <w:tcBorders>
          <w:top w:val="nil"/>
          <w:left w:val="nil"/>
          <w:bottom w:val="nil"/>
          <w:right w:val="nil"/>
          <w:insideH w:val="nil"/>
          <w:insideV w:val="nil"/>
          <w:tl2br w:val="nil"/>
          <w:tr2bl w:val="nil"/>
        </w:tcBorders>
        <w:shd w:val="clear" w:color="auto" w:fill="auto"/>
      </w:tcPr>
    </w:tblStylePr>
    <w:tblStylePr w:type="firstCol">
      <w:rPr>
        <w:b w:val="0"/>
        <w:bCs/>
      </w:rPr>
      <w:tblPr/>
      <w:tcPr>
        <w:tcBorders>
          <w:tl2br w:val="none" w:sz="0" w:space="0" w:color="auto"/>
          <w:tr2bl w:val="none" w:sz="0" w:space="0" w:color="auto"/>
        </w:tcBorders>
      </w:tcPr>
    </w:tblStylePr>
    <w:tblStylePr w:type="lastCol">
      <w:rPr>
        <w:b w:val="0"/>
        <w:bCs/>
        <w:i w:val="0"/>
        <w:iCs/>
      </w:rPr>
      <w:tblPr/>
      <w:tcPr>
        <w:tcBorders>
          <w:tl2br w:val="none" w:sz="0" w:space="0" w:color="auto"/>
          <w:tr2bl w:val="none" w:sz="0" w:space="0" w:color="auto"/>
        </w:tcBorders>
      </w:tcPr>
    </w:tblStylePr>
    <w:tblStylePr w:type="neCell">
      <w:rPr>
        <w:b w:val="0"/>
      </w:rPr>
    </w:tblStylePr>
    <w:tblStylePr w:type="nwCell">
      <w:rPr>
        <w:b w:val="0"/>
      </w:rPr>
    </w:tblStylePr>
  </w:style>
  <w:style w:type="table" w:styleId="Grilledutableau">
    <w:name w:val="Table Grid"/>
    <w:aliases w:val="GT0"/>
    <w:basedOn w:val="TableauNormal"/>
    <w:locked/>
    <w:rsid w:val="0094136B"/>
    <w:pPr>
      <w:jc w:val="both"/>
    </w:pPr>
    <w:tblPr>
      <w:jc w:val="right"/>
      <w:tblBorders>
        <w:left w:val="single" w:sz="4" w:space="0" w:color="auto"/>
        <w:bottom w:val="single" w:sz="12" w:space="0" w:color="auto"/>
        <w:right w:val="single" w:sz="4" w:space="0" w:color="auto"/>
        <w:insideH w:val="single" w:sz="4" w:space="0" w:color="auto"/>
        <w:insideV w:val="single" w:sz="4" w:space="0" w:color="auto"/>
      </w:tblBorders>
      <w:tblCellMar>
        <w:left w:w="57" w:type="dxa"/>
        <w:right w:w="57" w:type="dxa"/>
      </w:tblCellMar>
    </w:tblPr>
    <w:trPr>
      <w:jc w:val="right"/>
    </w:trPr>
    <w:tcPr>
      <w:shd w:val="clear" w:color="auto" w:fill="auto"/>
      <w:vAlign w:val="center"/>
    </w:tcPr>
    <w:tblStylePr w:type="firstRow">
      <w:tblPr/>
      <w:tcPr>
        <w:shd w:val="clear" w:color="auto" w:fill="E7FFBB"/>
      </w:tcPr>
    </w:tblStylePr>
  </w:style>
  <w:style w:type="paragraph" w:customStyle="1" w:styleId="S1">
    <w:name w:val="S1"/>
    <w:basedOn w:val="Corpsdetexte"/>
    <w:qFormat/>
    <w:locked/>
    <w:rsid w:val="00F16717"/>
    <w:pPr>
      <w:spacing w:before="120"/>
    </w:pPr>
  </w:style>
  <w:style w:type="paragraph" w:styleId="Lgende">
    <w:name w:val="caption"/>
    <w:aliases w:val="LEG"/>
    <w:basedOn w:val="Normal"/>
    <w:next w:val="Normal"/>
    <w:qFormat/>
    <w:locked/>
    <w:rsid w:val="00F16717"/>
    <w:rPr>
      <w:b/>
      <w:bCs/>
    </w:rPr>
  </w:style>
  <w:style w:type="paragraph" w:customStyle="1" w:styleId="TTA">
    <w:name w:val="TTA"/>
    <w:basedOn w:val="Normal"/>
    <w:qFormat/>
    <w:locked/>
    <w:rsid w:val="00C32FC5"/>
    <w:pPr>
      <w:numPr>
        <w:numId w:val="3"/>
      </w:numPr>
      <w:tabs>
        <w:tab w:val="left" w:pos="851"/>
        <w:tab w:val="right" w:leader="underscore" w:pos="8789"/>
      </w:tabs>
      <w:spacing w:before="120"/>
      <w:ind w:left="850" w:hanging="425"/>
    </w:pPr>
  </w:style>
  <w:style w:type="character" w:styleId="Lienhypertexte">
    <w:name w:val="Hyperlink"/>
    <w:uiPriority w:val="99"/>
    <w:locked/>
    <w:rsid w:val="00066ACB"/>
    <w:rPr>
      <w:color w:val="0000FF"/>
      <w:u w:val="single"/>
    </w:rPr>
  </w:style>
  <w:style w:type="paragraph" w:styleId="Notedefin">
    <w:name w:val="endnote text"/>
    <w:aliases w:val="NF"/>
    <w:basedOn w:val="Normal"/>
    <w:semiHidden/>
    <w:locked/>
    <w:rsid w:val="00066ACB"/>
  </w:style>
  <w:style w:type="paragraph" w:customStyle="1" w:styleId="TTUN">
    <w:name w:val="TTUN"/>
    <w:basedOn w:val="Normal"/>
    <w:qFormat/>
    <w:locked/>
    <w:rsid w:val="0071334F"/>
    <w:pPr>
      <w:numPr>
        <w:numId w:val="4"/>
      </w:numPr>
      <w:tabs>
        <w:tab w:val="clear" w:pos="1559"/>
        <w:tab w:val="left" w:pos="851"/>
        <w:tab w:val="right" w:leader="underscore" w:pos="8789"/>
      </w:tabs>
      <w:spacing w:before="120"/>
      <w:ind w:left="850"/>
    </w:pPr>
  </w:style>
  <w:style w:type="character" w:styleId="Numrodepage">
    <w:name w:val="page number"/>
    <w:aliases w:val="NP"/>
    <w:locked/>
    <w:rsid w:val="00BC2822"/>
    <w:rPr>
      <w:rFonts w:ascii="Arial" w:hAnsi="Arial"/>
      <w:b w:val="0"/>
      <w:i w:val="0"/>
      <w:color w:val="auto"/>
      <w:sz w:val="16"/>
    </w:rPr>
  </w:style>
  <w:style w:type="paragraph" w:customStyle="1" w:styleId="S2">
    <w:name w:val="S2"/>
    <w:basedOn w:val="S1"/>
    <w:qFormat/>
    <w:locked/>
    <w:rsid w:val="00F16717"/>
    <w:pPr>
      <w:spacing w:before="0"/>
    </w:pPr>
  </w:style>
  <w:style w:type="paragraph" w:customStyle="1" w:styleId="CC0">
    <w:name w:val="CC0"/>
    <w:basedOn w:val="Normal"/>
    <w:locked/>
    <w:rsid w:val="007411F2"/>
    <w:pPr>
      <w:tabs>
        <w:tab w:val="right" w:leader="underscore" w:pos="8789"/>
      </w:tabs>
      <w:jc w:val="center"/>
    </w:pPr>
    <w:rPr>
      <w:noProof/>
    </w:rPr>
  </w:style>
  <w:style w:type="paragraph" w:customStyle="1" w:styleId="R21">
    <w:name w:val="R21"/>
    <w:basedOn w:val="R2"/>
    <w:qFormat/>
    <w:locked/>
    <w:rsid w:val="00F16717"/>
    <w:pPr>
      <w:spacing w:before="40"/>
    </w:pPr>
  </w:style>
  <w:style w:type="paragraph" w:customStyle="1" w:styleId="R2">
    <w:name w:val="R2"/>
    <w:basedOn w:val="Corpsdetexte"/>
    <w:qFormat/>
    <w:locked/>
    <w:rsid w:val="00F16717"/>
    <w:pPr>
      <w:spacing w:before="120"/>
      <w:ind w:left="851"/>
    </w:pPr>
  </w:style>
  <w:style w:type="paragraph" w:customStyle="1" w:styleId="R31">
    <w:name w:val="R31"/>
    <w:basedOn w:val="R3"/>
    <w:qFormat/>
    <w:locked/>
    <w:rsid w:val="00F16717"/>
    <w:pPr>
      <w:spacing w:before="40"/>
    </w:pPr>
  </w:style>
  <w:style w:type="paragraph" w:customStyle="1" w:styleId="R3">
    <w:name w:val="R3"/>
    <w:basedOn w:val="Corpsdetexte"/>
    <w:qFormat/>
    <w:locked/>
    <w:rsid w:val="00F16717"/>
    <w:pPr>
      <w:tabs>
        <w:tab w:val="left" w:pos="1701"/>
      </w:tabs>
      <w:spacing w:before="120"/>
      <w:ind w:left="1701" w:hanging="425"/>
    </w:pPr>
  </w:style>
  <w:style w:type="paragraph" w:customStyle="1" w:styleId="PuceTAB2">
    <w:name w:val="PuceTAB2"/>
    <w:basedOn w:val="PuceTAB1"/>
    <w:qFormat/>
    <w:locked/>
    <w:rsid w:val="00F16717"/>
    <w:pPr>
      <w:tabs>
        <w:tab w:val="clear" w:pos="284"/>
        <w:tab w:val="left" w:pos="567"/>
      </w:tabs>
    </w:pPr>
  </w:style>
  <w:style w:type="paragraph" w:customStyle="1" w:styleId="PuceTAB1">
    <w:name w:val="PuceTAB1"/>
    <w:basedOn w:val="TAB"/>
    <w:qFormat/>
    <w:locked/>
    <w:rsid w:val="00F16717"/>
    <w:pPr>
      <w:tabs>
        <w:tab w:val="left" w:pos="284"/>
      </w:tabs>
      <w:ind w:left="720" w:hanging="360"/>
    </w:pPr>
  </w:style>
  <w:style w:type="paragraph" w:customStyle="1" w:styleId="TAB">
    <w:name w:val="TAB"/>
    <w:basedOn w:val="Normal"/>
    <w:qFormat/>
    <w:locked/>
    <w:rsid w:val="00F16717"/>
    <w:pPr>
      <w:spacing w:before="40" w:after="40" w:line="180" w:lineRule="exact"/>
    </w:pPr>
    <w:rPr>
      <w:sz w:val="18"/>
    </w:rPr>
  </w:style>
  <w:style w:type="paragraph" w:customStyle="1" w:styleId="CAV">
    <w:name w:val="CAV"/>
    <w:basedOn w:val="Corpsdetexte"/>
    <w:qFormat/>
    <w:locked/>
    <w:rsid w:val="00F16717"/>
    <w:pPr>
      <w:spacing w:after="120"/>
    </w:pPr>
  </w:style>
  <w:style w:type="paragraph" w:customStyle="1" w:styleId="TFIG">
    <w:name w:val="TFIG"/>
    <w:basedOn w:val="Lgende"/>
    <w:next w:val="Corpsdetexte"/>
    <w:qFormat/>
    <w:locked/>
    <w:rsid w:val="00126BAB"/>
    <w:pPr>
      <w:numPr>
        <w:numId w:val="5"/>
      </w:numPr>
      <w:tabs>
        <w:tab w:val="left" w:pos="709"/>
        <w:tab w:val="left" w:pos="851"/>
      </w:tabs>
      <w:spacing w:before="180" w:after="300"/>
      <w:jc w:val="center"/>
    </w:pPr>
    <w:rPr>
      <w:rFonts w:ascii="Arial Black" w:hAnsi="Arial Black"/>
      <w:b w:val="0"/>
      <w:i/>
      <w:color w:val="00375A"/>
      <w:sz w:val="18"/>
    </w:rPr>
  </w:style>
  <w:style w:type="paragraph" w:customStyle="1" w:styleId="TSOM">
    <w:name w:val="TSOM"/>
    <w:basedOn w:val="Normal"/>
    <w:locked/>
    <w:rsid w:val="00F93723"/>
    <w:pPr>
      <w:spacing w:before="600"/>
    </w:pPr>
    <w:rPr>
      <w:rFonts w:ascii="Arial Black" w:hAnsi="Arial Black"/>
      <w:bCs/>
      <w:caps/>
      <w:color w:val="6EAA00"/>
      <w:sz w:val="34"/>
      <w:szCs w:val="36"/>
    </w:rPr>
  </w:style>
  <w:style w:type="paragraph" w:customStyle="1" w:styleId="TTAB">
    <w:name w:val="TTAB"/>
    <w:next w:val="Corpsdetexte"/>
    <w:qFormat/>
    <w:locked/>
    <w:rsid w:val="00DE5016"/>
    <w:pPr>
      <w:keepNext/>
      <w:keepLines/>
      <w:widowControl w:val="0"/>
      <w:numPr>
        <w:numId w:val="6"/>
      </w:numPr>
      <w:tabs>
        <w:tab w:val="left" w:pos="1134"/>
        <w:tab w:val="right" w:leader="underscore" w:pos="8789"/>
        <w:tab w:val="right" w:leader="underscore" w:pos="9072"/>
      </w:tabs>
      <w:spacing w:after="120"/>
    </w:pPr>
    <w:rPr>
      <w:rFonts w:ascii="Arial Black" w:hAnsi="Arial Black"/>
      <w:bCs/>
      <w:color w:val="00375A"/>
      <w:sz w:val="18"/>
    </w:rPr>
  </w:style>
  <w:style w:type="paragraph" w:customStyle="1" w:styleId="P1">
    <w:name w:val="P1"/>
    <w:basedOn w:val="Normal"/>
    <w:qFormat/>
    <w:rsid w:val="008D76B4"/>
    <w:pPr>
      <w:keepNext/>
      <w:keepLines/>
      <w:widowControl w:val="0"/>
      <w:numPr>
        <w:numId w:val="7"/>
      </w:numPr>
      <w:tabs>
        <w:tab w:val="left" w:pos="425"/>
        <w:tab w:val="right" w:leader="underscore" w:pos="8789"/>
      </w:tabs>
      <w:spacing w:before="180"/>
      <w:jc w:val="both"/>
    </w:pPr>
  </w:style>
  <w:style w:type="paragraph" w:customStyle="1" w:styleId="P4">
    <w:name w:val="P4"/>
    <w:basedOn w:val="R31"/>
    <w:qFormat/>
    <w:rsid w:val="00957BF0"/>
    <w:pPr>
      <w:numPr>
        <w:numId w:val="8"/>
      </w:numPr>
      <w:ind w:left="1701" w:hanging="425"/>
    </w:pPr>
    <w:rPr>
      <w:noProof/>
    </w:rPr>
  </w:style>
  <w:style w:type="paragraph" w:styleId="TM1">
    <w:name w:val="toc 1"/>
    <w:basedOn w:val="Normal"/>
    <w:next w:val="Normal"/>
    <w:uiPriority w:val="39"/>
    <w:rsid w:val="00E76705"/>
    <w:pPr>
      <w:pBdr>
        <w:top w:val="single" w:sz="2" w:space="1" w:color="FFFFFF"/>
      </w:pBdr>
      <w:tabs>
        <w:tab w:val="left" w:pos="1701"/>
        <w:tab w:val="right" w:leader="underscore" w:pos="9639"/>
      </w:tabs>
      <w:spacing w:before="240" w:line="204" w:lineRule="auto"/>
      <w:ind w:right="284"/>
    </w:pPr>
    <w:rPr>
      <w:rFonts w:ascii="Arial Black" w:hAnsi="Arial Black"/>
      <w:color w:val="00375A"/>
      <w:sz w:val="26"/>
      <w:szCs w:val="30"/>
    </w:rPr>
  </w:style>
  <w:style w:type="paragraph" w:styleId="TM2">
    <w:name w:val="toc 2"/>
    <w:basedOn w:val="Normal"/>
    <w:next w:val="Normal"/>
    <w:autoRedefine/>
    <w:uiPriority w:val="39"/>
    <w:rsid w:val="00593C77"/>
    <w:pPr>
      <w:tabs>
        <w:tab w:val="left" w:pos="567"/>
        <w:tab w:val="right" w:leader="underscore" w:pos="9639"/>
      </w:tabs>
      <w:spacing w:before="120" w:line="204" w:lineRule="auto"/>
      <w:ind w:left="567" w:right="284" w:hanging="567"/>
    </w:pPr>
    <w:rPr>
      <w:rFonts w:ascii="Arial Black" w:hAnsi="Arial Black"/>
      <w:caps/>
      <w:noProof/>
      <w:color w:val="6EAA00"/>
      <w:sz w:val="22"/>
      <w:szCs w:val="26"/>
    </w:rPr>
  </w:style>
  <w:style w:type="paragraph" w:styleId="TM3">
    <w:name w:val="toc 3"/>
    <w:basedOn w:val="Normal"/>
    <w:next w:val="Normal"/>
    <w:autoRedefine/>
    <w:uiPriority w:val="39"/>
    <w:rsid w:val="00E76705"/>
    <w:pPr>
      <w:tabs>
        <w:tab w:val="left" w:pos="1134"/>
        <w:tab w:val="right" w:leader="underscore" w:pos="9639"/>
      </w:tabs>
      <w:spacing w:before="60"/>
      <w:ind w:left="1134" w:right="284" w:hanging="567"/>
    </w:pPr>
    <w:rPr>
      <w:rFonts w:ascii="Arial Gras" w:hAnsi="Arial Gras"/>
      <w:caps/>
      <w:noProof/>
      <w:color w:val="00375A"/>
      <w:szCs w:val="22"/>
    </w:rPr>
  </w:style>
  <w:style w:type="paragraph" w:styleId="TM4">
    <w:name w:val="toc 4"/>
    <w:basedOn w:val="Normal"/>
    <w:next w:val="Normal"/>
    <w:uiPriority w:val="39"/>
    <w:rsid w:val="00593C77"/>
    <w:pPr>
      <w:tabs>
        <w:tab w:val="left" w:pos="1843"/>
        <w:tab w:val="right" w:leader="underscore" w:pos="9639"/>
      </w:tabs>
      <w:spacing w:before="60"/>
      <w:ind w:left="1843" w:right="284" w:hanging="709"/>
    </w:pPr>
    <w:rPr>
      <w:rFonts w:ascii="Arial Gras" w:hAnsi="Arial Gras"/>
      <w:b/>
      <w:smallCaps/>
      <w:color w:val="6EAA00"/>
      <w:sz w:val="18"/>
    </w:rPr>
  </w:style>
  <w:style w:type="paragraph" w:styleId="TM5">
    <w:name w:val="toc 5"/>
    <w:basedOn w:val="Normal"/>
    <w:next w:val="Normal"/>
    <w:uiPriority w:val="39"/>
    <w:rsid w:val="00593C77"/>
    <w:pPr>
      <w:tabs>
        <w:tab w:val="left" w:pos="2693"/>
        <w:tab w:val="right" w:leader="underscore" w:pos="9639"/>
      </w:tabs>
      <w:spacing w:before="20" w:line="180" w:lineRule="exact"/>
      <w:ind w:left="2694" w:right="284" w:hanging="851"/>
    </w:pPr>
    <w:rPr>
      <w:sz w:val="16"/>
    </w:rPr>
  </w:style>
  <w:style w:type="paragraph" w:customStyle="1" w:styleId="P2">
    <w:name w:val="P2"/>
    <w:basedOn w:val="Normal"/>
    <w:link w:val="P2Car"/>
    <w:qFormat/>
    <w:rsid w:val="008D76B4"/>
    <w:pPr>
      <w:keepNext/>
      <w:keepLines/>
      <w:widowControl w:val="0"/>
      <w:numPr>
        <w:numId w:val="9"/>
      </w:numPr>
      <w:tabs>
        <w:tab w:val="left" w:pos="851"/>
        <w:tab w:val="right" w:leader="underscore" w:pos="8789"/>
      </w:tabs>
      <w:spacing w:before="120"/>
      <w:jc w:val="both"/>
    </w:pPr>
  </w:style>
  <w:style w:type="paragraph" w:customStyle="1" w:styleId="Taben">
    <w:name w:val="Taben"/>
    <w:basedOn w:val="TBN"/>
    <w:qFormat/>
    <w:locked/>
    <w:rsid w:val="00F16717"/>
    <w:pPr>
      <w:widowControl w:val="0"/>
      <w:spacing w:before="20"/>
    </w:pPr>
    <w:rPr>
      <w:rFonts w:ascii="Arial Gras" w:hAnsi="Arial Gras"/>
      <w:b/>
      <w:i w:val="0"/>
      <w:smallCaps w:val="0"/>
      <w:sz w:val="16"/>
    </w:rPr>
  </w:style>
  <w:style w:type="paragraph" w:customStyle="1" w:styleId="TBN">
    <w:name w:val="TBN"/>
    <w:basedOn w:val="Normal"/>
    <w:qFormat/>
    <w:locked/>
    <w:rsid w:val="00F16717"/>
    <w:pPr>
      <w:spacing w:before="60" w:after="20" w:line="160" w:lineRule="exact"/>
      <w:jc w:val="center"/>
    </w:pPr>
    <w:rPr>
      <w:i/>
      <w:smallCaps/>
      <w:color w:val="000000"/>
      <w:sz w:val="14"/>
    </w:rPr>
  </w:style>
  <w:style w:type="paragraph" w:customStyle="1" w:styleId="PDG5">
    <w:name w:val="PDG5"/>
    <w:basedOn w:val="Normal"/>
    <w:qFormat/>
    <w:locked/>
    <w:rsid w:val="00F16717"/>
    <w:rPr>
      <w:rFonts w:ascii="Arial Gras" w:hAnsi="Arial Gras"/>
      <w:b/>
      <w:color w:val="6EAA00"/>
      <w:sz w:val="18"/>
      <w:szCs w:val="24"/>
    </w:rPr>
  </w:style>
  <w:style w:type="paragraph" w:customStyle="1" w:styleId="S0">
    <w:name w:val="S0"/>
    <w:basedOn w:val="REF"/>
    <w:qFormat/>
    <w:locked/>
    <w:rsid w:val="006C7916"/>
  </w:style>
  <w:style w:type="paragraph" w:customStyle="1" w:styleId="P3">
    <w:name w:val="P3"/>
    <w:basedOn w:val="P2"/>
    <w:qFormat/>
    <w:rsid w:val="00957BF0"/>
    <w:pPr>
      <w:numPr>
        <w:numId w:val="10"/>
      </w:numPr>
      <w:tabs>
        <w:tab w:val="clear" w:pos="851"/>
        <w:tab w:val="left" w:pos="1276"/>
      </w:tabs>
    </w:pPr>
  </w:style>
  <w:style w:type="paragraph" w:customStyle="1" w:styleId="P11">
    <w:name w:val="P11"/>
    <w:basedOn w:val="P1"/>
    <w:qFormat/>
    <w:locked/>
    <w:rsid w:val="00F16717"/>
    <w:pPr>
      <w:numPr>
        <w:numId w:val="11"/>
      </w:numPr>
      <w:spacing w:before="40"/>
      <w:ind w:left="425" w:hanging="425"/>
    </w:pPr>
  </w:style>
  <w:style w:type="paragraph" w:customStyle="1" w:styleId="P21">
    <w:name w:val="P21"/>
    <w:basedOn w:val="P2"/>
    <w:qFormat/>
    <w:locked/>
    <w:rsid w:val="00F16717"/>
    <w:pPr>
      <w:numPr>
        <w:numId w:val="12"/>
      </w:numPr>
      <w:spacing w:before="40"/>
    </w:pPr>
  </w:style>
  <w:style w:type="paragraph" w:customStyle="1" w:styleId="P31">
    <w:name w:val="P31"/>
    <w:basedOn w:val="P3"/>
    <w:qFormat/>
    <w:locked/>
    <w:rsid w:val="006A297D"/>
    <w:pPr>
      <w:numPr>
        <w:numId w:val="13"/>
      </w:numPr>
      <w:spacing w:before="40"/>
      <w:ind w:left="1259" w:hanging="408"/>
    </w:pPr>
  </w:style>
  <w:style w:type="paragraph" w:customStyle="1" w:styleId="R1">
    <w:name w:val="R1"/>
    <w:basedOn w:val="Corpsdetexte"/>
    <w:qFormat/>
    <w:locked/>
    <w:rsid w:val="00F16717"/>
    <w:pPr>
      <w:spacing w:before="180"/>
      <w:ind w:left="425"/>
    </w:pPr>
  </w:style>
  <w:style w:type="paragraph" w:styleId="NormalWeb">
    <w:name w:val="Normal (Web)"/>
    <w:basedOn w:val="Normal"/>
    <w:uiPriority w:val="99"/>
    <w:unhideWhenUsed/>
    <w:locked/>
    <w:rsid w:val="00F728C9"/>
    <w:pPr>
      <w:spacing w:before="100" w:beforeAutospacing="1" w:after="100" w:afterAutospacing="1"/>
    </w:pPr>
    <w:rPr>
      <w:rFonts w:ascii="Times New Roman" w:hAnsi="Times New Roman"/>
      <w:sz w:val="24"/>
      <w:szCs w:val="24"/>
    </w:rPr>
  </w:style>
  <w:style w:type="paragraph" w:styleId="TM6">
    <w:name w:val="toc 6"/>
    <w:basedOn w:val="TM5"/>
    <w:next w:val="Normal"/>
    <w:uiPriority w:val="39"/>
    <w:locked/>
    <w:rsid w:val="004C6D36"/>
    <w:pPr>
      <w:keepLines/>
      <w:tabs>
        <w:tab w:val="clear" w:pos="2693"/>
        <w:tab w:val="left" w:pos="851"/>
      </w:tabs>
      <w:ind w:left="851"/>
    </w:pPr>
    <w:rPr>
      <w:rFonts w:cs="Arial"/>
      <w:noProof/>
    </w:rPr>
  </w:style>
  <w:style w:type="paragraph" w:styleId="TM7">
    <w:name w:val="toc 7"/>
    <w:basedOn w:val="TM6"/>
    <w:next w:val="Normal"/>
    <w:uiPriority w:val="39"/>
    <w:locked/>
    <w:rsid w:val="00F27CA5"/>
    <w:pPr>
      <w:ind w:left="1418"/>
    </w:pPr>
    <w:rPr>
      <w:caps/>
    </w:rPr>
  </w:style>
  <w:style w:type="paragraph" w:styleId="TM8">
    <w:name w:val="toc 8"/>
    <w:basedOn w:val="TM7"/>
    <w:next w:val="Normal"/>
    <w:uiPriority w:val="39"/>
    <w:locked/>
    <w:rsid w:val="00F27CA5"/>
  </w:style>
  <w:style w:type="paragraph" w:styleId="TM9">
    <w:name w:val="toc 9"/>
    <w:basedOn w:val="TM8"/>
    <w:next w:val="Normal"/>
    <w:uiPriority w:val="39"/>
    <w:locked/>
    <w:rsid w:val="00F27CA5"/>
    <w:pPr>
      <w:tabs>
        <w:tab w:val="left" w:pos="1952"/>
      </w:tabs>
    </w:pPr>
  </w:style>
  <w:style w:type="paragraph" w:styleId="Notedebasdepage">
    <w:name w:val="footnote text"/>
    <w:aliases w:val="NBP"/>
    <w:basedOn w:val="Normal"/>
    <w:link w:val="NotedebasdepageCar"/>
    <w:autoRedefine/>
    <w:locked/>
    <w:rsid w:val="00830C21"/>
    <w:pPr>
      <w:spacing w:before="240"/>
      <w:ind w:left="425" w:hanging="425"/>
    </w:pPr>
    <w:rPr>
      <w:rFonts w:cs="Arial"/>
      <w:sz w:val="18"/>
      <w:lang w:val="en-GB"/>
    </w:rPr>
  </w:style>
  <w:style w:type="character" w:customStyle="1" w:styleId="NotedebasdepageCar">
    <w:name w:val="Note de bas de page Car"/>
    <w:aliases w:val="NBP Car"/>
    <w:link w:val="Notedebasdepage"/>
    <w:rsid w:val="00830C21"/>
    <w:rPr>
      <w:rFonts w:ascii="Arial" w:hAnsi="Arial" w:cs="Arial"/>
      <w:sz w:val="18"/>
      <w:lang w:val="en-GB"/>
    </w:rPr>
  </w:style>
  <w:style w:type="character" w:styleId="Appelnotedebasdep">
    <w:name w:val="footnote reference"/>
    <w:locked/>
    <w:rsid w:val="00F27CA5"/>
    <w:rPr>
      <w:vertAlign w:val="superscript"/>
    </w:rPr>
  </w:style>
  <w:style w:type="paragraph" w:customStyle="1" w:styleId="NTB">
    <w:name w:val="NTB"/>
    <w:basedOn w:val="Normal"/>
    <w:locked/>
    <w:rsid w:val="00C928A0"/>
    <w:pPr>
      <w:keepLines/>
      <w:tabs>
        <w:tab w:val="left" w:pos="284"/>
        <w:tab w:val="right" w:leader="underscore" w:pos="8789"/>
      </w:tabs>
      <w:spacing w:before="120"/>
      <w:ind w:left="426" w:hanging="426"/>
    </w:pPr>
    <w:rPr>
      <w:rFonts w:cs="Arial"/>
      <w:sz w:val="18"/>
      <w:szCs w:val="24"/>
    </w:rPr>
  </w:style>
  <w:style w:type="paragraph" w:customStyle="1" w:styleId="R11">
    <w:name w:val="R11"/>
    <w:basedOn w:val="R1"/>
    <w:qFormat/>
    <w:locked/>
    <w:rsid w:val="00F16717"/>
    <w:pPr>
      <w:spacing w:before="40"/>
    </w:pPr>
  </w:style>
  <w:style w:type="paragraph" w:customStyle="1" w:styleId="AG">
    <w:name w:val="AG"/>
    <w:basedOn w:val="Normal"/>
    <w:locked/>
    <w:rsid w:val="00C226EC"/>
    <w:pPr>
      <w:keepLines/>
      <w:spacing w:before="60" w:line="160" w:lineRule="exact"/>
    </w:pPr>
    <w:rPr>
      <w:bCs/>
      <w:sz w:val="16"/>
      <w:szCs w:val="16"/>
    </w:rPr>
  </w:style>
  <w:style w:type="paragraph" w:customStyle="1" w:styleId="PDG2">
    <w:name w:val="PDG2"/>
    <w:basedOn w:val="Normal"/>
    <w:locked/>
    <w:rsid w:val="001A5061"/>
    <w:pPr>
      <w:tabs>
        <w:tab w:val="left" w:pos="567"/>
      </w:tabs>
      <w:spacing w:before="600" w:line="204" w:lineRule="auto"/>
    </w:pPr>
    <w:rPr>
      <w:rFonts w:ascii="Arial Black" w:hAnsi="Arial Black"/>
      <w:color w:val="00375A"/>
      <w:sz w:val="48"/>
      <w:szCs w:val="52"/>
    </w:rPr>
  </w:style>
  <w:style w:type="paragraph" w:customStyle="1" w:styleId="PDG3">
    <w:name w:val="PDG3"/>
    <w:basedOn w:val="Normal"/>
    <w:locked/>
    <w:rsid w:val="001D3FEA"/>
    <w:pPr>
      <w:spacing w:before="120"/>
    </w:pPr>
    <w:rPr>
      <w:smallCaps/>
      <w:color w:val="00375A"/>
      <w:spacing w:val="30"/>
      <w:sz w:val="24"/>
    </w:rPr>
  </w:style>
  <w:style w:type="paragraph" w:customStyle="1" w:styleId="PDG4">
    <w:name w:val="PDG4"/>
    <w:basedOn w:val="Normal"/>
    <w:locked/>
    <w:rsid w:val="001D3FEA"/>
    <w:pPr>
      <w:spacing w:before="480"/>
    </w:pPr>
    <w:rPr>
      <w:rFonts w:ascii="Arial Gras" w:hAnsi="Arial Gras"/>
      <w:b/>
      <w:smallCaps/>
      <w:color w:val="00375A"/>
      <w:sz w:val="24"/>
      <w:szCs w:val="32"/>
    </w:rPr>
  </w:style>
  <w:style w:type="paragraph" w:customStyle="1" w:styleId="PDG1">
    <w:name w:val="PDG1"/>
    <w:qFormat/>
    <w:locked/>
    <w:rsid w:val="00F16717"/>
    <w:pPr>
      <w:jc w:val="center"/>
    </w:pPr>
    <w:rPr>
      <w:szCs w:val="24"/>
    </w:rPr>
  </w:style>
  <w:style w:type="paragraph" w:customStyle="1" w:styleId="PDG0">
    <w:name w:val="PDG0"/>
    <w:basedOn w:val="Normal"/>
    <w:qFormat/>
    <w:locked/>
    <w:rsid w:val="00F16717"/>
    <w:pPr>
      <w:spacing w:line="200" w:lineRule="exact"/>
      <w:jc w:val="center"/>
    </w:pPr>
    <w:rPr>
      <w:rFonts w:ascii="Arial Gras" w:hAnsi="Arial Gras"/>
      <w:b/>
      <w:bCs/>
      <w:caps/>
    </w:rPr>
  </w:style>
  <w:style w:type="paragraph" w:customStyle="1" w:styleId="PHOTOCHAP">
    <w:name w:val="PHOTOCHAP"/>
    <w:basedOn w:val="Corpsdetexte"/>
    <w:qFormat/>
    <w:locked/>
    <w:rsid w:val="00F16717"/>
    <w:pPr>
      <w:spacing w:before="2800"/>
    </w:pPr>
    <w:rPr>
      <w:bCs/>
    </w:rPr>
  </w:style>
  <w:style w:type="paragraph" w:customStyle="1" w:styleId="sentence">
    <w:name w:val="sentence"/>
    <w:basedOn w:val="Normal"/>
    <w:qFormat/>
    <w:locked/>
    <w:rsid w:val="004E7587"/>
    <w:pPr>
      <w:spacing w:before="40"/>
      <w:ind w:right="28"/>
      <w:jc w:val="right"/>
    </w:pPr>
  </w:style>
  <w:style w:type="paragraph" w:customStyle="1" w:styleId="PDG7">
    <w:name w:val="PDG7"/>
    <w:basedOn w:val="Normal"/>
    <w:qFormat/>
    <w:locked/>
    <w:rsid w:val="00126BAB"/>
    <w:pPr>
      <w:spacing w:line="200" w:lineRule="exact"/>
    </w:pPr>
    <w:rPr>
      <w:caps/>
      <w:sz w:val="16"/>
    </w:rPr>
  </w:style>
  <w:style w:type="paragraph" w:customStyle="1" w:styleId="PT">
    <w:name w:val="PT"/>
    <w:basedOn w:val="Normal"/>
    <w:qFormat/>
    <w:locked/>
    <w:rsid w:val="00F16717"/>
    <w:rPr>
      <w:sz w:val="6"/>
    </w:rPr>
  </w:style>
  <w:style w:type="paragraph" w:customStyle="1" w:styleId="TITC">
    <w:name w:val="TITC"/>
    <w:aliases w:val="TT0"/>
    <w:basedOn w:val="Normal"/>
    <w:next w:val="Corpsdetexte"/>
    <w:link w:val="TITCCar"/>
    <w:rsid w:val="00AA4C6A"/>
    <w:pPr>
      <w:pageBreakBefore/>
      <w:tabs>
        <w:tab w:val="right" w:leader="underscore" w:pos="8789"/>
      </w:tabs>
      <w:spacing w:line="204" w:lineRule="auto"/>
      <w:ind w:left="-851"/>
    </w:pPr>
    <w:rPr>
      <w:rFonts w:ascii="Arial Black" w:hAnsi="Arial Black"/>
      <w:smallCaps/>
      <w:color w:val="00375A"/>
      <w:sz w:val="40"/>
      <w:szCs w:val="40"/>
    </w:rPr>
  </w:style>
  <w:style w:type="character" w:customStyle="1" w:styleId="TITCCar">
    <w:name w:val="TITC Car"/>
    <w:aliases w:val="TT0 Car"/>
    <w:link w:val="TITC"/>
    <w:rsid w:val="00AA4C6A"/>
    <w:rPr>
      <w:rFonts w:ascii="Arial Black" w:hAnsi="Arial Black"/>
      <w:smallCaps/>
      <w:color w:val="00375A"/>
      <w:sz w:val="40"/>
      <w:szCs w:val="40"/>
    </w:rPr>
  </w:style>
  <w:style w:type="paragraph" w:customStyle="1" w:styleId="ENT4">
    <w:name w:val="ENT4"/>
    <w:basedOn w:val="ENT3"/>
    <w:qFormat/>
    <w:locked/>
    <w:rsid w:val="00F93723"/>
    <w:pPr>
      <w:pBdr>
        <w:bottom w:val="single" w:sz="24" w:space="9" w:color="6EAA00"/>
      </w:pBdr>
      <w:spacing w:after="0" w:line="240" w:lineRule="auto"/>
    </w:pPr>
    <w:rPr>
      <w:rFonts w:ascii="Arial Gras" w:hAnsi="Arial Gras"/>
      <w:b/>
      <w:caps/>
      <w:noProof/>
      <w:spacing w:val="0"/>
    </w:rPr>
  </w:style>
  <w:style w:type="paragraph" w:customStyle="1" w:styleId="ENT3">
    <w:name w:val="ENT3"/>
    <w:basedOn w:val="Normal"/>
    <w:qFormat/>
    <w:locked/>
    <w:rsid w:val="00F93723"/>
    <w:pPr>
      <w:spacing w:after="60" w:line="240" w:lineRule="exact"/>
      <w:jc w:val="right"/>
    </w:pPr>
    <w:rPr>
      <w:rFonts w:cs="Arial"/>
      <w:color w:val="00375A"/>
      <w:spacing w:val="30"/>
      <w:sz w:val="16"/>
    </w:rPr>
  </w:style>
  <w:style w:type="paragraph" w:customStyle="1" w:styleId="ENT1">
    <w:name w:val="ENT1"/>
    <w:basedOn w:val="Normal"/>
    <w:qFormat/>
    <w:locked/>
    <w:rsid w:val="00F16717"/>
    <w:pPr>
      <w:jc w:val="right"/>
    </w:pPr>
    <w:rPr>
      <w:caps/>
      <w:sz w:val="16"/>
    </w:rPr>
  </w:style>
  <w:style w:type="paragraph" w:customStyle="1" w:styleId="ENT2">
    <w:name w:val="ENT2"/>
    <w:basedOn w:val="Normal"/>
    <w:qFormat/>
    <w:locked/>
    <w:rsid w:val="00F93723"/>
    <w:pPr>
      <w:tabs>
        <w:tab w:val="left" w:pos="0"/>
      </w:tabs>
      <w:spacing w:before="60" w:line="204" w:lineRule="auto"/>
      <w:jc w:val="right"/>
    </w:pPr>
    <w:rPr>
      <w:rFonts w:ascii="Arial Black" w:hAnsi="Arial Black"/>
      <w:color w:val="00375A"/>
    </w:rPr>
  </w:style>
  <w:style w:type="paragraph" w:customStyle="1" w:styleId="ppar">
    <w:name w:val="ppar"/>
    <w:basedOn w:val="Normal"/>
    <w:locked/>
    <w:rsid w:val="00F93723"/>
    <w:pPr>
      <w:pBdr>
        <w:top w:val="single" w:sz="24" w:space="9" w:color="6EAA00"/>
      </w:pBdr>
      <w:tabs>
        <w:tab w:val="right" w:pos="9582"/>
      </w:tabs>
    </w:pPr>
    <w:rPr>
      <w:caps/>
      <w:sz w:val="16"/>
    </w:rPr>
  </w:style>
  <w:style w:type="paragraph" w:customStyle="1" w:styleId="TILAT">
    <w:name w:val="TILAT"/>
    <w:basedOn w:val="Titre1"/>
    <w:locked/>
    <w:rsid w:val="00F93723"/>
    <w:pPr>
      <w:numPr>
        <w:numId w:val="1"/>
      </w:numPr>
      <w:tabs>
        <w:tab w:val="right" w:leader="underscore" w:pos="9072"/>
      </w:tabs>
      <w:ind w:left="0" w:hanging="851"/>
    </w:pPr>
    <w:rPr>
      <w:sz w:val="26"/>
    </w:rPr>
  </w:style>
  <w:style w:type="paragraph" w:customStyle="1" w:styleId="PDG6">
    <w:name w:val="PDG6"/>
    <w:basedOn w:val="Normal"/>
    <w:qFormat/>
    <w:locked/>
    <w:rsid w:val="00F16717"/>
    <w:rPr>
      <w:rFonts w:ascii="Arial Black" w:hAnsi="Arial Black"/>
      <w:color w:val="6EAA00"/>
      <w:szCs w:val="24"/>
    </w:rPr>
  </w:style>
  <w:style w:type="paragraph" w:customStyle="1" w:styleId="TABC">
    <w:name w:val="TABC"/>
    <w:basedOn w:val="TAB"/>
    <w:qFormat/>
    <w:locked/>
    <w:rsid w:val="00F16717"/>
    <w:pPr>
      <w:jc w:val="center"/>
    </w:pPr>
  </w:style>
  <w:style w:type="paragraph" w:customStyle="1" w:styleId="TABG">
    <w:name w:val="TABG"/>
    <w:basedOn w:val="TAB"/>
    <w:qFormat/>
    <w:locked/>
    <w:rsid w:val="00F16717"/>
  </w:style>
  <w:style w:type="paragraph" w:customStyle="1" w:styleId="TAB0">
    <w:name w:val="TAB0"/>
    <w:basedOn w:val="TABG"/>
    <w:qFormat/>
    <w:locked/>
    <w:rsid w:val="00F16717"/>
    <w:pPr>
      <w:spacing w:before="0" w:after="0"/>
    </w:pPr>
  </w:style>
  <w:style w:type="paragraph" w:customStyle="1" w:styleId="ST1">
    <w:name w:val="ST1"/>
    <w:basedOn w:val="Normal"/>
    <w:qFormat/>
    <w:locked/>
    <w:rsid w:val="00C32FC5"/>
    <w:pPr>
      <w:numPr>
        <w:numId w:val="14"/>
      </w:numPr>
      <w:spacing w:before="360"/>
    </w:pPr>
    <w:rPr>
      <w:rFonts w:ascii="Arial Black" w:hAnsi="Arial Black"/>
      <w:caps/>
      <w:sz w:val="24"/>
    </w:rPr>
  </w:style>
  <w:style w:type="paragraph" w:customStyle="1" w:styleId="ST2">
    <w:name w:val="ST2"/>
    <w:basedOn w:val="Normal"/>
    <w:qFormat/>
    <w:locked/>
    <w:rsid w:val="00FD7CC2"/>
    <w:pPr>
      <w:numPr>
        <w:ilvl w:val="1"/>
        <w:numId w:val="15"/>
      </w:numPr>
      <w:tabs>
        <w:tab w:val="left" w:pos="425"/>
        <w:tab w:val="left" w:pos="567"/>
      </w:tabs>
      <w:spacing w:before="240"/>
      <w:ind w:left="0" w:firstLine="0"/>
    </w:pPr>
    <w:rPr>
      <w:rFonts w:ascii="Arial Black" w:hAnsi="Arial Black"/>
      <w:caps/>
    </w:rPr>
  </w:style>
  <w:style w:type="paragraph" w:customStyle="1" w:styleId="EX">
    <w:name w:val="EX"/>
    <w:basedOn w:val="PDG4"/>
    <w:qFormat/>
    <w:locked/>
    <w:rsid w:val="00F16717"/>
    <w:pPr>
      <w:spacing w:before="0"/>
    </w:pPr>
    <w:rPr>
      <w:rFonts w:ascii="Arial Black" w:hAnsi="Arial Black"/>
      <w:b w:val="0"/>
      <w:color w:val="FF0000"/>
      <w:sz w:val="26"/>
    </w:rPr>
  </w:style>
  <w:style w:type="paragraph" w:customStyle="1" w:styleId="ST3">
    <w:name w:val="ST3"/>
    <w:qFormat/>
    <w:locked/>
    <w:rsid w:val="00FD7CC2"/>
    <w:pPr>
      <w:numPr>
        <w:ilvl w:val="2"/>
        <w:numId w:val="15"/>
      </w:numPr>
      <w:tabs>
        <w:tab w:val="left" w:pos="709"/>
        <w:tab w:val="left" w:pos="851"/>
      </w:tabs>
      <w:spacing w:before="240"/>
      <w:ind w:left="0" w:firstLine="0"/>
    </w:pPr>
    <w:rPr>
      <w:rFonts w:ascii="Arial Black" w:hAnsi="Arial Black"/>
    </w:rPr>
  </w:style>
  <w:style w:type="paragraph" w:customStyle="1" w:styleId="TSEC">
    <w:name w:val="TSEC"/>
    <w:aliases w:val="TTS"/>
    <w:qFormat/>
    <w:locked/>
    <w:rsid w:val="0094136B"/>
    <w:pPr>
      <w:numPr>
        <w:numId w:val="16"/>
      </w:numPr>
      <w:tabs>
        <w:tab w:val="left" w:pos="1701"/>
      </w:tabs>
      <w:spacing w:before="480" w:line="216" w:lineRule="auto"/>
      <w:ind w:left="0" w:firstLine="0"/>
    </w:pPr>
    <w:rPr>
      <w:rFonts w:ascii="Arial Black" w:hAnsi="Arial Black"/>
      <w:caps/>
      <w:color w:val="00375A"/>
      <w:sz w:val="36"/>
      <w:szCs w:val="36"/>
    </w:rPr>
  </w:style>
  <w:style w:type="paragraph" w:customStyle="1" w:styleId="C0">
    <w:name w:val="C0"/>
    <w:basedOn w:val="Normal"/>
    <w:qFormat/>
    <w:locked/>
    <w:rsid w:val="007411F2"/>
    <w:pPr>
      <w:tabs>
        <w:tab w:val="right" w:leader="underscore" w:pos="8789"/>
      </w:tabs>
      <w:jc w:val="center"/>
    </w:pPr>
    <w:rPr>
      <w:noProof/>
    </w:rPr>
  </w:style>
  <w:style w:type="paragraph" w:customStyle="1" w:styleId="TNXA">
    <w:name w:val="TNXA"/>
    <w:basedOn w:val="Normal"/>
    <w:qFormat/>
    <w:locked/>
    <w:rsid w:val="00874C2F"/>
    <w:pPr>
      <w:pageBreakBefore/>
      <w:numPr>
        <w:numId w:val="17"/>
      </w:numPr>
      <w:tabs>
        <w:tab w:val="left" w:pos="1985"/>
      </w:tabs>
      <w:spacing w:before="4400"/>
      <w:ind w:left="0" w:firstLine="0"/>
    </w:pPr>
    <w:rPr>
      <w:rFonts w:ascii="Arial Black" w:hAnsi="Arial Black"/>
      <w:caps/>
      <w:color w:val="00375A"/>
      <w:sz w:val="36"/>
      <w:szCs w:val="36"/>
    </w:rPr>
  </w:style>
  <w:style w:type="paragraph" w:customStyle="1" w:styleId="TNX1">
    <w:name w:val="TNX1"/>
    <w:qFormat/>
    <w:locked/>
    <w:rsid w:val="00874C2F"/>
    <w:pPr>
      <w:pageBreakBefore/>
      <w:numPr>
        <w:numId w:val="18"/>
      </w:numPr>
      <w:tabs>
        <w:tab w:val="left" w:pos="1701"/>
      </w:tabs>
      <w:spacing w:before="4400"/>
    </w:pPr>
    <w:rPr>
      <w:rFonts w:ascii="Arial Black" w:hAnsi="Arial Black"/>
      <w:color w:val="00375A"/>
      <w:sz w:val="36"/>
      <w:szCs w:val="36"/>
    </w:rPr>
  </w:style>
  <w:style w:type="paragraph" w:customStyle="1" w:styleId="FS">
    <w:name w:val="FS"/>
    <w:basedOn w:val="Normal"/>
    <w:qFormat/>
    <w:locked/>
    <w:rsid w:val="007411F2"/>
    <w:pPr>
      <w:keepNext/>
      <w:widowControl w:val="0"/>
      <w:tabs>
        <w:tab w:val="right" w:leader="underscore" w:pos="8789"/>
      </w:tabs>
      <w:jc w:val="center"/>
    </w:pPr>
  </w:style>
  <w:style w:type="paragraph" w:styleId="Textedebulles">
    <w:name w:val="Balloon Text"/>
    <w:basedOn w:val="Normal"/>
    <w:link w:val="TextedebullesCar"/>
    <w:uiPriority w:val="99"/>
    <w:locked/>
    <w:rsid w:val="00EF58A8"/>
    <w:rPr>
      <w:rFonts w:ascii="Tahoma" w:hAnsi="Tahoma" w:cs="Tahoma"/>
      <w:sz w:val="16"/>
      <w:szCs w:val="16"/>
    </w:rPr>
  </w:style>
  <w:style w:type="character" w:customStyle="1" w:styleId="TextedebullesCar">
    <w:name w:val="Texte de bulles Car"/>
    <w:basedOn w:val="Policepardfaut"/>
    <w:link w:val="Textedebulles"/>
    <w:uiPriority w:val="99"/>
    <w:rsid w:val="00EF58A8"/>
    <w:rPr>
      <w:rFonts w:ascii="Tahoma" w:hAnsi="Tahoma" w:cs="Tahoma"/>
      <w:sz w:val="16"/>
      <w:szCs w:val="16"/>
    </w:rPr>
  </w:style>
  <w:style w:type="paragraph" w:customStyle="1" w:styleId="TRAITVERT">
    <w:name w:val="TRAITVERT"/>
    <w:basedOn w:val="Normal"/>
    <w:qFormat/>
    <w:locked/>
    <w:rsid w:val="00EF58A8"/>
    <w:pPr>
      <w:keepLines/>
      <w:pBdr>
        <w:bottom w:val="single" w:sz="12" w:space="1" w:color="6EAA00"/>
      </w:pBdr>
      <w:ind w:right="851"/>
    </w:pPr>
  </w:style>
  <w:style w:type="paragraph" w:customStyle="1" w:styleId="PAYS">
    <w:name w:val="PAYS"/>
    <w:basedOn w:val="Normal"/>
    <w:locked/>
    <w:rsid w:val="007C0F8C"/>
    <w:pPr>
      <w:keepLines/>
      <w:jc w:val="right"/>
    </w:pPr>
    <w:rPr>
      <w:rFonts w:ascii="Arial Narrow" w:hAnsi="Arial Narrow"/>
      <w:b/>
      <w:smallCaps/>
      <w:color w:val="003366"/>
      <w:sz w:val="24"/>
    </w:rPr>
  </w:style>
  <w:style w:type="paragraph" w:customStyle="1" w:styleId="Puce">
    <w:name w:val="Puce"/>
    <w:basedOn w:val="Normal"/>
    <w:qFormat/>
    <w:rsid w:val="00A37697"/>
    <w:pPr>
      <w:keepNext/>
      <w:keepLines/>
      <w:widowControl w:val="0"/>
      <w:numPr>
        <w:numId w:val="30"/>
      </w:numPr>
      <w:spacing w:before="180"/>
      <w:jc w:val="both"/>
    </w:pPr>
  </w:style>
  <w:style w:type="paragraph" w:customStyle="1" w:styleId="Tiret">
    <w:name w:val="Tiret"/>
    <w:basedOn w:val="Normal"/>
    <w:qFormat/>
    <w:rsid w:val="00A37697"/>
    <w:pPr>
      <w:keepNext/>
      <w:keepLines/>
      <w:widowControl w:val="0"/>
      <w:numPr>
        <w:numId w:val="32"/>
      </w:numPr>
      <w:spacing w:before="120"/>
      <w:jc w:val="both"/>
    </w:pPr>
  </w:style>
  <w:style w:type="paragraph" w:customStyle="1" w:styleId="Lettre">
    <w:name w:val="Lettre"/>
    <w:basedOn w:val="Normal"/>
    <w:rsid w:val="00A37697"/>
    <w:pPr>
      <w:numPr>
        <w:numId w:val="28"/>
      </w:numPr>
      <w:spacing w:before="120"/>
      <w:jc w:val="both"/>
    </w:pPr>
  </w:style>
  <w:style w:type="paragraph" w:customStyle="1" w:styleId="Numero">
    <w:name w:val="Numero"/>
    <w:basedOn w:val="Normal"/>
    <w:rsid w:val="00A37697"/>
    <w:pPr>
      <w:tabs>
        <w:tab w:val="num" w:pos="1559"/>
      </w:tabs>
      <w:spacing w:before="120"/>
      <w:ind w:left="1559" w:hanging="425"/>
      <w:jc w:val="both"/>
    </w:pPr>
  </w:style>
  <w:style w:type="paragraph" w:customStyle="1" w:styleId="En-tteClient">
    <w:name w:val="En-têteClient"/>
    <w:basedOn w:val="Normal"/>
    <w:rsid w:val="00A37697"/>
    <w:pPr>
      <w:ind w:left="-1134" w:firstLine="1134"/>
      <w:jc w:val="right"/>
    </w:pPr>
    <w:rPr>
      <w:rFonts w:ascii="Arial Narrow" w:hAnsi="Arial Narrow"/>
      <w:b/>
      <w:smallCaps/>
    </w:rPr>
  </w:style>
  <w:style w:type="paragraph" w:customStyle="1" w:styleId="En-tteProjet">
    <w:name w:val="En-tête Projet"/>
    <w:basedOn w:val="Normal"/>
    <w:rsid w:val="00A37697"/>
    <w:pPr>
      <w:widowControl w:val="0"/>
      <w:ind w:left="-1134" w:firstLine="1134"/>
      <w:jc w:val="right"/>
    </w:pPr>
    <w:rPr>
      <w:rFonts w:ascii="Arial Narrow" w:hAnsi="Arial Narrow"/>
      <w:b/>
      <w:smallCaps/>
      <w:sz w:val="24"/>
      <w:szCs w:val="24"/>
    </w:rPr>
  </w:style>
  <w:style w:type="paragraph" w:customStyle="1" w:styleId="En-ttetitre-chapitre">
    <w:name w:val="En-tête titre-chapitre"/>
    <w:basedOn w:val="Normal"/>
    <w:rsid w:val="00A37697"/>
    <w:pPr>
      <w:widowControl w:val="0"/>
      <w:pBdr>
        <w:bottom w:val="single" w:sz="18" w:space="4" w:color="auto"/>
      </w:pBdr>
      <w:ind w:left="-1134" w:firstLine="1134"/>
      <w:jc w:val="right"/>
    </w:pPr>
    <w:rPr>
      <w:rFonts w:ascii="Arial Narrow" w:hAnsi="Arial Narrow"/>
      <w:b/>
      <w:smallCaps/>
      <w:sz w:val="28"/>
      <w:szCs w:val="28"/>
    </w:rPr>
  </w:style>
  <w:style w:type="paragraph" w:customStyle="1" w:styleId="TitreSommaire">
    <w:name w:val="Titre Sommaire"/>
    <w:basedOn w:val="Normal"/>
    <w:rsid w:val="00A37697"/>
    <w:pPr>
      <w:pBdr>
        <w:bottom w:val="single" w:sz="18" w:space="3" w:color="auto"/>
      </w:pBdr>
      <w:spacing w:before="600"/>
      <w:ind w:left="-1134" w:firstLine="1134"/>
      <w:jc w:val="right"/>
    </w:pPr>
    <w:rPr>
      <w:rFonts w:ascii="Arial Narrow" w:hAnsi="Arial Narrow"/>
      <w:b/>
      <w:bCs/>
      <w:smallCaps/>
      <w:sz w:val="36"/>
      <w:szCs w:val="36"/>
    </w:rPr>
  </w:style>
  <w:style w:type="paragraph" w:customStyle="1" w:styleId="CULDELAMPE">
    <w:name w:val="CUL DE LAMPE"/>
    <w:basedOn w:val="Normal"/>
    <w:rsid w:val="00A37697"/>
    <w:pPr>
      <w:spacing w:before="840"/>
      <w:ind w:left="1134" w:right="1134"/>
      <w:jc w:val="center"/>
    </w:pPr>
    <w:rPr>
      <w:sz w:val="21"/>
      <w:szCs w:val="21"/>
    </w:rPr>
  </w:style>
  <w:style w:type="paragraph" w:customStyle="1" w:styleId="Chapitre">
    <w:name w:val="Chapitre"/>
    <w:basedOn w:val="Normal"/>
    <w:next w:val="Corpsdetexte"/>
    <w:link w:val="ChapitreCarCar"/>
    <w:rsid w:val="00A37697"/>
    <w:pPr>
      <w:pBdr>
        <w:top w:val="single" w:sz="18" w:space="1" w:color="auto"/>
        <w:bottom w:val="single" w:sz="4" w:space="1" w:color="auto"/>
      </w:pBdr>
      <w:spacing w:before="600"/>
      <w:ind w:left="1134" w:right="1134"/>
      <w:jc w:val="center"/>
    </w:pPr>
    <w:rPr>
      <w:rFonts w:ascii="Arial Narrow" w:hAnsi="Arial Narrow"/>
      <w:b/>
      <w:smallCaps/>
      <w:sz w:val="40"/>
      <w:szCs w:val="40"/>
    </w:rPr>
  </w:style>
  <w:style w:type="character" w:customStyle="1" w:styleId="ChapitreCarCar">
    <w:name w:val="Chapitre Car Car"/>
    <w:link w:val="Chapitre"/>
    <w:rsid w:val="00A37697"/>
    <w:rPr>
      <w:rFonts w:ascii="Arial Narrow" w:hAnsi="Arial Narrow"/>
      <w:b/>
      <w:smallCaps/>
      <w:sz w:val="40"/>
      <w:szCs w:val="40"/>
    </w:rPr>
  </w:style>
  <w:style w:type="paragraph" w:customStyle="1" w:styleId="Tableau">
    <w:name w:val="Tableau"/>
    <w:basedOn w:val="Normal"/>
    <w:next w:val="Corpsdetexte"/>
    <w:rsid w:val="00A37697"/>
    <w:pPr>
      <w:spacing w:before="60" w:after="60"/>
      <w:jc w:val="center"/>
    </w:pPr>
    <w:rPr>
      <w:sz w:val="18"/>
      <w:szCs w:val="18"/>
    </w:rPr>
  </w:style>
  <w:style w:type="paragraph" w:customStyle="1" w:styleId="TitreTableau">
    <w:name w:val="Titre Tableau"/>
    <w:next w:val="Corpsdetexte"/>
    <w:rsid w:val="00A37697"/>
    <w:pPr>
      <w:keepNext/>
      <w:tabs>
        <w:tab w:val="left" w:pos="1985"/>
        <w:tab w:val="num" w:pos="2126"/>
      </w:tabs>
      <w:spacing w:after="100"/>
      <w:ind w:left="1134"/>
    </w:pPr>
    <w:rPr>
      <w:b/>
      <w:bCs/>
      <w:smallCaps/>
    </w:rPr>
  </w:style>
  <w:style w:type="paragraph" w:customStyle="1" w:styleId="TitreFigure">
    <w:name w:val="Titre Figure"/>
    <w:basedOn w:val="Lgende"/>
    <w:next w:val="Corpsdetexte"/>
    <w:rsid w:val="00A37697"/>
    <w:pPr>
      <w:tabs>
        <w:tab w:val="num" w:pos="6947"/>
      </w:tabs>
      <w:spacing w:before="200"/>
      <w:ind w:left="6947" w:hanging="567"/>
      <w:jc w:val="center"/>
    </w:pPr>
    <w:rPr>
      <w:rFonts w:ascii="Arial Gras" w:hAnsi="Arial Gras"/>
      <w:i/>
      <w:smallCaps/>
    </w:rPr>
  </w:style>
  <w:style w:type="paragraph" w:customStyle="1" w:styleId="Retrait1">
    <w:name w:val="Retrait1"/>
    <w:basedOn w:val="Normal"/>
    <w:rsid w:val="00A37697"/>
    <w:pPr>
      <w:spacing w:before="120"/>
      <w:ind w:left="1559"/>
      <w:jc w:val="both"/>
    </w:pPr>
  </w:style>
  <w:style w:type="paragraph" w:styleId="Tabledesillustrations">
    <w:name w:val="table of figures"/>
    <w:basedOn w:val="Normal"/>
    <w:next w:val="Normal"/>
    <w:locked/>
    <w:rsid w:val="00A37697"/>
    <w:pPr>
      <w:tabs>
        <w:tab w:val="left" w:pos="4253"/>
        <w:tab w:val="right" w:leader="dot" w:pos="9639"/>
      </w:tabs>
      <w:ind w:left="2835"/>
      <w:jc w:val="both"/>
    </w:pPr>
    <w:rPr>
      <w:b/>
      <w:smallCaps/>
    </w:rPr>
  </w:style>
  <w:style w:type="paragraph" w:customStyle="1" w:styleId="Corps1">
    <w:name w:val="Corps 1"/>
    <w:basedOn w:val="Corpsdetexte"/>
    <w:rsid w:val="00A37697"/>
    <w:pPr>
      <w:tabs>
        <w:tab w:val="clear" w:pos="8789"/>
      </w:tabs>
      <w:ind w:left="1134" w:right="1134"/>
    </w:pPr>
  </w:style>
  <w:style w:type="paragraph" w:customStyle="1" w:styleId="Equation">
    <w:name w:val="Equation"/>
    <w:basedOn w:val="Corpsdetexte"/>
    <w:rsid w:val="00A37697"/>
    <w:pPr>
      <w:tabs>
        <w:tab w:val="clear" w:pos="8789"/>
      </w:tabs>
      <w:jc w:val="center"/>
    </w:pPr>
  </w:style>
  <w:style w:type="paragraph" w:customStyle="1" w:styleId="Intercalaire">
    <w:name w:val="Intercalaire"/>
    <w:basedOn w:val="Normal"/>
    <w:rsid w:val="00A37697"/>
    <w:pPr>
      <w:pageBreakBefore/>
      <w:pBdr>
        <w:top w:val="single" w:sz="12" w:space="31" w:color="auto" w:shadow="1"/>
        <w:left w:val="single" w:sz="12" w:space="4" w:color="auto" w:shadow="1"/>
        <w:bottom w:val="single" w:sz="12" w:space="31" w:color="auto" w:shadow="1"/>
        <w:right w:val="single" w:sz="12" w:space="4" w:color="auto" w:shadow="1"/>
      </w:pBdr>
      <w:spacing w:before="4400"/>
      <w:ind w:left="1134" w:right="1134"/>
      <w:jc w:val="center"/>
    </w:pPr>
    <w:rPr>
      <w:rFonts w:ascii="Arial Narrow" w:hAnsi="Arial Narrow"/>
      <w:b/>
      <w:smallCaps/>
      <w:sz w:val="36"/>
      <w:szCs w:val="36"/>
    </w:rPr>
  </w:style>
  <w:style w:type="paragraph" w:customStyle="1" w:styleId="PDG22">
    <w:name w:val="PDG22"/>
    <w:basedOn w:val="Normal"/>
    <w:rsid w:val="00A37697"/>
    <w:pPr>
      <w:jc w:val="both"/>
    </w:pPr>
    <w:rPr>
      <w:rFonts w:ascii="Arial Narrow" w:hAnsi="Arial Narrow"/>
      <w:b/>
      <w:smallCaps/>
      <w:color w:val="003366"/>
      <w:sz w:val="44"/>
    </w:rPr>
  </w:style>
  <w:style w:type="paragraph" w:customStyle="1" w:styleId="PDG16">
    <w:name w:val="PDG16"/>
    <w:basedOn w:val="Normal"/>
    <w:rsid w:val="00A37697"/>
    <w:pPr>
      <w:jc w:val="both"/>
    </w:pPr>
    <w:rPr>
      <w:rFonts w:ascii="Arial Narrow" w:hAnsi="Arial Narrow"/>
      <w:b/>
      <w:smallCaps/>
      <w:color w:val="003366"/>
      <w:sz w:val="32"/>
      <w:szCs w:val="32"/>
    </w:rPr>
  </w:style>
  <w:style w:type="paragraph" w:customStyle="1" w:styleId="PDG12">
    <w:name w:val="PDG12"/>
    <w:basedOn w:val="Normal"/>
    <w:rsid w:val="00A37697"/>
    <w:pPr>
      <w:spacing w:before="160"/>
      <w:jc w:val="both"/>
    </w:pPr>
    <w:rPr>
      <w:rFonts w:ascii="Arial Narrow" w:hAnsi="Arial Narrow"/>
      <w:b/>
      <w:smallCaps/>
      <w:color w:val="669900"/>
      <w:sz w:val="24"/>
    </w:rPr>
  </w:style>
  <w:style w:type="paragraph" w:customStyle="1" w:styleId="CLIENT">
    <w:name w:val="CLIENT"/>
    <w:basedOn w:val="Normal"/>
    <w:rsid w:val="00A37697"/>
    <w:pPr>
      <w:jc w:val="right"/>
    </w:pPr>
    <w:rPr>
      <w:rFonts w:ascii="Arial Narrow" w:hAnsi="Arial Narrow"/>
      <w:b/>
      <w:smallCaps/>
      <w:color w:val="003366"/>
      <w:sz w:val="40"/>
      <w:szCs w:val="40"/>
    </w:rPr>
  </w:style>
  <w:style w:type="paragraph" w:customStyle="1" w:styleId="SERVICE">
    <w:name w:val="SERVICE"/>
    <w:basedOn w:val="Normal"/>
    <w:rsid w:val="00A37697"/>
    <w:pPr>
      <w:jc w:val="right"/>
    </w:pPr>
    <w:rPr>
      <w:rFonts w:ascii="Arial Narrow" w:hAnsi="Arial Narrow"/>
      <w:b/>
      <w:smallCaps/>
      <w:color w:val="003366"/>
      <w:sz w:val="32"/>
    </w:rPr>
  </w:style>
  <w:style w:type="paragraph" w:customStyle="1" w:styleId="Retrait2">
    <w:name w:val="Retrait2"/>
    <w:basedOn w:val="Corpsdetexte"/>
    <w:rsid w:val="00A37697"/>
    <w:pPr>
      <w:tabs>
        <w:tab w:val="clear" w:pos="8789"/>
      </w:tabs>
      <w:spacing w:before="80"/>
      <w:ind w:left="1985"/>
    </w:pPr>
  </w:style>
  <w:style w:type="paragraph" w:customStyle="1" w:styleId="NOMSTANDARD">
    <w:name w:val="NOMSTANDARD"/>
    <w:basedOn w:val="Normal"/>
    <w:rsid w:val="00A37697"/>
    <w:pPr>
      <w:tabs>
        <w:tab w:val="left" w:pos="-98"/>
        <w:tab w:val="left" w:pos="4820"/>
        <w:tab w:val="right" w:pos="8222"/>
      </w:tabs>
      <w:ind w:left="2100" w:right="141"/>
      <w:jc w:val="right"/>
    </w:pPr>
    <w:rPr>
      <w:rFonts w:ascii="Arial Narrow" w:hAnsi="Arial Narrow" w:cs="Arial"/>
      <w:smallCaps/>
      <w:color w:val="003366"/>
      <w:sz w:val="32"/>
      <w:szCs w:val="32"/>
    </w:rPr>
  </w:style>
  <w:style w:type="paragraph" w:customStyle="1" w:styleId="Numro-12pts">
    <w:name w:val="Numéro-12pts"/>
    <w:basedOn w:val="Corpsdetexte"/>
    <w:rsid w:val="00A37697"/>
    <w:pPr>
      <w:tabs>
        <w:tab w:val="clear" w:pos="8789"/>
      </w:tabs>
      <w:spacing w:before="240"/>
      <w:ind w:left="425" w:hanging="425"/>
    </w:pPr>
    <w:rPr>
      <w:rFonts w:cs="Arial"/>
      <w:sz w:val="21"/>
      <w:szCs w:val="21"/>
    </w:rPr>
  </w:style>
  <w:style w:type="paragraph" w:customStyle="1" w:styleId="CharCharCharCharCharCar">
    <w:name w:val="Char Char Char Char Char Car"/>
    <w:basedOn w:val="Normal"/>
    <w:rsid w:val="00A37697"/>
    <w:pPr>
      <w:spacing w:after="160" w:line="240" w:lineRule="exact"/>
    </w:pPr>
    <w:rPr>
      <w:rFonts w:ascii="Verdana" w:hAnsi="Verdana"/>
      <w:lang w:val="en-US" w:eastAsia="en-US"/>
    </w:rPr>
  </w:style>
  <w:style w:type="paragraph" w:customStyle="1" w:styleId="Puce2-12pts">
    <w:name w:val="Puce2-12pts"/>
    <w:basedOn w:val="Corpsdetexte"/>
    <w:rsid w:val="00A37697"/>
    <w:pPr>
      <w:numPr>
        <w:numId w:val="21"/>
      </w:numPr>
      <w:tabs>
        <w:tab w:val="clear" w:pos="644"/>
        <w:tab w:val="clear" w:pos="8789"/>
        <w:tab w:val="num" w:pos="600"/>
      </w:tabs>
      <w:spacing w:before="240"/>
      <w:ind w:left="600" w:hanging="316"/>
    </w:pPr>
    <w:rPr>
      <w:rFonts w:cs="Arial"/>
      <w:sz w:val="21"/>
      <w:szCs w:val="21"/>
    </w:rPr>
  </w:style>
  <w:style w:type="paragraph" w:customStyle="1" w:styleId="Puce2-6pts">
    <w:name w:val="Puce2-6pts"/>
    <w:basedOn w:val="Puce2-12pts"/>
    <w:rsid w:val="00A37697"/>
    <w:pPr>
      <w:spacing w:before="120"/>
      <w:ind w:left="602" w:hanging="318"/>
    </w:pPr>
  </w:style>
  <w:style w:type="paragraph" w:customStyle="1" w:styleId="Puce4-0pt">
    <w:name w:val="Puce4-0pt"/>
    <w:basedOn w:val="Normal"/>
    <w:rsid w:val="00A37697"/>
    <w:pPr>
      <w:keepLines/>
      <w:numPr>
        <w:numId w:val="22"/>
      </w:numPr>
      <w:tabs>
        <w:tab w:val="clear" w:pos="360"/>
        <w:tab w:val="num" w:pos="900"/>
      </w:tabs>
      <w:ind w:left="900"/>
      <w:jc w:val="both"/>
    </w:pPr>
    <w:rPr>
      <w:rFonts w:cs="Arial"/>
      <w:sz w:val="21"/>
      <w:szCs w:val="21"/>
    </w:rPr>
  </w:style>
  <w:style w:type="paragraph" w:styleId="Paragraphedeliste">
    <w:name w:val="List Paragraph"/>
    <w:basedOn w:val="Normal"/>
    <w:uiPriority w:val="34"/>
    <w:qFormat/>
    <w:locked/>
    <w:rsid w:val="00A37697"/>
    <w:pPr>
      <w:ind w:left="720"/>
      <w:contextualSpacing/>
      <w:jc w:val="both"/>
    </w:pPr>
  </w:style>
  <w:style w:type="paragraph" w:customStyle="1" w:styleId="Puce3-12pts">
    <w:name w:val="Puce3-12pts"/>
    <w:basedOn w:val="Corpsdetexte"/>
    <w:rsid w:val="00A37697"/>
    <w:pPr>
      <w:numPr>
        <w:numId w:val="23"/>
      </w:numPr>
      <w:tabs>
        <w:tab w:val="clear" w:pos="644"/>
        <w:tab w:val="clear" w:pos="8789"/>
        <w:tab w:val="num" w:pos="600"/>
      </w:tabs>
      <w:spacing w:before="240"/>
      <w:ind w:left="600" w:hanging="316"/>
    </w:pPr>
    <w:rPr>
      <w:rFonts w:cs="Arial"/>
      <w:sz w:val="21"/>
      <w:szCs w:val="21"/>
    </w:rPr>
  </w:style>
  <w:style w:type="paragraph" w:customStyle="1" w:styleId="Lettre-12pts">
    <w:name w:val="Lettre-12pts"/>
    <w:basedOn w:val="Corpsdetexte"/>
    <w:rsid w:val="00A37697"/>
    <w:pPr>
      <w:tabs>
        <w:tab w:val="clear" w:pos="8789"/>
      </w:tabs>
      <w:spacing w:before="240"/>
      <w:ind w:left="283" w:hanging="283"/>
    </w:pPr>
    <w:rPr>
      <w:rFonts w:cs="Arial"/>
      <w:sz w:val="21"/>
      <w:szCs w:val="21"/>
    </w:rPr>
  </w:style>
  <w:style w:type="paragraph" w:customStyle="1" w:styleId="Pucetoile">
    <w:name w:val="Puce étoile"/>
    <w:basedOn w:val="Corpsdetexte"/>
    <w:next w:val="Corpsdetexte"/>
    <w:qFormat/>
    <w:rsid w:val="00A37697"/>
    <w:pPr>
      <w:numPr>
        <w:numId w:val="31"/>
      </w:numPr>
      <w:tabs>
        <w:tab w:val="clear" w:pos="8789"/>
      </w:tabs>
      <w:spacing w:before="360"/>
    </w:pPr>
    <w:rPr>
      <w:rFonts w:ascii="Arial Gras" w:hAnsi="Arial Gras" w:cs="Arial"/>
      <w:b/>
      <w:bCs/>
      <w:smallCaps/>
      <w:u w:val="single"/>
    </w:rPr>
  </w:style>
  <w:style w:type="paragraph" w:customStyle="1" w:styleId="Puce2-0pt">
    <w:name w:val="Puce2-0pt"/>
    <w:basedOn w:val="Puce2-12pts"/>
    <w:rsid w:val="00A37697"/>
    <w:pPr>
      <w:numPr>
        <w:numId w:val="0"/>
      </w:numPr>
      <w:tabs>
        <w:tab w:val="num" w:pos="600"/>
      </w:tabs>
      <w:spacing w:before="0"/>
      <w:ind w:left="602" w:hanging="318"/>
    </w:pPr>
  </w:style>
  <w:style w:type="paragraph" w:customStyle="1" w:styleId="Objet">
    <w:name w:val="Objet"/>
    <w:basedOn w:val="Normal"/>
    <w:next w:val="Date"/>
    <w:rsid w:val="00A37697"/>
    <w:pPr>
      <w:keepLines/>
      <w:numPr>
        <w:numId w:val="24"/>
      </w:numPr>
      <w:tabs>
        <w:tab w:val="clear" w:pos="567"/>
        <w:tab w:val="num" w:pos="426"/>
      </w:tabs>
      <w:spacing w:before="120"/>
      <w:ind w:left="426" w:hanging="710"/>
    </w:pPr>
    <w:rPr>
      <w:rFonts w:cs="Arial"/>
      <w:b/>
      <w:bCs/>
      <w:smallCaps/>
      <w:sz w:val="21"/>
    </w:rPr>
  </w:style>
  <w:style w:type="paragraph" w:customStyle="1" w:styleId="Puce0-18pts">
    <w:name w:val="Puce0-18pts"/>
    <w:basedOn w:val="Corpsdetexte"/>
    <w:rsid w:val="00A37697"/>
    <w:pPr>
      <w:numPr>
        <w:numId w:val="25"/>
      </w:numPr>
      <w:tabs>
        <w:tab w:val="clear" w:pos="360"/>
        <w:tab w:val="clear" w:pos="8789"/>
        <w:tab w:val="num" w:pos="400"/>
      </w:tabs>
      <w:spacing w:before="360"/>
      <w:ind w:left="400" w:hanging="400"/>
    </w:pPr>
    <w:rPr>
      <w:rFonts w:cs="Arial"/>
      <w:b/>
      <w:smallCaps/>
      <w:sz w:val="21"/>
      <w:szCs w:val="21"/>
    </w:rPr>
  </w:style>
  <w:style w:type="paragraph" w:customStyle="1" w:styleId="Puce1-12pts">
    <w:name w:val="Puce1-12pts"/>
    <w:basedOn w:val="Normal"/>
    <w:rsid w:val="00A37697"/>
    <w:pPr>
      <w:keepLines/>
      <w:tabs>
        <w:tab w:val="num" w:pos="360"/>
      </w:tabs>
      <w:spacing w:before="240"/>
      <w:ind w:left="284" w:hanging="284"/>
      <w:jc w:val="both"/>
    </w:pPr>
    <w:rPr>
      <w:rFonts w:cs="Arial"/>
      <w:sz w:val="21"/>
      <w:szCs w:val="21"/>
    </w:rPr>
  </w:style>
  <w:style w:type="paragraph" w:customStyle="1" w:styleId="Retrait1-6pts">
    <w:name w:val="Retrait1-6pts"/>
    <w:basedOn w:val="Normal"/>
    <w:rsid w:val="00A37697"/>
    <w:pPr>
      <w:keepLines/>
      <w:spacing w:before="120"/>
      <w:ind w:left="284"/>
      <w:jc w:val="both"/>
    </w:pPr>
    <w:rPr>
      <w:rFonts w:cs="Arial"/>
      <w:sz w:val="21"/>
      <w:szCs w:val="21"/>
    </w:rPr>
  </w:style>
  <w:style w:type="paragraph" w:styleId="Date">
    <w:name w:val="Date"/>
    <w:basedOn w:val="Normal"/>
    <w:next w:val="Normal"/>
    <w:link w:val="DateCar"/>
    <w:locked/>
    <w:rsid w:val="00A37697"/>
    <w:pPr>
      <w:jc w:val="both"/>
    </w:pPr>
  </w:style>
  <w:style w:type="character" w:customStyle="1" w:styleId="DateCar">
    <w:name w:val="Date Car"/>
    <w:basedOn w:val="Policepardfaut"/>
    <w:link w:val="Date"/>
    <w:rsid w:val="00A37697"/>
  </w:style>
  <w:style w:type="paragraph" w:customStyle="1" w:styleId="Retrait2-6pts">
    <w:name w:val="Retrait2-6pts"/>
    <w:basedOn w:val="Normal"/>
    <w:rsid w:val="00A37697"/>
    <w:pPr>
      <w:keepLines/>
      <w:spacing w:before="120"/>
      <w:ind w:left="567"/>
      <w:jc w:val="both"/>
    </w:pPr>
    <w:rPr>
      <w:rFonts w:cs="Arial"/>
      <w:sz w:val="21"/>
      <w:szCs w:val="21"/>
    </w:rPr>
  </w:style>
  <w:style w:type="paragraph" w:customStyle="1" w:styleId="Puce4-12pts">
    <w:name w:val="Puce4-12pts"/>
    <w:basedOn w:val="Corpsdetexte"/>
    <w:rsid w:val="00A37697"/>
    <w:pPr>
      <w:numPr>
        <w:numId w:val="26"/>
      </w:numPr>
      <w:tabs>
        <w:tab w:val="clear" w:pos="360"/>
        <w:tab w:val="clear" w:pos="8789"/>
        <w:tab w:val="num" w:pos="900"/>
      </w:tabs>
      <w:spacing w:before="240"/>
      <w:ind w:left="900" w:hanging="300"/>
    </w:pPr>
    <w:rPr>
      <w:rFonts w:cs="Arial"/>
      <w:sz w:val="21"/>
      <w:szCs w:val="21"/>
    </w:rPr>
  </w:style>
  <w:style w:type="paragraph" w:customStyle="1" w:styleId="Puce4-6pts">
    <w:name w:val="Puce4-6pts"/>
    <w:basedOn w:val="Puce4-12pts"/>
    <w:rsid w:val="00A37697"/>
    <w:pPr>
      <w:spacing w:before="120"/>
      <w:ind w:left="902" w:hanging="301"/>
    </w:pPr>
  </w:style>
  <w:style w:type="paragraph" w:customStyle="1" w:styleId="Agence">
    <w:name w:val="Agence"/>
    <w:basedOn w:val="Normal"/>
    <w:rsid w:val="00A37697"/>
    <w:pPr>
      <w:keepLines/>
      <w:spacing w:before="60" w:line="160" w:lineRule="exact"/>
    </w:pPr>
    <w:rPr>
      <w:rFonts w:ascii="Lucida Sans" w:hAnsi="Lucida Sans"/>
      <w:bCs/>
      <w:sz w:val="16"/>
      <w:szCs w:val="16"/>
    </w:rPr>
  </w:style>
  <w:style w:type="paragraph" w:customStyle="1" w:styleId="PDG24Nomduprojet">
    <w:name w:val="PDG24 Nom du projet"/>
    <w:basedOn w:val="Normal"/>
    <w:rsid w:val="00A37697"/>
    <w:rPr>
      <w:rFonts w:ascii="Arial Black" w:hAnsi="Arial Black"/>
      <w:caps/>
      <w:sz w:val="48"/>
      <w:szCs w:val="52"/>
    </w:rPr>
  </w:style>
  <w:style w:type="paragraph" w:customStyle="1" w:styleId="PDG22Mission">
    <w:name w:val="PDG22 Mission"/>
    <w:basedOn w:val="Normal"/>
    <w:rsid w:val="00A37697"/>
    <w:pPr>
      <w:jc w:val="both"/>
    </w:pPr>
    <w:rPr>
      <w:smallCaps/>
      <w:sz w:val="44"/>
    </w:rPr>
  </w:style>
  <w:style w:type="paragraph" w:customStyle="1" w:styleId="PDG16Naturedocument">
    <w:name w:val="PDG16 Nature document"/>
    <w:basedOn w:val="Normal"/>
    <w:rsid w:val="00A37697"/>
    <w:rPr>
      <w:smallCaps/>
      <w:sz w:val="32"/>
      <w:szCs w:val="32"/>
    </w:rPr>
  </w:style>
  <w:style w:type="paragraph" w:customStyle="1" w:styleId="PDG12Date">
    <w:name w:val="PDG12 Date"/>
    <w:basedOn w:val="Normal"/>
    <w:rsid w:val="00A37697"/>
    <w:rPr>
      <w:caps/>
    </w:rPr>
  </w:style>
  <w:style w:type="paragraph" w:customStyle="1" w:styleId="Style4">
    <w:name w:val="Style4"/>
    <w:basedOn w:val="Normal"/>
    <w:rsid w:val="00A37697"/>
    <w:rPr>
      <w:rFonts w:ascii="Arial Black" w:hAnsi="Arial Black"/>
      <w:smallCaps/>
      <w:color w:val="6EAA00"/>
      <w:szCs w:val="24"/>
    </w:rPr>
  </w:style>
  <w:style w:type="paragraph" w:customStyle="1" w:styleId="ENTFR">
    <w:name w:val="ENTFR"/>
    <w:basedOn w:val="Normal"/>
    <w:rsid w:val="00A37697"/>
    <w:pPr>
      <w:jc w:val="right"/>
    </w:pPr>
    <w:rPr>
      <w:bCs/>
      <w:color w:val="00375A"/>
      <w:sz w:val="18"/>
      <w:szCs w:val="14"/>
    </w:rPr>
  </w:style>
  <w:style w:type="paragraph" w:customStyle="1" w:styleId="ENTGB">
    <w:name w:val="ENTGB"/>
    <w:basedOn w:val="Normal"/>
    <w:rsid w:val="00A37697"/>
    <w:pPr>
      <w:pBdr>
        <w:top w:val="single" w:sz="8" w:space="1" w:color="6EAA00"/>
      </w:pBdr>
      <w:jc w:val="right"/>
    </w:pPr>
    <w:rPr>
      <w:bCs/>
      <w:color w:val="00375A"/>
      <w:sz w:val="18"/>
      <w:szCs w:val="14"/>
    </w:rPr>
  </w:style>
  <w:style w:type="paragraph" w:customStyle="1" w:styleId="EntteARTELIA">
    <w:name w:val="Entête ARTELIA"/>
    <w:basedOn w:val="En-tte"/>
    <w:rsid w:val="00A37697"/>
    <w:pPr>
      <w:ind w:right="567"/>
      <w:jc w:val="center"/>
    </w:pPr>
  </w:style>
  <w:style w:type="paragraph" w:customStyle="1" w:styleId="nomduclient">
    <w:name w:val="nom du client"/>
    <w:basedOn w:val="PDG12Date"/>
    <w:rsid w:val="00A37697"/>
    <w:rPr>
      <w:caps w:val="0"/>
      <w:sz w:val="22"/>
    </w:rPr>
  </w:style>
  <w:style w:type="paragraph" w:customStyle="1" w:styleId="Default">
    <w:name w:val="Default"/>
    <w:rsid w:val="00A37697"/>
    <w:pPr>
      <w:autoSpaceDE w:val="0"/>
      <w:autoSpaceDN w:val="0"/>
      <w:adjustRightInd w:val="0"/>
      <w:spacing w:before="0"/>
    </w:pPr>
    <w:rPr>
      <w:rFonts w:cs="Arial"/>
      <w:color w:val="000000"/>
      <w:sz w:val="24"/>
      <w:szCs w:val="24"/>
    </w:rPr>
  </w:style>
  <w:style w:type="paragraph" w:customStyle="1" w:styleId="Flche">
    <w:name w:val="Flèche"/>
    <w:basedOn w:val="Corpsdetexte"/>
    <w:qFormat/>
    <w:rsid w:val="00A37697"/>
    <w:pPr>
      <w:numPr>
        <w:numId w:val="27"/>
      </w:numPr>
      <w:tabs>
        <w:tab w:val="clear" w:pos="8789"/>
      </w:tabs>
    </w:pPr>
  </w:style>
  <w:style w:type="paragraph" w:customStyle="1" w:styleId="Lettre-3pt">
    <w:name w:val="Lettre-3pt"/>
    <w:basedOn w:val="Normal"/>
    <w:rsid w:val="00A37697"/>
    <w:pPr>
      <w:numPr>
        <w:numId w:val="29"/>
      </w:numPr>
      <w:tabs>
        <w:tab w:val="left" w:pos="1418"/>
      </w:tabs>
      <w:spacing w:before="60"/>
      <w:jc w:val="both"/>
    </w:pPr>
    <w:rPr>
      <w:spacing w:val="-2"/>
    </w:rPr>
  </w:style>
  <w:style w:type="paragraph" w:customStyle="1" w:styleId="PDGPetitnomduprojet">
    <w:name w:val="PDG Petit nom du projet"/>
    <w:basedOn w:val="PDG16Naturedocument"/>
    <w:rsid w:val="00A37697"/>
    <w:rPr>
      <w:rFonts w:ascii="Arial Black" w:hAnsi="Arial Black"/>
      <w:b/>
      <w:caps/>
      <w:smallCaps w:val="0"/>
      <w:sz w:val="24"/>
    </w:rPr>
  </w:style>
  <w:style w:type="paragraph" w:customStyle="1" w:styleId="PDGPetitsoustitremission">
    <w:name w:val="PDG Petit sous titre mission"/>
    <w:basedOn w:val="PDG12Date"/>
    <w:rsid w:val="00A37697"/>
    <w:rPr>
      <w:rFonts w:ascii="Arial Narrow" w:hAnsi="Arial Narrow"/>
      <w:sz w:val="24"/>
    </w:rPr>
  </w:style>
  <w:style w:type="character" w:styleId="Marquedecommentaire">
    <w:name w:val="annotation reference"/>
    <w:basedOn w:val="Policepardfaut"/>
    <w:locked/>
    <w:rsid w:val="00A37697"/>
    <w:rPr>
      <w:sz w:val="16"/>
      <w:szCs w:val="16"/>
    </w:rPr>
  </w:style>
  <w:style w:type="paragraph" w:styleId="Commentaire">
    <w:name w:val="annotation text"/>
    <w:basedOn w:val="Normal"/>
    <w:link w:val="CommentaireCar"/>
    <w:locked/>
    <w:rsid w:val="00A37697"/>
    <w:pPr>
      <w:jc w:val="both"/>
    </w:pPr>
  </w:style>
  <w:style w:type="character" w:customStyle="1" w:styleId="CommentaireCar">
    <w:name w:val="Commentaire Car"/>
    <w:basedOn w:val="Policepardfaut"/>
    <w:link w:val="Commentaire"/>
    <w:rsid w:val="00A37697"/>
  </w:style>
  <w:style w:type="paragraph" w:styleId="Objetducommentaire">
    <w:name w:val="annotation subject"/>
    <w:basedOn w:val="Commentaire"/>
    <w:next w:val="Commentaire"/>
    <w:link w:val="ObjetducommentaireCar"/>
    <w:locked/>
    <w:rsid w:val="00A37697"/>
    <w:rPr>
      <w:b/>
      <w:bCs/>
    </w:rPr>
  </w:style>
  <w:style w:type="character" w:customStyle="1" w:styleId="ObjetducommentaireCar">
    <w:name w:val="Objet du commentaire Car"/>
    <w:basedOn w:val="CommentaireCar"/>
    <w:link w:val="Objetducommentaire"/>
    <w:rsid w:val="00A37697"/>
    <w:rPr>
      <w:b/>
      <w:bCs/>
    </w:rPr>
  </w:style>
  <w:style w:type="paragraph" w:customStyle="1" w:styleId="Puce3-0pt">
    <w:name w:val="Puce3-0pt"/>
    <w:basedOn w:val="Normal"/>
    <w:qFormat/>
    <w:rsid w:val="002E70F8"/>
    <w:pPr>
      <w:keepLines/>
      <w:numPr>
        <w:numId w:val="33"/>
      </w:numPr>
      <w:tabs>
        <w:tab w:val="clear" w:pos="927"/>
        <w:tab w:val="num" w:pos="2268"/>
      </w:tabs>
      <w:spacing w:before="120"/>
      <w:ind w:left="2269" w:hanging="284"/>
      <w:jc w:val="both"/>
    </w:pPr>
    <w:rPr>
      <w:rFonts w:cs="Arial"/>
      <w:sz w:val="21"/>
      <w:szCs w:val="22"/>
    </w:rPr>
  </w:style>
  <w:style w:type="paragraph" w:styleId="Corpsdetexte2">
    <w:name w:val="Body Text 2"/>
    <w:basedOn w:val="Normal"/>
    <w:link w:val="Corpsdetexte2Car"/>
    <w:locked/>
    <w:rsid w:val="00822F8C"/>
    <w:pPr>
      <w:spacing w:after="120" w:line="480" w:lineRule="auto"/>
    </w:pPr>
  </w:style>
  <w:style w:type="character" w:customStyle="1" w:styleId="Corpsdetexte2Car">
    <w:name w:val="Corps de texte 2 Car"/>
    <w:basedOn w:val="Policepardfaut"/>
    <w:link w:val="Corpsdetexte2"/>
    <w:rsid w:val="00822F8C"/>
  </w:style>
  <w:style w:type="paragraph" w:customStyle="1" w:styleId="Lettre-8pts">
    <w:name w:val="Lettre-8pts"/>
    <w:basedOn w:val="Normal"/>
    <w:rsid w:val="00D92274"/>
    <w:pPr>
      <w:numPr>
        <w:numId w:val="36"/>
      </w:numPr>
      <w:spacing w:before="160"/>
      <w:jc w:val="both"/>
    </w:pPr>
  </w:style>
  <w:style w:type="character" w:customStyle="1" w:styleId="P2Car">
    <w:name w:val="P2 Car"/>
    <w:basedOn w:val="Policepardfaut"/>
    <w:link w:val="P2"/>
    <w:rsid w:val="00D922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8.png"/><Relationship Id="rId26" Type="http://schemas.openxmlformats.org/officeDocument/2006/relationships/header" Target="header3.xml"/><Relationship Id="rId39" Type="http://schemas.openxmlformats.org/officeDocument/2006/relationships/image" Target="media/image24.wmf"/><Relationship Id="rId21" Type="http://schemas.openxmlformats.org/officeDocument/2006/relationships/image" Target="media/image11.jpg"/><Relationship Id="rId34" Type="http://schemas.openxmlformats.org/officeDocument/2006/relationships/image" Target="media/image19.wmf"/><Relationship Id="rId42" Type="http://schemas.openxmlformats.org/officeDocument/2006/relationships/image" Target="media/image27.wmf"/><Relationship Id="rId47" Type="http://schemas.openxmlformats.org/officeDocument/2006/relationships/image" Target="media/image32.wmf"/><Relationship Id="rId50" Type="http://schemas.openxmlformats.org/officeDocument/2006/relationships/image" Target="media/image35.wmf"/><Relationship Id="rId55" Type="http://schemas.openxmlformats.org/officeDocument/2006/relationships/image" Target="media/image40.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header" Target="header4.xml"/><Relationship Id="rId41" Type="http://schemas.openxmlformats.org/officeDocument/2006/relationships/image" Target="media/image26.wmf"/><Relationship Id="rId54" Type="http://schemas.openxmlformats.org/officeDocument/2006/relationships/image" Target="media/image3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17.wmf"/><Relationship Id="rId37" Type="http://schemas.openxmlformats.org/officeDocument/2006/relationships/image" Target="media/image22.wmf"/><Relationship Id="rId40" Type="http://schemas.openxmlformats.org/officeDocument/2006/relationships/image" Target="media/image25.wmf"/><Relationship Id="rId45" Type="http://schemas.openxmlformats.org/officeDocument/2006/relationships/image" Target="media/image30.wmf"/><Relationship Id="rId53" Type="http://schemas.openxmlformats.org/officeDocument/2006/relationships/image" Target="media/image38.wmf"/><Relationship Id="rId58" Type="http://schemas.openxmlformats.org/officeDocument/2006/relationships/image" Target="media/image43.jpeg"/><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3.emf"/><Relationship Id="rId28" Type="http://schemas.openxmlformats.org/officeDocument/2006/relationships/hyperlink" Target="http://www.assainissement-non-collectif.developpement-durable.gouv.fr/agrement-des-dispositifs-de-traitement-r92.html" TargetMode="External"/><Relationship Id="rId36" Type="http://schemas.openxmlformats.org/officeDocument/2006/relationships/image" Target="media/image21.wmf"/><Relationship Id="rId49" Type="http://schemas.openxmlformats.org/officeDocument/2006/relationships/image" Target="media/image34.wmf"/><Relationship Id="rId57" Type="http://schemas.openxmlformats.org/officeDocument/2006/relationships/image" Target="media/image42.wmf"/><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emf"/><Relationship Id="rId31" Type="http://schemas.openxmlformats.org/officeDocument/2006/relationships/image" Target="media/image16.jpg"/><Relationship Id="rId44" Type="http://schemas.openxmlformats.org/officeDocument/2006/relationships/image" Target="media/image29.wmf"/><Relationship Id="rId52" Type="http://schemas.openxmlformats.org/officeDocument/2006/relationships/image" Target="media/image37.w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12.emf"/><Relationship Id="rId27" Type="http://schemas.openxmlformats.org/officeDocument/2006/relationships/footer" Target="footer3.xml"/><Relationship Id="rId30" Type="http://schemas.openxmlformats.org/officeDocument/2006/relationships/footer" Target="footer4.xml"/><Relationship Id="rId35" Type="http://schemas.openxmlformats.org/officeDocument/2006/relationships/image" Target="media/image20.wmf"/><Relationship Id="rId43" Type="http://schemas.openxmlformats.org/officeDocument/2006/relationships/image" Target="media/image28.wmf"/><Relationship Id="rId48" Type="http://schemas.openxmlformats.org/officeDocument/2006/relationships/image" Target="media/image33.wmf"/><Relationship Id="rId56" Type="http://schemas.openxmlformats.org/officeDocument/2006/relationships/image" Target="media/image41.wmf"/><Relationship Id="rId8" Type="http://schemas.openxmlformats.org/officeDocument/2006/relationships/image" Target="media/image1.jpeg"/><Relationship Id="rId51" Type="http://schemas.openxmlformats.org/officeDocument/2006/relationships/image" Target="media/image36.w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5.jpeg"/><Relationship Id="rId33" Type="http://schemas.openxmlformats.org/officeDocument/2006/relationships/image" Target="media/image18.wmf"/><Relationship Id="rId38" Type="http://schemas.openxmlformats.org/officeDocument/2006/relationships/image" Target="media/image23.wmf"/><Relationship Id="rId46" Type="http://schemas.openxmlformats.org/officeDocument/2006/relationships/image" Target="media/image31.wmf"/><Relationship Id="rId59" Type="http://schemas.openxmlformats.org/officeDocument/2006/relationships/footer" Target="footer5.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1" Type="http://schemas.openxmlformats.org/officeDocument/2006/relationships/image" Target="media/image4.jpeg"/></Relationships>
</file>

<file path=word/_rels/footer5.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therine.guerin\AppData\Local\Microsoft\Windows\Temporary%20Internet%20Files\Content.Outlook\ULO8AV61\Rapport%20couleur.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A470E5-A97D-4412-A957-7A404E081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 couleur.dotx</Template>
  <TotalTime>109</TotalTime>
  <Pages>1</Pages>
  <Words>8397</Words>
  <Characters>46189</Characters>
  <Application>Microsoft Office Word</Application>
  <DocSecurity>0</DocSecurity>
  <Lines>384</Lines>
  <Paragraphs>108</Paragraphs>
  <ScaleCrop>false</ScaleCrop>
  <HeadingPairs>
    <vt:vector size="2" baseType="variant">
      <vt:variant>
        <vt:lpstr>Titre</vt:lpstr>
      </vt:variant>
      <vt:variant>
        <vt:i4>1</vt:i4>
      </vt:variant>
    </vt:vector>
  </HeadingPairs>
  <TitlesOfParts>
    <vt:vector size="1" baseType="lpstr">
      <vt:lpstr/>
    </vt:vector>
  </TitlesOfParts>
  <Company>sets</Company>
  <LinksUpToDate>false</LinksUpToDate>
  <CharactersWithSpaces>54478</CharactersWithSpaces>
  <SharedDoc>false</SharedDoc>
  <HLinks>
    <vt:vector size="90" baseType="variant">
      <vt:variant>
        <vt:i4>1179698</vt:i4>
      </vt:variant>
      <vt:variant>
        <vt:i4>119</vt:i4>
      </vt:variant>
      <vt:variant>
        <vt:i4>0</vt:i4>
      </vt:variant>
      <vt:variant>
        <vt:i4>5</vt:i4>
      </vt:variant>
      <vt:variant>
        <vt:lpwstr/>
      </vt:variant>
      <vt:variant>
        <vt:lpwstr>_Toc322441723</vt:lpwstr>
      </vt:variant>
      <vt:variant>
        <vt:i4>1638448</vt:i4>
      </vt:variant>
      <vt:variant>
        <vt:i4>110</vt:i4>
      </vt:variant>
      <vt:variant>
        <vt:i4>0</vt:i4>
      </vt:variant>
      <vt:variant>
        <vt:i4>5</vt:i4>
      </vt:variant>
      <vt:variant>
        <vt:lpwstr/>
      </vt:variant>
      <vt:variant>
        <vt:lpwstr>_Toc320805316</vt:lpwstr>
      </vt:variant>
      <vt:variant>
        <vt:i4>1638448</vt:i4>
      </vt:variant>
      <vt:variant>
        <vt:i4>104</vt:i4>
      </vt:variant>
      <vt:variant>
        <vt:i4>0</vt:i4>
      </vt:variant>
      <vt:variant>
        <vt:i4>5</vt:i4>
      </vt:variant>
      <vt:variant>
        <vt:lpwstr/>
      </vt:variant>
      <vt:variant>
        <vt:lpwstr>_Toc320805315</vt:lpwstr>
      </vt:variant>
      <vt:variant>
        <vt:i4>1638448</vt:i4>
      </vt:variant>
      <vt:variant>
        <vt:i4>98</vt:i4>
      </vt:variant>
      <vt:variant>
        <vt:i4>0</vt:i4>
      </vt:variant>
      <vt:variant>
        <vt:i4>5</vt:i4>
      </vt:variant>
      <vt:variant>
        <vt:lpwstr/>
      </vt:variant>
      <vt:variant>
        <vt:lpwstr>_Toc320805314</vt:lpwstr>
      </vt:variant>
      <vt:variant>
        <vt:i4>1572915</vt:i4>
      </vt:variant>
      <vt:variant>
        <vt:i4>89</vt:i4>
      </vt:variant>
      <vt:variant>
        <vt:i4>0</vt:i4>
      </vt:variant>
      <vt:variant>
        <vt:i4>5</vt:i4>
      </vt:variant>
      <vt:variant>
        <vt:lpwstr/>
      </vt:variant>
      <vt:variant>
        <vt:lpwstr>_Toc322440695</vt:lpwstr>
      </vt:variant>
      <vt:variant>
        <vt:i4>1572915</vt:i4>
      </vt:variant>
      <vt:variant>
        <vt:i4>83</vt:i4>
      </vt:variant>
      <vt:variant>
        <vt:i4>0</vt:i4>
      </vt:variant>
      <vt:variant>
        <vt:i4>5</vt:i4>
      </vt:variant>
      <vt:variant>
        <vt:lpwstr/>
      </vt:variant>
      <vt:variant>
        <vt:lpwstr>_Toc322440694</vt:lpwstr>
      </vt:variant>
      <vt:variant>
        <vt:i4>1572915</vt:i4>
      </vt:variant>
      <vt:variant>
        <vt:i4>77</vt:i4>
      </vt:variant>
      <vt:variant>
        <vt:i4>0</vt:i4>
      </vt:variant>
      <vt:variant>
        <vt:i4>5</vt:i4>
      </vt:variant>
      <vt:variant>
        <vt:lpwstr/>
      </vt:variant>
      <vt:variant>
        <vt:lpwstr>_Toc322440693</vt:lpwstr>
      </vt:variant>
      <vt:variant>
        <vt:i4>1572915</vt:i4>
      </vt:variant>
      <vt:variant>
        <vt:i4>71</vt:i4>
      </vt:variant>
      <vt:variant>
        <vt:i4>0</vt:i4>
      </vt:variant>
      <vt:variant>
        <vt:i4>5</vt:i4>
      </vt:variant>
      <vt:variant>
        <vt:lpwstr/>
      </vt:variant>
      <vt:variant>
        <vt:lpwstr>_Toc322440692</vt:lpwstr>
      </vt:variant>
      <vt:variant>
        <vt:i4>1572915</vt:i4>
      </vt:variant>
      <vt:variant>
        <vt:i4>65</vt:i4>
      </vt:variant>
      <vt:variant>
        <vt:i4>0</vt:i4>
      </vt:variant>
      <vt:variant>
        <vt:i4>5</vt:i4>
      </vt:variant>
      <vt:variant>
        <vt:lpwstr/>
      </vt:variant>
      <vt:variant>
        <vt:lpwstr>_Toc322440691</vt:lpwstr>
      </vt:variant>
      <vt:variant>
        <vt:i4>1572915</vt:i4>
      </vt:variant>
      <vt:variant>
        <vt:i4>59</vt:i4>
      </vt:variant>
      <vt:variant>
        <vt:i4>0</vt:i4>
      </vt:variant>
      <vt:variant>
        <vt:i4>5</vt:i4>
      </vt:variant>
      <vt:variant>
        <vt:lpwstr/>
      </vt:variant>
      <vt:variant>
        <vt:lpwstr>_Toc322440690</vt:lpwstr>
      </vt:variant>
      <vt:variant>
        <vt:i4>1638451</vt:i4>
      </vt:variant>
      <vt:variant>
        <vt:i4>53</vt:i4>
      </vt:variant>
      <vt:variant>
        <vt:i4>0</vt:i4>
      </vt:variant>
      <vt:variant>
        <vt:i4>5</vt:i4>
      </vt:variant>
      <vt:variant>
        <vt:lpwstr/>
      </vt:variant>
      <vt:variant>
        <vt:lpwstr>_Toc322440689</vt:lpwstr>
      </vt:variant>
      <vt:variant>
        <vt:i4>1638451</vt:i4>
      </vt:variant>
      <vt:variant>
        <vt:i4>47</vt:i4>
      </vt:variant>
      <vt:variant>
        <vt:i4>0</vt:i4>
      </vt:variant>
      <vt:variant>
        <vt:i4>5</vt:i4>
      </vt:variant>
      <vt:variant>
        <vt:lpwstr/>
      </vt:variant>
      <vt:variant>
        <vt:lpwstr>_Toc322440688</vt:lpwstr>
      </vt:variant>
      <vt:variant>
        <vt:i4>1638451</vt:i4>
      </vt:variant>
      <vt:variant>
        <vt:i4>41</vt:i4>
      </vt:variant>
      <vt:variant>
        <vt:i4>0</vt:i4>
      </vt:variant>
      <vt:variant>
        <vt:i4>5</vt:i4>
      </vt:variant>
      <vt:variant>
        <vt:lpwstr/>
      </vt:variant>
      <vt:variant>
        <vt:lpwstr>_Toc322440687</vt:lpwstr>
      </vt:variant>
      <vt:variant>
        <vt:i4>1638451</vt:i4>
      </vt:variant>
      <vt:variant>
        <vt:i4>35</vt:i4>
      </vt:variant>
      <vt:variant>
        <vt:i4>0</vt:i4>
      </vt:variant>
      <vt:variant>
        <vt:i4>5</vt:i4>
      </vt:variant>
      <vt:variant>
        <vt:lpwstr/>
      </vt:variant>
      <vt:variant>
        <vt:lpwstr>_Toc322440686</vt:lpwstr>
      </vt:variant>
      <vt:variant>
        <vt:i4>1638451</vt:i4>
      </vt:variant>
      <vt:variant>
        <vt:i4>29</vt:i4>
      </vt:variant>
      <vt:variant>
        <vt:i4>0</vt:i4>
      </vt:variant>
      <vt:variant>
        <vt:i4>5</vt:i4>
      </vt:variant>
      <vt:variant>
        <vt:lpwstr/>
      </vt:variant>
      <vt:variant>
        <vt:lpwstr>_Toc322440685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BORGOTTI Christine</dc:creator>
  <cp:lastModifiedBy>SAEPA Connerre</cp:lastModifiedBy>
  <cp:revision>16</cp:revision>
  <cp:lastPrinted>2018-06-13T07:19:00Z</cp:lastPrinted>
  <dcterms:created xsi:type="dcterms:W3CDTF">2018-05-09T09:26:00Z</dcterms:created>
  <dcterms:modified xsi:type="dcterms:W3CDTF">2018-06-13T07:26:00Z</dcterms:modified>
</cp:coreProperties>
</file>